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600" w:firstRow="0" w:lastRow="0" w:firstColumn="0" w:lastColumn="0" w:noHBand="1" w:noVBand="1"/>
      </w:tblPr>
      <w:tblGrid>
        <w:gridCol w:w="369"/>
        <w:gridCol w:w="4862"/>
        <w:gridCol w:w="5181"/>
        <w:gridCol w:w="360"/>
      </w:tblGrid>
      <w:tr w:rsidR="00265218" w:rsidRPr="003D72CF" w14:paraId="08F763AB" w14:textId="77777777" w:rsidTr="00F37EA1">
        <w:trPr>
          <w:trHeight w:val="983"/>
        </w:trPr>
        <w:tc>
          <w:tcPr>
            <w:tcW w:w="171" w:type="pct"/>
          </w:tcPr>
          <w:p w14:paraId="128859DE" w14:textId="77777777" w:rsidR="00265218" w:rsidRPr="003D72CF" w:rsidRDefault="00265218" w:rsidP="00AE3FB7">
            <w:pPr>
              <w:pStyle w:val="Title"/>
            </w:pPr>
          </w:p>
        </w:tc>
        <w:tc>
          <w:tcPr>
            <w:tcW w:w="2257" w:type="pct"/>
            <w:shd w:val="clear" w:color="auto" w:fill="1F497D" w:themeFill="text2"/>
            <w:vAlign w:val="center"/>
          </w:tcPr>
          <w:p w14:paraId="6CCD457B" w14:textId="7F26B9C4" w:rsidR="00265218" w:rsidRPr="003D72CF" w:rsidRDefault="0080023E" w:rsidP="0080023E">
            <w:pPr>
              <w:pStyle w:val="Title"/>
            </w:pPr>
            <w:r>
              <w:t>Policyholder Benefits</w:t>
            </w:r>
          </w:p>
        </w:tc>
        <w:tc>
          <w:tcPr>
            <w:tcW w:w="2405" w:type="pct"/>
          </w:tcPr>
          <w:p w14:paraId="19EF80CA" w14:textId="77777777" w:rsidR="00265218" w:rsidRPr="003D72CF" w:rsidRDefault="00265218" w:rsidP="00AE3FB7">
            <w:pPr>
              <w:pStyle w:val="Title"/>
            </w:pPr>
          </w:p>
        </w:tc>
        <w:tc>
          <w:tcPr>
            <w:tcW w:w="167" w:type="pct"/>
          </w:tcPr>
          <w:p w14:paraId="142C77AA" w14:textId="77777777" w:rsidR="00265218" w:rsidRPr="003D72CF" w:rsidRDefault="00265218" w:rsidP="00AE3FB7">
            <w:pPr>
              <w:pStyle w:val="Title"/>
            </w:pPr>
          </w:p>
        </w:tc>
      </w:tr>
    </w:tbl>
    <w:p w14:paraId="15B73F5C" w14:textId="77777777" w:rsidR="002F35E6" w:rsidRPr="003D72CF" w:rsidRDefault="002F35E6"/>
    <w:p w14:paraId="320674A7" w14:textId="0C0B9BA2" w:rsidR="00463B35" w:rsidRPr="003D72CF" w:rsidRDefault="0080023E" w:rsidP="00857086">
      <w:pPr>
        <w:pStyle w:val="BlueBoldText"/>
      </w:pPr>
      <w:r>
        <w:t>Dear &lt;&lt;FirstName&gt;&gt; &lt;&lt;</w:t>
      </w:r>
      <w:proofErr w:type="spellStart"/>
      <w:r w:rsidR="00D04598">
        <w:t>LastName</w:t>
      </w:r>
      <w:proofErr w:type="spellEnd"/>
      <w:r>
        <w:t>&gt;&gt;</w:t>
      </w:r>
      <w:r w:rsidR="00857F47">
        <w:t>,</w:t>
      </w:r>
    </w:p>
    <w:p w14:paraId="6EED4236" w14:textId="4E6C5034" w:rsidR="0080023E" w:rsidRDefault="00E752D4" w:rsidP="0080023E">
      <w:bookmarkStart w:id="0" w:name="OLE_LINK3"/>
      <w:bookmarkStart w:id="1" w:name="OLE_LINK4"/>
      <w:r>
        <w:t>I am writing to remind you of the benefits of your insurance policy with us. You have taken cover under our</w:t>
      </w:r>
      <w:r w:rsidR="008B364B">
        <w:t xml:space="preserve"> </w:t>
      </w:r>
      <w:r w:rsidR="008B364B" w:rsidRPr="002E67FD">
        <w:rPr>
          <w:b/>
          <w:bCs/>
        </w:rPr>
        <w:t>&lt;&lt;ProductName&gt;&gt;</w:t>
      </w:r>
      <w:r w:rsidR="008B364B">
        <w:t xml:space="preserve"> </w:t>
      </w:r>
      <w:r>
        <w:t>product and we would like you to review your coverage and benefits so you can make the best use of your insurance.</w:t>
      </w:r>
    </w:p>
    <w:p w14:paraId="1A4CF386" w14:textId="4639472C" w:rsidR="00F064D8" w:rsidRDefault="00F064D8" w:rsidP="00446555">
      <w:pPr>
        <w:ind w:left="0"/>
      </w:pPr>
    </w:p>
    <w:p w14:paraId="3A5CA6C4" w14:textId="15042E0D" w:rsidR="004E3B3F" w:rsidRDefault="00F064D8" w:rsidP="00965BFB">
      <w:r>
        <w:t>You are covered for</w:t>
      </w:r>
      <w:r w:rsidR="00446555">
        <w:t xml:space="preserve"> the following</w:t>
      </w:r>
      <w:r>
        <w:t>:</w:t>
      </w:r>
    </w:p>
    <w:p w14:paraId="3B941E79" w14:textId="77777777" w:rsidR="004E3B3F" w:rsidRDefault="00D648ED" w:rsidP="004E3B3F">
      <w:r w:rsidRPr="00D648ED">
        <w:t>&lt;&lt;Fragment_PolicyCoverageList</w:t>
      </w:r>
      <w:proofErr w:type="gramStart"/>
      <w:r w:rsidRPr="00D648ED">
        <w:t>[]|</w:t>
      </w:r>
      <w:proofErr w:type="gramEnd"/>
      <w:r w:rsidRPr="00D648ED">
        <w:t>child&gt;&gt;</w:t>
      </w:r>
    </w:p>
    <w:p w14:paraId="71B05498" w14:textId="068A9445" w:rsidR="00F064D8" w:rsidRDefault="00D648ED" w:rsidP="00965BFB">
      <w:pPr>
        <w:pStyle w:val="ListParagraph"/>
        <w:numPr>
          <w:ilvl w:val="0"/>
          <w:numId w:val="10"/>
        </w:numPr>
      </w:pPr>
      <w:r w:rsidRPr="00D648ED">
        <w:t>&lt;&lt;</w:t>
      </w:r>
      <w:proofErr w:type="spellStart"/>
      <w:r w:rsidRPr="00D648ED">
        <w:t>PolicyCoverageList</w:t>
      </w:r>
      <w:proofErr w:type="spellEnd"/>
      <w:r w:rsidRPr="00D648ED">
        <w:t>[</w:t>
      </w:r>
      <w:proofErr w:type="gramStart"/>
      <w:r w:rsidRPr="00D648ED">
        <w:t>].</w:t>
      </w:r>
      <w:proofErr w:type="spellStart"/>
      <w:r w:rsidRPr="00D648ED">
        <w:t>CoverName</w:t>
      </w:r>
      <w:proofErr w:type="gramEnd"/>
      <w:r w:rsidR="002E67FD">
        <w:t>|name</w:t>
      </w:r>
      <w:proofErr w:type="spellEnd"/>
      <w:r w:rsidRPr="00D648ED">
        <w:t>&gt;&gt;</w:t>
      </w:r>
      <w:r w:rsidR="0039186F">
        <w:t xml:space="preserve"> </w:t>
      </w:r>
      <w:r w:rsidRPr="00D648ED">
        <w:t>(Sum Insured Amount $ &lt;&lt;</w:t>
      </w:r>
      <w:proofErr w:type="spellStart"/>
      <w:r w:rsidRPr="00D648ED">
        <w:t>PolicyCoverageList</w:t>
      </w:r>
      <w:proofErr w:type="spellEnd"/>
      <w:r w:rsidRPr="00D648ED">
        <w:t>[].</w:t>
      </w:r>
      <w:proofErr w:type="spellStart"/>
      <w:r w:rsidRPr="00D648ED">
        <w:t>SumInsured</w:t>
      </w:r>
      <w:r w:rsidR="002E67FD">
        <w:t>|sum</w:t>
      </w:r>
      <w:proofErr w:type="spellEnd"/>
      <w:r w:rsidRPr="00D648ED">
        <w:t>&gt;&gt;)</w:t>
      </w:r>
    </w:p>
    <w:p w14:paraId="6D2881E4" w14:textId="0BF8FC52" w:rsidR="00387F78" w:rsidRDefault="00387F78" w:rsidP="00045CC5">
      <w:r w:rsidRPr="0081455A">
        <w:t>&lt;&lt;</w:t>
      </w:r>
      <w:proofErr w:type="spellStart"/>
      <w:r w:rsidRPr="0081455A">
        <w:t>EndFragment</w:t>
      </w:r>
      <w:proofErr w:type="spellEnd"/>
      <w:r w:rsidRPr="0081455A">
        <w:t>&gt;&gt;</w:t>
      </w:r>
    </w:p>
    <w:p w14:paraId="69F4806C" w14:textId="77777777" w:rsidR="00495CD1" w:rsidRDefault="00495CD1" w:rsidP="00045CC5"/>
    <w:p w14:paraId="6CF3C72D" w14:textId="0A80D85C" w:rsidR="00446555" w:rsidRDefault="00446555" w:rsidP="00495CD1">
      <w:r>
        <w:t>&lt;&lt;</w:t>
      </w:r>
      <w:proofErr w:type="spellStart"/>
      <w:r>
        <w:t>Condition_HasCoversWithBenefits</w:t>
      </w:r>
      <w:proofErr w:type="spellEnd"/>
      <w:r>
        <w:t>&gt;&gt;</w:t>
      </w:r>
    </w:p>
    <w:p w14:paraId="6F7E2A9E" w14:textId="54EE0013" w:rsidR="00446555" w:rsidRDefault="00446555" w:rsidP="00045CC5">
      <w:r>
        <w:t>The following covers also include benefits. Review the table below for the benefits of each coverage.</w:t>
      </w:r>
    </w:p>
    <w:p w14:paraId="4985C15A" w14:textId="77777777" w:rsidR="00045CC5" w:rsidRDefault="00045CC5" w:rsidP="00045CC5"/>
    <w:tbl>
      <w:tblPr>
        <w:tblStyle w:val="TableGrid"/>
        <w:tblW w:w="0" w:type="auto"/>
        <w:tblInd w:w="360" w:type="dxa"/>
        <w:shd w:val="clear" w:color="auto" w:fill="F7F5E6" w:themeFill="accent1"/>
        <w:tblLook w:val="04A0" w:firstRow="1" w:lastRow="0" w:firstColumn="1" w:lastColumn="0" w:noHBand="0" w:noVBand="1"/>
      </w:tblPr>
      <w:tblGrid>
        <w:gridCol w:w="3452"/>
        <w:gridCol w:w="3881"/>
        <w:gridCol w:w="3069"/>
      </w:tblGrid>
      <w:tr w:rsidR="00446555" w14:paraId="7D1F9531" w14:textId="77777777" w:rsidTr="00446555">
        <w:tc>
          <w:tcPr>
            <w:tcW w:w="3587" w:type="dxa"/>
            <w:shd w:val="clear" w:color="auto" w:fill="1F497D" w:themeFill="text2"/>
          </w:tcPr>
          <w:p w14:paraId="6F808CA5" w14:textId="102AD5BC" w:rsidR="00446555" w:rsidRPr="00446555" w:rsidRDefault="00446555" w:rsidP="0080023E">
            <w:pPr>
              <w:ind w:left="0"/>
              <w:rPr>
                <w:color w:val="FFFFFF" w:themeColor="background1"/>
              </w:rPr>
            </w:pPr>
            <w:r>
              <w:rPr>
                <w:color w:val="FFFFFF" w:themeColor="background1"/>
              </w:rPr>
              <w:t>Cover Name</w:t>
            </w:r>
          </w:p>
        </w:tc>
        <w:tc>
          <w:tcPr>
            <w:tcW w:w="3587" w:type="dxa"/>
            <w:shd w:val="clear" w:color="auto" w:fill="1F497D" w:themeFill="text2"/>
          </w:tcPr>
          <w:p w14:paraId="31A08AE8" w14:textId="0FD89C2D" w:rsidR="00446555" w:rsidRPr="00446555" w:rsidRDefault="00446555" w:rsidP="0080023E">
            <w:pPr>
              <w:ind w:left="0"/>
              <w:rPr>
                <w:color w:val="FFFFFF" w:themeColor="background1"/>
              </w:rPr>
            </w:pPr>
            <w:r>
              <w:rPr>
                <w:color w:val="FFFFFF" w:themeColor="background1"/>
              </w:rPr>
              <w:t>Benefit</w:t>
            </w:r>
          </w:p>
        </w:tc>
        <w:tc>
          <w:tcPr>
            <w:tcW w:w="3588" w:type="dxa"/>
            <w:shd w:val="clear" w:color="auto" w:fill="1F497D" w:themeFill="text2"/>
          </w:tcPr>
          <w:p w14:paraId="76FDAE96" w14:textId="1FED90A8" w:rsidR="00446555" w:rsidRPr="00446555" w:rsidRDefault="00446555" w:rsidP="0080023E">
            <w:pPr>
              <w:ind w:left="0"/>
              <w:rPr>
                <w:color w:val="FFFFFF" w:themeColor="background1"/>
              </w:rPr>
            </w:pPr>
            <w:r>
              <w:rPr>
                <w:color w:val="FFFFFF" w:themeColor="background1"/>
              </w:rPr>
              <w:t>Benefit Limit</w:t>
            </w:r>
          </w:p>
        </w:tc>
      </w:tr>
      <w:tr w:rsidR="00446555" w14:paraId="143CD77E" w14:textId="77777777" w:rsidTr="00446555">
        <w:tc>
          <w:tcPr>
            <w:tcW w:w="3587" w:type="dxa"/>
            <w:shd w:val="clear" w:color="auto" w:fill="F7F5E6" w:themeFill="accent1"/>
          </w:tcPr>
          <w:p w14:paraId="3FAB7DCD" w14:textId="7672BBE3" w:rsidR="00446555" w:rsidRDefault="007B3EB8" w:rsidP="0080023E">
            <w:pPr>
              <w:ind w:left="0"/>
            </w:pPr>
            <w:r w:rsidRPr="007B3EB8">
              <w:t>&lt;&lt;</w:t>
            </w:r>
            <w:proofErr w:type="spellStart"/>
            <w:r w:rsidRPr="007B3EB8">
              <w:t>Fragment_CoversWithBenefits</w:t>
            </w:r>
            <w:proofErr w:type="spellEnd"/>
            <w:proofErr w:type="gramStart"/>
            <w:r w:rsidRPr="007B3EB8">
              <w:t>[]|</w:t>
            </w:r>
            <w:proofErr w:type="spellStart"/>
            <w:proofErr w:type="gramEnd"/>
            <w:r w:rsidRPr="007B3EB8">
              <w:t>cwb</w:t>
            </w:r>
            <w:proofErr w:type="spellEnd"/>
            <w:r w:rsidRPr="007B3EB8">
              <w:t>&gt;&gt;</w:t>
            </w:r>
            <w:r>
              <w:t xml:space="preserve"> </w:t>
            </w:r>
          </w:p>
        </w:tc>
        <w:tc>
          <w:tcPr>
            <w:tcW w:w="3587" w:type="dxa"/>
            <w:shd w:val="clear" w:color="auto" w:fill="F7F5E6" w:themeFill="accent1"/>
          </w:tcPr>
          <w:p w14:paraId="3105E4D6" w14:textId="77777777" w:rsidR="00446555" w:rsidRDefault="00446555" w:rsidP="0080023E">
            <w:pPr>
              <w:ind w:left="0"/>
            </w:pPr>
          </w:p>
        </w:tc>
        <w:tc>
          <w:tcPr>
            <w:tcW w:w="3588" w:type="dxa"/>
            <w:shd w:val="clear" w:color="auto" w:fill="F7F5E6" w:themeFill="accent1"/>
          </w:tcPr>
          <w:p w14:paraId="4A28A488" w14:textId="77777777" w:rsidR="00446555" w:rsidRDefault="00446555" w:rsidP="0080023E">
            <w:pPr>
              <w:ind w:left="0"/>
            </w:pPr>
          </w:p>
        </w:tc>
      </w:tr>
      <w:tr w:rsidR="00CE73E2" w14:paraId="6E58CDCD" w14:textId="77777777" w:rsidTr="00446555">
        <w:tc>
          <w:tcPr>
            <w:tcW w:w="3587" w:type="dxa"/>
            <w:shd w:val="clear" w:color="auto" w:fill="F7F5E6" w:themeFill="accent1"/>
          </w:tcPr>
          <w:p w14:paraId="48EBD9AD" w14:textId="5FDC17E6" w:rsidR="00CE73E2" w:rsidRPr="007B3EB8" w:rsidRDefault="00CE73E2" w:rsidP="0080023E">
            <w:pPr>
              <w:ind w:left="0"/>
            </w:pPr>
            <w:r w:rsidRPr="00F34A89">
              <w:t>&lt;&lt;</w:t>
            </w:r>
            <w:proofErr w:type="spellStart"/>
            <w:r w:rsidRPr="00F34A89">
              <w:t>Fragment_CoversWithBenefits</w:t>
            </w:r>
            <w:proofErr w:type="spellEnd"/>
            <w:r w:rsidRPr="00F34A89">
              <w:t>[</w:t>
            </w:r>
            <w:proofErr w:type="gramStart"/>
            <w:r w:rsidRPr="00F34A89">
              <w:t>].</w:t>
            </w:r>
            <w:proofErr w:type="spellStart"/>
            <w:r w:rsidRPr="00F34A89">
              <w:t>PolicyBenefitList</w:t>
            </w:r>
            <w:proofErr w:type="spellEnd"/>
            <w:proofErr w:type="gramEnd"/>
            <w:r w:rsidRPr="00F34A89">
              <w:t>[]|benefit&gt;&gt;</w:t>
            </w:r>
          </w:p>
        </w:tc>
        <w:tc>
          <w:tcPr>
            <w:tcW w:w="3587" w:type="dxa"/>
            <w:shd w:val="clear" w:color="auto" w:fill="F7F5E6" w:themeFill="accent1"/>
          </w:tcPr>
          <w:p w14:paraId="1B0AA834" w14:textId="77777777" w:rsidR="00CE73E2" w:rsidRDefault="00CE73E2" w:rsidP="0080023E">
            <w:pPr>
              <w:ind w:left="0"/>
            </w:pPr>
          </w:p>
        </w:tc>
        <w:tc>
          <w:tcPr>
            <w:tcW w:w="3588" w:type="dxa"/>
            <w:shd w:val="clear" w:color="auto" w:fill="F7F5E6" w:themeFill="accent1"/>
          </w:tcPr>
          <w:p w14:paraId="02E38B04" w14:textId="77777777" w:rsidR="00CE73E2" w:rsidRDefault="00CE73E2" w:rsidP="0080023E">
            <w:pPr>
              <w:ind w:left="0"/>
            </w:pPr>
          </w:p>
        </w:tc>
      </w:tr>
      <w:tr w:rsidR="0032637A" w14:paraId="05DFF569" w14:textId="77777777" w:rsidTr="00446555">
        <w:tc>
          <w:tcPr>
            <w:tcW w:w="3587" w:type="dxa"/>
            <w:shd w:val="clear" w:color="auto" w:fill="F7F5E6" w:themeFill="accent1"/>
          </w:tcPr>
          <w:p w14:paraId="2333DEBB" w14:textId="34E60891" w:rsidR="0032637A" w:rsidRDefault="00092F40" w:rsidP="0080023E">
            <w:pPr>
              <w:ind w:left="0"/>
            </w:pPr>
            <w:r w:rsidRPr="00092F40">
              <w:t>&lt;&lt;CoversWithBenefits[].CoverName</w:t>
            </w:r>
            <w:r w:rsidR="00532AE9">
              <w:t>|name</w:t>
            </w:r>
            <w:r w:rsidRPr="00092F40">
              <w:t>&gt;&gt;</w:t>
            </w:r>
          </w:p>
        </w:tc>
        <w:tc>
          <w:tcPr>
            <w:tcW w:w="3587" w:type="dxa"/>
            <w:shd w:val="clear" w:color="auto" w:fill="F7F5E6" w:themeFill="accent1"/>
          </w:tcPr>
          <w:p w14:paraId="17F47AC3" w14:textId="707449B5" w:rsidR="00016429" w:rsidRPr="009408B5" w:rsidRDefault="00F34A89" w:rsidP="0080023E">
            <w:pPr>
              <w:ind w:left="0"/>
            </w:pPr>
            <w:bookmarkStart w:id="2" w:name="OLE_LINK1"/>
            <w:bookmarkStart w:id="3" w:name="OLE_LINK2"/>
            <w:r w:rsidRPr="00F34A89">
              <w:t>&lt;&lt;CoversWithBenefits[</w:t>
            </w:r>
            <w:proofErr w:type="gramStart"/>
            <w:r w:rsidRPr="00F34A89">
              <w:t>].PolicyBenefitList</w:t>
            </w:r>
            <w:proofErr w:type="gramEnd"/>
            <w:r w:rsidRPr="00F34A89">
              <w:t>[].BenefitName|benefitName&gt;&gt;</w:t>
            </w:r>
            <w:bookmarkEnd w:id="2"/>
            <w:bookmarkEnd w:id="3"/>
          </w:p>
        </w:tc>
        <w:tc>
          <w:tcPr>
            <w:tcW w:w="3588" w:type="dxa"/>
            <w:shd w:val="clear" w:color="auto" w:fill="F7F5E6" w:themeFill="accent1"/>
          </w:tcPr>
          <w:p w14:paraId="1916419D" w14:textId="06795F68" w:rsidR="0032637A" w:rsidRDefault="00F34A89" w:rsidP="0080023E">
            <w:pPr>
              <w:ind w:left="0"/>
            </w:pPr>
            <w:r w:rsidRPr="00F34A89">
              <w:t>&lt;&lt;</w:t>
            </w:r>
            <w:proofErr w:type="spellStart"/>
            <w:r w:rsidRPr="00F34A89">
              <w:t>CoversWithBenefits</w:t>
            </w:r>
            <w:proofErr w:type="spellEnd"/>
            <w:r w:rsidRPr="00F34A89">
              <w:t>[</w:t>
            </w:r>
            <w:proofErr w:type="gramStart"/>
            <w:r w:rsidRPr="00F34A89">
              <w:t>].</w:t>
            </w:r>
            <w:proofErr w:type="spellStart"/>
            <w:r w:rsidRPr="00F34A89">
              <w:t>PolicyBenefitList</w:t>
            </w:r>
            <w:proofErr w:type="spellEnd"/>
            <w:proofErr w:type="gramEnd"/>
            <w:r w:rsidRPr="00F34A89">
              <w:t>[].</w:t>
            </w:r>
            <w:proofErr w:type="spellStart"/>
            <w:r w:rsidRPr="00F34A89">
              <w:t>Limit|limit</w:t>
            </w:r>
            <w:proofErr w:type="spellEnd"/>
            <w:r w:rsidRPr="00F34A89">
              <w:t>&gt;&gt;</w:t>
            </w:r>
          </w:p>
        </w:tc>
      </w:tr>
      <w:tr w:rsidR="0032637A" w14:paraId="6FFFB14B" w14:textId="77777777" w:rsidTr="00446555">
        <w:tc>
          <w:tcPr>
            <w:tcW w:w="3587" w:type="dxa"/>
            <w:shd w:val="clear" w:color="auto" w:fill="F7F5E6" w:themeFill="accent1"/>
          </w:tcPr>
          <w:p w14:paraId="07199E81" w14:textId="0210C201" w:rsidR="00F34A89" w:rsidRDefault="00F34A89" w:rsidP="0080023E">
            <w:pPr>
              <w:ind w:left="0"/>
            </w:pPr>
            <w:r>
              <w:t>&lt;&lt;</w:t>
            </w:r>
            <w:proofErr w:type="spellStart"/>
            <w:r>
              <w:t>EndFragment</w:t>
            </w:r>
            <w:proofErr w:type="spellEnd"/>
            <w:r>
              <w:t>&gt;&gt;</w:t>
            </w:r>
          </w:p>
        </w:tc>
        <w:tc>
          <w:tcPr>
            <w:tcW w:w="3587" w:type="dxa"/>
            <w:shd w:val="clear" w:color="auto" w:fill="F7F5E6" w:themeFill="accent1"/>
          </w:tcPr>
          <w:p w14:paraId="7CE25D2D" w14:textId="77777777" w:rsidR="0032637A" w:rsidRDefault="0032637A" w:rsidP="0080023E">
            <w:pPr>
              <w:ind w:left="0"/>
            </w:pPr>
          </w:p>
        </w:tc>
        <w:tc>
          <w:tcPr>
            <w:tcW w:w="3588" w:type="dxa"/>
            <w:shd w:val="clear" w:color="auto" w:fill="F7F5E6" w:themeFill="accent1"/>
          </w:tcPr>
          <w:p w14:paraId="131D8EE5" w14:textId="77777777" w:rsidR="0032637A" w:rsidRDefault="0032637A" w:rsidP="0080023E">
            <w:pPr>
              <w:ind w:left="0"/>
            </w:pPr>
          </w:p>
        </w:tc>
      </w:tr>
      <w:tr w:rsidR="00CE73E2" w14:paraId="532347F9" w14:textId="77777777" w:rsidTr="00446555">
        <w:tc>
          <w:tcPr>
            <w:tcW w:w="3587" w:type="dxa"/>
            <w:shd w:val="clear" w:color="auto" w:fill="F7F5E6" w:themeFill="accent1"/>
          </w:tcPr>
          <w:p w14:paraId="708FD536" w14:textId="0203F2DE" w:rsidR="00CE73E2" w:rsidRDefault="00CE73E2" w:rsidP="0080023E">
            <w:pPr>
              <w:ind w:left="0"/>
            </w:pPr>
            <w:bookmarkStart w:id="4" w:name="OLE_LINK7"/>
            <w:bookmarkStart w:id="5" w:name="OLE_LINK8"/>
            <w:r>
              <w:t>&lt;&lt;</w:t>
            </w:r>
            <w:proofErr w:type="spellStart"/>
            <w:r>
              <w:t>EndFragment</w:t>
            </w:r>
            <w:proofErr w:type="spellEnd"/>
            <w:r>
              <w:t>&gt;&gt;</w:t>
            </w:r>
            <w:bookmarkEnd w:id="4"/>
            <w:bookmarkEnd w:id="5"/>
          </w:p>
        </w:tc>
        <w:tc>
          <w:tcPr>
            <w:tcW w:w="3587" w:type="dxa"/>
            <w:shd w:val="clear" w:color="auto" w:fill="F7F5E6" w:themeFill="accent1"/>
          </w:tcPr>
          <w:p w14:paraId="58F37E10" w14:textId="77777777" w:rsidR="00CE73E2" w:rsidRDefault="00CE73E2" w:rsidP="0080023E">
            <w:pPr>
              <w:ind w:left="0"/>
            </w:pPr>
          </w:p>
        </w:tc>
        <w:tc>
          <w:tcPr>
            <w:tcW w:w="3588" w:type="dxa"/>
            <w:shd w:val="clear" w:color="auto" w:fill="F7F5E6" w:themeFill="accent1"/>
          </w:tcPr>
          <w:p w14:paraId="103818FC" w14:textId="77777777" w:rsidR="00CE73E2" w:rsidRDefault="00CE73E2" w:rsidP="0080023E">
            <w:pPr>
              <w:ind w:left="0"/>
            </w:pPr>
          </w:p>
        </w:tc>
      </w:tr>
    </w:tbl>
    <w:p w14:paraId="574FFABF" w14:textId="77777777" w:rsidR="00714C9A" w:rsidRDefault="00446555" w:rsidP="00714C9A">
      <w:pPr>
        <w:ind w:left="0" w:firstLine="360"/>
      </w:pPr>
      <w:r>
        <w:t>&lt;&lt;</w:t>
      </w:r>
      <w:proofErr w:type="spellStart"/>
      <w:r>
        <w:t>EndCondition</w:t>
      </w:r>
      <w:proofErr w:type="spellEnd"/>
      <w:r>
        <w:t>&gt;&gt;</w:t>
      </w:r>
      <w:bookmarkEnd w:id="0"/>
      <w:bookmarkEnd w:id="1"/>
    </w:p>
    <w:p w14:paraId="1B309EA1" w14:textId="02D598B5" w:rsidR="00857086" w:rsidRPr="003D72CF" w:rsidRDefault="00E752D4" w:rsidP="00714C9A">
      <w:r>
        <w:t>If you would like to discuss modifying your cover to better suit your needs, or to claim your benefits please do not hesitate to contact our friendly customer service team.</w:t>
      </w:r>
    </w:p>
    <w:p w14:paraId="33424461" w14:textId="77777777" w:rsidR="00F058AB" w:rsidRPr="003D72CF" w:rsidRDefault="00F058AB" w:rsidP="00F058AB"/>
    <w:p w14:paraId="6C23E99B" w14:textId="6781C602" w:rsidR="00857086" w:rsidRDefault="0080023E" w:rsidP="0080023E">
      <w:pPr>
        <w:pStyle w:val="BlueBoldText"/>
      </w:pPr>
      <w:r>
        <w:t>Ian Hansson</w:t>
      </w:r>
    </w:p>
    <w:p w14:paraId="789620ED" w14:textId="47C10EED" w:rsidR="0080023E" w:rsidRDefault="0080023E" w:rsidP="0080023E">
      <w:pPr>
        <w:pStyle w:val="BlueBoldText"/>
        <w:spacing w:after="0"/>
        <w:ind w:left="357" w:right="357"/>
      </w:pPr>
      <w:bookmarkStart w:id="6" w:name="OLE_LINK19"/>
      <w:bookmarkStart w:id="7" w:name="OLE_LINK20"/>
      <w:r>
        <w:t>Director of Consumer General Lines</w:t>
      </w:r>
      <w:bookmarkEnd w:id="6"/>
      <w:bookmarkEnd w:id="7"/>
    </w:p>
    <w:p w14:paraId="54667609" w14:textId="71F764F0" w:rsidR="0080023E" w:rsidRPr="003D72CF" w:rsidRDefault="0080023E" w:rsidP="0080023E">
      <w:pPr>
        <w:pStyle w:val="BlueBoldText"/>
        <w:spacing w:after="0"/>
        <w:ind w:left="357" w:right="357"/>
      </w:pPr>
      <w:r>
        <w:t>Acme Insurance</w:t>
      </w:r>
    </w:p>
    <w:sectPr w:rsidR="0080023E" w:rsidRPr="003D72CF" w:rsidSect="00BE5723">
      <w:headerReference w:type="default" r:id="rId11"/>
      <w:footerReference w:type="default" r:id="rId12"/>
      <w:pgSz w:w="11906" w:h="16838" w:code="9"/>
      <w:pgMar w:top="1985" w:right="567" w:bottom="1729"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96795" w14:textId="77777777" w:rsidR="00B70740" w:rsidRDefault="00B70740" w:rsidP="00BC1B68">
      <w:r>
        <w:separator/>
      </w:r>
    </w:p>
  </w:endnote>
  <w:endnote w:type="continuationSeparator" w:id="0">
    <w:p w14:paraId="0E7EC4E5" w14:textId="77777777" w:rsidR="00B70740" w:rsidRDefault="00B70740" w:rsidP="00BC1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anklin Gothic Book">
    <w:panose1 w:val="020B05030201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0"/>
      <w:gridCol w:w="3591"/>
      <w:gridCol w:w="3591"/>
    </w:tblGrid>
    <w:tr w:rsidR="002F35E6" w:rsidRPr="00BF2912" w14:paraId="5134E289" w14:textId="77777777" w:rsidTr="002F35E6">
      <w:trPr>
        <w:trHeight w:val="576"/>
      </w:trPr>
      <w:tc>
        <w:tcPr>
          <w:tcW w:w="3596" w:type="dxa"/>
          <w:shd w:val="clear" w:color="auto" w:fill="auto"/>
          <w:vAlign w:val="center"/>
        </w:tcPr>
        <w:p w14:paraId="4136D937" w14:textId="77777777" w:rsidR="002F35E6" w:rsidRPr="00BF2912" w:rsidRDefault="002F35E6" w:rsidP="00E53AFF">
          <w:pPr>
            <w:pStyle w:val="Contacts"/>
          </w:pPr>
          <w:r w:rsidRPr="00BF2912">
            <w:rPr>
              <w:noProof/>
              <w:lang w:bidi="en-GB"/>
            </w:rPr>
            <mc:AlternateContent>
              <mc:Choice Requires="wps">
                <w:drawing>
                  <wp:inline distT="0" distB="0" distL="0" distR="0" wp14:anchorId="00F32E16" wp14:editId="0C3BB4DF">
                    <wp:extent cx="154940" cy="201930"/>
                    <wp:effectExtent l="0" t="0" r="0" b="7620"/>
                    <wp:docPr id="9"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5BA333EB"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AydP7AIAAGEIAAAOAAAAZHJzL2Uyb0RvYy54bWysVttu2zAMfR+wfxD8vtpybEcJmhTYig4D&#13;&#10;iq1Auw9QZLk2aluCpMTpvn6UfE8CrC3WB1cSyUPykKJyfXOsSnTgShei3nj4KvAQr5lIi/p54/1+&#13;&#10;uvtCPKQNrVNaippvvFeuvZvt50/XjVzzUOSiTLlCAFLrdSM3Xm6MXPu+ZjmvqL4SktcgzISqqIGt&#13;&#10;evZTRRtAr0o/DILEb4RKpRKMaw2nt63Q2zr8LOPM/MoyzQ0qNx7EZtxXue/Ofv3tNV0/KyrzgnVh&#13;&#10;0A9EUdGiBqcD1C01FO1VcQZVFUwJLTJzxUTliywrGHc5QDY4OMnmMaeSu1yAHC0HmvT/g2U/D4/y&#13;&#10;QdnQtbwX7EUDI34j9XqQ2I3udI6ZqqwuBI6OjsXXgUV+NIjBIY6jVQRcMxBBUquFY9mn696Y7bX5&#13;&#10;zoUDood7bdoipP2K5v2KHWtYWoewQtT2VOBolkJb/00aegjc5PDfxu30ZupxFNi/9xnhgHzEKoGG&#13;&#10;fJuvNtAuNQVNetqeykPQnru2PSU1lhGbl12iBnjFCSSF8mEF5Ku9vYS/XnqOKnHgT8JZGUuWy8rR&#13;&#10;1Rdk1GD7XcG+8j9T/WhJwMVYX+lQ2qNFkpAuuMkpCcmyr8MM8BJ8C4TDVZBMkcYo2xxdb7SuL4gs&#13;&#10;kf/0dMEOmHRxdzxCkmeBjKJ3pTWaLUgQzTJLSHiB0DG6viwnGZVCc8fCWK5TPjAmeNUxP2rNcVob&#13;&#10;gqPIFXUw6amISbRoJQEmDuxMQgIcv7m+A168Wrqu6OGWq2TpHEUhxjOC7LWbSd5W3kUUJzOz3hOO&#13;&#10;l3HrCoJxE+Jc8q6cRkB8ShIeojhjdqzwIDpPrKsyCOwdd7NsuPdOe5yZWpRFeleUpb3b7qXk30qF&#13;&#10;DhTeOHPsJ+FMq6zt1MDhshuFVWHg2S2LauN1A7Idn2XdTf924NvRvxPp6wPo/qjh2VkQbEtkphs1&#13;&#10;3eymG1qzXMBjy4xybWPh4B1zyXVvrn0op3vnfvxlsP0LAAD//wMAUEsDBBQABgAIAAAAIQDjX77m&#13;&#10;3QAAAAgBAAAPAAAAZHJzL2Rvd25yZXYueG1sTI9BS8QwEIXvgv8hjOBF3LTrIqXbdBFFFLy4dS/e&#13;&#10;0mZsis2kJNlu/feOXvTyYHi8N++rdosbxYwhDp4U5KsMBFLnzUC9gsPb43UBIiZNRo+eUMEXRtjV&#13;&#10;52eVLo0/0R7nJvWCSyiWWoFNaSqljJ1Fp+PKT0jsffjgdOIz9NIEfeJyN8p1lt1KpwfiD1ZPeG+x&#13;&#10;+2yOTkHzZPu2e58P9EKvw5XfhyJ/bpW6vFgetix3WxAJl/SXgB8G3g81D2v9kUwUowKmSb/K3nqz&#13;&#10;AdEquMkLkHUl/wPU3wAAAP//AwBQSwECLQAUAAYACAAAACEAtoM4kv4AAADhAQAAEwAAAAAAAAAA&#13;&#10;AAAAAAAAAAAAW0NvbnRlbnRfVHlwZXNdLnhtbFBLAQItABQABgAIAAAAIQA4/SH/1gAAAJQBAAAL&#13;&#10;AAAAAAAAAAAAAAAAAC8BAABfcmVscy8ucmVsc1BLAQItABQABgAIAAAAIQA5AydP7AIAAGEIAAAO&#13;&#10;AAAAAAAAAAAAAAAAAC4CAABkcnMvZTJvRG9jLnhtbFBLAQItABQABgAIAAAAIQDjX77m3QAAAAgB&#13;&#10;AAAPAAAAAAAAAAAAAAAAAEYFAABkcnMvZG93bnJldi54bWxQSwUGAAAAAAQABADzAAAAUAYAAAAA&#13;&#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7037E82C" w14:textId="77777777" w:rsidR="002F35E6" w:rsidRPr="00BF2912" w:rsidRDefault="002F35E6" w:rsidP="00E53AFF">
          <w:pPr>
            <w:pStyle w:val="Contacts"/>
          </w:pPr>
          <w:r w:rsidRPr="00BF2912">
            <w:rPr>
              <w:noProof/>
              <w:lang w:bidi="en-GB"/>
            </w:rPr>
            <mc:AlternateContent>
              <mc:Choice Requires="wps">
                <w:drawing>
                  <wp:inline distT="0" distB="0" distL="0" distR="0" wp14:anchorId="69968F4D" wp14:editId="50045C78">
                    <wp:extent cx="165100" cy="165100"/>
                    <wp:effectExtent l="0" t="0" r="6350" b="6350"/>
                    <wp:docPr id="7"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74F44753"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zTkWjAMAAF4LAAAOAAAAZHJzL2Uyb0RvYy54bWysVltv0zAUfkfiP0R5Z82tuVTrkAANIU0w&#13;&#10;afADXMdZIpI4sr2249dzbMeXhkIHog+NnXP/zuf4XL89Dn2wJ4x3dNyG8VUUBmTEtO7Gx2347evt&#13;&#10;mzIMuEBjjXo6km34THj49ub1q+vDtCEJbWlfExaAk5FvDtM2bIWYNqsVxy0ZEL+iExlB2FA2IAFb&#13;&#10;9riqGTqA96FfJVGUrw6U1ROjmHAObz9oYXij/DcNweJL03Aign4bQm5C/TP1v5P/q5trtHlkaGo7&#13;&#10;PKeB/iGLAXUjBLWuPiCBgifW/eJq6DCjnDbiCtNhRZumw0TVANXE0aKahxZNRNUC4PDJwsT/n1v8&#13;&#10;ef8w3TOZOp/uKP7OAZHVYeIbK5EbPuscGzZIXUg8OCoUny2K5CgCDC/jfB1HgDUG0byWPtHGGOMn&#13;&#10;Lj4Sqhyh/R0Xugm1WaHWrPBxhKUMCKsASU5FCuaJchn/UCdhAGFaeOoYoHeivs4i+fs7ozgq/8Uq&#13;&#10;B0K+LBaA4UpjQNIlPVkYAD13mp4TEhIRWZdcBodtmMS5hLi1KwCfPclD+OW7wWige/KVKishwVJV&#13;&#10;KbgU7SEHp4Gfdh1+R374+lkZw+F1/Z2UF4gKr0BWzcl5b3WEuREnHs/5157ivChj35UNq2tU3NCh&#13;&#10;XQFWJIG8GEiG0DyxdoCkynvGUTF1kYcnknQw/LoYzdktQXJ5zN+dZVm/CdJTThQMrl/assrTQrUj&#13;&#10;rgCbOUOndIqMNinzbMbdmBgoijKqtLMyKQq/I05SJOX5HPvRZ441yPK1OZhG41xSVj/N17kf2Wab&#13;&#10;lMnaF9jKjeAXIph4f0DKqODfAhynRRVrUIoqUxlcPDaeTZkDpD6B06TSRLQNM+jHSZ7o02ZFF0py&#13;&#10;p8G3MDWZ55JiOjt9RI2Oec66LhNV/anuufbFrixjYctyAGZJuQDDYptV60zidKli58zrhsn+JV3M&#13;&#10;q+Jlx8Q1sciz9HwPyzhT5La1WuCM5FI96rsiP6eegSnHPJcN9AhvVMxz2b8zqn9unzGwFVnA0zRZ&#13;&#10;oGCal1algfTU+SIr68rrgVExrQO85AWniGAvPQWiGxg47bv6tut7ebGpMZG871mwRzDgiaP52pxo&#13;&#10;9aO8MuOkmOeAoRMwc/bdAPeYvrENx+fRR087cu7Z0fr5HnQ/jTBzpaWaa4S/Yf5m52/QiFsKkyYW&#13;&#10;THFbuoMhThU3D5xySvT3Krwbi29+AgAA//8DAFBLAwQUAAYACAAAACEAFPar89oAAAAIAQAADwAA&#13;&#10;AGRycy9kb3ducmV2LnhtbExPQU7DMBC8I/EHaytxQdRpD1WVxqlQEQKpFxp64ebESxwRryPbTdPf&#13;&#10;s8CBXmY1Gs3sTLGdXC9GDLHzpGAxz0AgNd501Co4vj8/rEHEpMno3hMquGCEbXl7U+jc+DMdcKxS&#13;&#10;KziEYq4V2JSGXMrYWHQ6zv2AxNqnD04npqGVJugzh7teLrNsJZ3uiD9YPeDOYvNVnZyC6sW2dfMx&#13;&#10;HmlPb929P4T14rVW6m42PW0YHjcgEk7p3wE/G7g/lFys9icyUfQKeE36RdaWK2b135VlIa8HlN8A&#13;&#10;AAD//wMAUEsBAi0AFAAGAAgAAAAhALaDOJL+AAAA4QEAABMAAAAAAAAAAAAAAAAAAAAAAFtDb250&#13;&#10;ZW50X1R5cGVzXS54bWxQSwECLQAUAAYACAAAACEAOP0h/9YAAACUAQAACwAAAAAAAAAAAAAAAAAv&#13;&#10;AQAAX3JlbHMvLnJlbHNQSwECLQAUAAYACAAAACEAY805FowDAABeCwAADgAAAAAAAAAAAAAAAAAu&#13;&#10;AgAAZHJzL2Uyb0RvYy54bWxQSwECLQAUAAYACAAAACEAFPar89oAAAAIAQAADwAAAAAAAAAAAAAA&#13;&#10;AADmBQAAZHJzL2Rvd25yZXYueG1sUEsFBgAAAAAEAAQA8wAAAO0GAAAAAA==&#13;&#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2BD2CDFB" w14:textId="77777777" w:rsidR="002F35E6" w:rsidRPr="00BF2912" w:rsidRDefault="002F35E6" w:rsidP="00E53AFF">
          <w:pPr>
            <w:pStyle w:val="Contacts"/>
          </w:pPr>
          <w:r w:rsidRPr="00BF2912">
            <w:rPr>
              <w:noProof/>
              <w:lang w:bidi="en-GB"/>
            </w:rPr>
            <mc:AlternateContent>
              <mc:Choice Requires="wps">
                <w:drawing>
                  <wp:inline distT="0" distB="0" distL="0" distR="0" wp14:anchorId="525C4182" wp14:editId="3849F0DE">
                    <wp:extent cx="165100" cy="165100"/>
                    <wp:effectExtent l="0" t="0" r="6350" b="6350"/>
                    <wp:docPr id="1"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7F3E881E"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SXgWtgMAALALAAAOAAAAZHJzL2Uyb0RvYy54bWysVllv2zgQfl+g/0HQe2NR1mUjToG26GKB&#13;&#10;Ylug7Q+gKSoSKokCydjO/vodHqMrbtIW9YNMau5vDs3tm0vXBicuVSP6Q0huojDgPRNl098fwm9f&#13;&#10;P7wuwkBp2pe0FT0/hI9chW/uXv11ex72PBa1aEsuA1DSq/15OIS11sN+s1Gs5h1VN2LgPRArITuq&#13;&#10;4SrvN6WkZ9DetZs4irLNWchykIJxpeDte0cM76z+quJMf6oqxXXQHkLwTduntM+jeW7ubun+XtKh&#13;&#10;bph3g/6GFx1tejA6qnpPNQ0eZPNEVdcwKZSo9A0T3UZUVcO4jQGiIdEqmi81HbiNBcBRwwiT+nNq&#13;&#10;2b+nL8NnaVxXw0fBvitAZHMe1H6kmIvyPJdKdoYXHA8uFsXHEUV+0QGDlyRLSQRYMyD5s9FJ9yjM&#13;&#10;HpT+mwuriJ4+Ku2SUOKJ1nhilx6OxiCcAmpqKrIwD0IZ++cyDgMwU8O/swF8C/Y0iczv14RIVPyO&#13;&#10;VAYF+XO2AIwpNAlFui5PGQZQnkdXngPVBhETlzkG50MYk8xAXI8nAF8+mCb89B0x6sSJfxVWShuw&#13;&#10;0oKkFq18l6ceromn7a/ykoTEW8+MLOzh2LC3/L8fCCRp5v12ZneFSxJJstimCcKwlGxLEuvQSDG4&#13;&#10;LJSjSSdAUhJD1KauUBdIIM9SEiWS9AfWSZoRGE5W2crlOWkKf6kfraIdVDYDF1nw37NG2daHTXbZ&#13;&#10;Gtsl77WUIQdrheK2c6Ykegs2ZyaynCQvZTpP8txVxcSLJvAfHYeusKy7Inreb1c1Kw9Q2zOOm76z&#13;&#10;FuxghtxOoS3Rdx4lhc+gn+PurdMAtN28DH3dWAt+VCwq7Zp+L5PlBZmrGs26LrQ5WEM0kp6U9DVD&#13;&#10;BEy4Mh3lsEl8p5syXfsxI/1SWJPcGqTJjwWidh4u8rIM4pmM5kmSWcn5IHk+q2SSSeNiMUtIliQ7&#13;&#10;py6LC1uDiBOxvLadkfQEeqxAl6wsKTDBXtcLwyTdEtcqBC2g8WSLc2nt8USZDdIlekuvRoE8S9ZN&#13;&#10;tpTzPYCmbTizWhy9TZMlUmPcSHgBpwnZmQA6fc2lKUsogDhNqV17O1FmcS+Vo0nfalOVzJBFHqxI&#13;&#10;CM18Mu36MX5GbbzTCqJE25QfmrY1n0q7ePJ3rQxOFFZGfcHFYsHV9uYjTOLcbxZdo2GLbZvuEPp9&#13;&#10;w42YFpYRu0y5/clsUkdRPn4G3n962OK2hd2U9Pwi55fj/EJ7VgvYXZmW9ots1MFaaIPzK6zZO+d3&#13;&#10;a35atO/+BwAA//8DAFBLAwQUAAYACAAAACEAFPar89oAAAAIAQAADwAAAGRycy9kb3ducmV2Lnht&#13;&#10;bExPQU7DMBC8I/EHaytxQdRpD1WVxqlQEQKpFxp64ebESxwRryPbTdPfs8CBXmY1Gs3sTLGdXC9G&#13;&#10;DLHzpGAxz0AgNd501Co4vj8/rEHEpMno3hMquGCEbXl7U+jc+DMdcKxSKziEYq4V2JSGXMrYWHQ6&#13;&#10;zv2AxNqnD04npqGVJugzh7teLrNsJZ3uiD9YPeDOYvNVnZyC6sW2dfMxHmlPb929P4T14rVW6m42&#13;&#10;PW0YHjcgEk7p3wE/G7g/lFys9icyUfQKeE36RdaWK2b135VlIa8HlN8AAAD//wMAUEsBAi0AFAAG&#13;&#10;AAgAAAAhALaDOJL+AAAA4QEAABMAAAAAAAAAAAAAAAAAAAAAAFtDb250ZW50X1R5cGVzXS54bWxQ&#13;&#10;SwECLQAUAAYACAAAACEAOP0h/9YAAACUAQAACwAAAAAAAAAAAAAAAAAvAQAAX3JlbHMvLnJlbHNQ&#13;&#10;SwECLQAUAAYACAAAACEAbEl4FrYDAACwCwAADgAAAAAAAAAAAAAAAAAuAgAAZHJzL2Uyb0RvYy54&#13;&#10;bWxQSwECLQAUAAYACAAAACEAFPar89oAAAAIAQAADwAAAAAAAAAAAAAAAAAQBgAAZHJzL2Rvd25y&#13;&#10;ZXYueG1sUEsFBgAAAAAEAAQA8wAAABcHAAAAAA==&#13;&#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2F35E6" w:rsidRPr="00BF2912" w14:paraId="23CA1F0D" w14:textId="77777777" w:rsidTr="002D3842">
      <w:tc>
        <w:tcPr>
          <w:tcW w:w="3596" w:type="dxa"/>
          <w:shd w:val="clear" w:color="auto" w:fill="auto"/>
          <w:vAlign w:val="center"/>
        </w:tcPr>
        <w:p w14:paraId="74E37F21" w14:textId="77777777" w:rsidR="002F35E6" w:rsidRPr="00BF2912" w:rsidRDefault="002F35E6" w:rsidP="00E53AFF">
          <w:pPr>
            <w:pStyle w:val="Contacts"/>
          </w:pPr>
        </w:p>
      </w:tc>
      <w:tc>
        <w:tcPr>
          <w:tcW w:w="3597" w:type="dxa"/>
          <w:shd w:val="clear" w:color="auto" w:fill="auto"/>
          <w:vAlign w:val="center"/>
        </w:tcPr>
        <w:p w14:paraId="5690FB44" w14:textId="77777777" w:rsidR="002F35E6" w:rsidRPr="00BF2912" w:rsidRDefault="002F35E6" w:rsidP="00E53AFF">
          <w:pPr>
            <w:pStyle w:val="Contacts"/>
          </w:pPr>
        </w:p>
      </w:tc>
      <w:tc>
        <w:tcPr>
          <w:tcW w:w="3597" w:type="dxa"/>
          <w:shd w:val="clear" w:color="auto" w:fill="auto"/>
          <w:vAlign w:val="center"/>
        </w:tcPr>
        <w:p w14:paraId="1304374C" w14:textId="77777777" w:rsidR="002F35E6" w:rsidRPr="00BF2912" w:rsidRDefault="002F35E6" w:rsidP="00E53AFF">
          <w:pPr>
            <w:pStyle w:val="Contacts"/>
          </w:pPr>
        </w:p>
      </w:tc>
    </w:tr>
    <w:tr w:rsidR="00AE3FB7" w:rsidRPr="00BF2912" w14:paraId="7E05777E" w14:textId="77777777" w:rsidTr="00BF2912">
      <w:tc>
        <w:tcPr>
          <w:tcW w:w="3596" w:type="dxa"/>
          <w:shd w:val="clear" w:color="auto" w:fill="auto"/>
          <w:vAlign w:val="center"/>
        </w:tcPr>
        <w:p w14:paraId="1C15F14B" w14:textId="77777777" w:rsidR="00AE3FB7" w:rsidRPr="00BF2912" w:rsidRDefault="00B70740" w:rsidP="00BF2912">
          <w:pPr>
            <w:pStyle w:val="Contacts"/>
          </w:pPr>
          <w:sdt>
            <w:sdtPr>
              <w:id w:val="672376915"/>
              <w:placeholder>
                <w:docPart w:val="A7B06D6EAD38324EA68C4C499BBA88C4"/>
              </w:placeholder>
              <w:temporary/>
              <w:showingPlcHdr/>
              <w15:appearance w15:val="hidden"/>
              <w:text/>
            </w:sdtPr>
            <w:sdtEndPr/>
            <w:sdtContent>
              <w:r w:rsidR="001A199E" w:rsidRPr="00BF2912">
                <w:rPr>
                  <w:lang w:bidi="en-GB"/>
                </w:rPr>
                <w:t>[OFFICE ADDRESS]</w:t>
              </w:r>
            </w:sdtContent>
          </w:sdt>
        </w:p>
      </w:tc>
      <w:sdt>
        <w:sdtPr>
          <w:id w:val="-915778339"/>
          <w:temporary/>
          <w:showingPlcHdr/>
          <w15:appearance w15:val="hidden"/>
          <w:text/>
        </w:sdtPr>
        <w:sdtEndPr/>
        <w:sdtContent>
          <w:tc>
            <w:tcPr>
              <w:tcW w:w="3597" w:type="dxa"/>
              <w:shd w:val="clear" w:color="auto" w:fill="auto"/>
              <w:vAlign w:val="center"/>
            </w:tcPr>
            <w:p w14:paraId="10D68D3C" w14:textId="77777777" w:rsidR="00AE3FB7" w:rsidRPr="00BF2912" w:rsidRDefault="00BF2912" w:rsidP="00BF2912">
              <w:pPr>
                <w:pStyle w:val="Contacts"/>
              </w:pPr>
              <w:r w:rsidRPr="00BF2912">
                <w:rPr>
                  <w:lang w:bidi="en-GB"/>
                </w:rPr>
                <w:t>[PHONE NUMBER]</w:t>
              </w:r>
            </w:p>
          </w:tc>
        </w:sdtContent>
      </w:sdt>
      <w:sdt>
        <w:sdtPr>
          <w:id w:val="-249967757"/>
          <w:temporary/>
          <w:showingPlcHdr/>
          <w15:appearance w15:val="hidden"/>
          <w:text/>
        </w:sdtPr>
        <w:sdtEndPr/>
        <w:sdtContent>
          <w:tc>
            <w:tcPr>
              <w:tcW w:w="3597" w:type="dxa"/>
              <w:shd w:val="clear" w:color="auto" w:fill="auto"/>
              <w:vAlign w:val="center"/>
            </w:tcPr>
            <w:p w14:paraId="11F4F91D" w14:textId="77777777" w:rsidR="00AE3FB7" w:rsidRPr="00BF2912" w:rsidRDefault="00BF2912" w:rsidP="00BF2912">
              <w:pPr>
                <w:pStyle w:val="Contacts"/>
              </w:pPr>
              <w:r w:rsidRPr="00BF2912">
                <w:rPr>
                  <w:lang w:bidi="en-GB"/>
                </w:rPr>
                <w:t>[EMAIL ADDRESS]</w:t>
              </w:r>
            </w:p>
          </w:tc>
        </w:sdtContent>
      </w:sdt>
    </w:tr>
  </w:tbl>
  <w:p w14:paraId="32C61230" w14:textId="77777777" w:rsidR="00AE3FB7" w:rsidRDefault="00AE3F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736D4" w14:textId="77777777" w:rsidR="00B70740" w:rsidRDefault="00B70740" w:rsidP="00BC1B68">
      <w:r>
        <w:separator/>
      </w:r>
    </w:p>
  </w:footnote>
  <w:footnote w:type="continuationSeparator" w:id="0">
    <w:p w14:paraId="411B6E41" w14:textId="77777777" w:rsidR="00B70740" w:rsidRDefault="00B70740" w:rsidP="00BC1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6AD13" w14:textId="0EF9996B" w:rsidR="00BC1B68" w:rsidRDefault="00BE5723" w:rsidP="00BE5723">
    <w:pPr>
      <w:pStyle w:val="Header"/>
      <w:tabs>
        <w:tab w:val="clear" w:pos="4680"/>
        <w:tab w:val="clear" w:pos="9360"/>
        <w:tab w:val="left" w:pos="4672"/>
        <w:tab w:val="left" w:pos="9072"/>
        <w:tab w:val="right" w:pos="10412"/>
      </w:tabs>
    </w:pPr>
    <w:r>
      <w:tab/>
    </w:r>
    <w:r>
      <w:tab/>
    </w:r>
    <w:r w:rsidR="00200962">
      <w:rPr>
        <w:noProof/>
        <w:lang w:bidi="en-GB"/>
      </w:rPr>
      <mc:AlternateContent>
        <mc:Choice Requires="wpg">
          <w:drawing>
            <wp:anchor distT="0" distB="0" distL="114300" distR="114300" simplePos="0" relativeHeight="251670016" behindDoc="1" locked="0" layoutInCell="1" allowOverlap="1" wp14:anchorId="48166953" wp14:editId="1ED377AF">
              <wp:simplePos x="0" y="0"/>
              <wp:positionH relativeFrom="margin">
                <wp:posOffset>0</wp:posOffset>
              </wp:positionH>
              <wp:positionV relativeFrom="paragraph">
                <wp:posOffset>-1316990</wp:posOffset>
              </wp:positionV>
              <wp:extent cx="6858000" cy="11628000"/>
              <wp:effectExtent l="0" t="0" r="0" b="0"/>
              <wp:wrapNone/>
              <wp:docPr id="10" name="Group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628000"/>
                        <a:chOff x="0" y="0"/>
                        <a:chExt cx="6858000" cy="10866768"/>
                      </a:xfrm>
                    </wpg:grpSpPr>
                    <wps:wsp>
                      <wps:cNvPr id="5" name="Rectangle 5"/>
                      <wps:cNvSpPr/>
                      <wps:spPr>
                        <a:xfrm>
                          <a:off x="0" y="812800"/>
                          <a:ext cx="6858000" cy="1476102"/>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 name="Group 2"/>
                      <wpg:cNvGrpSpPr>
                        <a:grpSpLocks/>
                      </wpg:cNvGrpSpPr>
                      <wpg:grpSpPr>
                        <a:xfrm>
                          <a:off x="0" y="2269067"/>
                          <a:ext cx="6854825" cy="7015239"/>
                          <a:chOff x="0" y="0"/>
                          <a:chExt cx="6854952" cy="7013398"/>
                        </a:xfrm>
                      </wpg:grpSpPr>
                      <wpg:grpSp>
                        <wpg:cNvPr id="8" name="Group 1"/>
                        <wpg:cNvGrpSpPr>
                          <a:grpSpLocks/>
                        </wpg:cNvGrpSpPr>
                        <wpg:grpSpPr>
                          <a:xfrm>
                            <a:off x="0" y="14630"/>
                            <a:ext cx="6854952" cy="6998768"/>
                            <a:chOff x="0" y="0"/>
                            <a:chExt cx="6854952" cy="6998768"/>
                          </a:xfrm>
                        </wpg:grpSpPr>
                        <wps:wsp>
                          <wps:cNvPr id="20" name="Rectangle"/>
                          <wps:cNvSpPr>
                            <a:spLocks/>
                          </wps:cNvSpPr>
                          <wps:spPr>
                            <a:xfrm>
                              <a:off x="73152" y="65837"/>
                              <a:ext cx="6781800" cy="6932931"/>
                            </a:xfrm>
                            <a:prstGeom prst="rect">
                              <a:avLst/>
                            </a:prstGeom>
                            <a:solidFill>
                              <a:schemeClr val="tx2">
                                <a:alpha val="20000"/>
                              </a:schemeClr>
                            </a:solidFill>
                            <a:ln w="12700">
                              <a:miter lim="400000"/>
                            </a:ln>
                          </wps:spPr>
                          <wps:bodyPr lIns="38100" tIns="38100" rIns="38100" bIns="38100" anchor="ctr"/>
                        </wps:wsp>
                        <wps:wsp>
                          <wps:cNvPr id="21" name="Rectangle"/>
                          <wps:cNvSpPr>
                            <a:spLocks/>
                          </wps:cNvSpPr>
                          <wps:spPr>
                            <a:xfrm>
                              <a:off x="0" y="0"/>
                              <a:ext cx="6785610"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g:grpSp>
                      <wps:wsp>
                        <wps:cNvPr id="22" name="Rectangle"/>
                        <wps:cNvSpPr>
                          <a:spLocks/>
                        </wps:cNvSpPr>
                        <wps:spPr>
                          <a:xfrm>
                            <a:off x="0" y="0"/>
                            <a:ext cx="6785610" cy="38100"/>
                          </a:xfrm>
                          <a:prstGeom prst="rect">
                            <a:avLst/>
                          </a:prstGeom>
                          <a:solidFill>
                            <a:srgbClr val="1F497D"/>
                          </a:solidFill>
                          <a:ln w="12700">
                            <a:miter lim="400000"/>
                          </a:ln>
                        </wps:spPr>
                        <wps:bodyPr lIns="38100" tIns="38100" rIns="38100" bIns="38100" anchor="ctr"/>
                      </wps:wsp>
                    </wpg:grpSp>
                    <pic:pic xmlns:pic="http://schemas.openxmlformats.org/drawingml/2006/picture">
                      <pic:nvPicPr>
                        <pic:cNvPr id="4" name="Picture 4" descr="Background image"/>
                        <pic:cNvPicPr>
                          <a:picLocks noChangeAspect="1"/>
                        </pic:cNvPicPr>
                      </pic:nvPicPr>
                      <pic:blipFill rotWithShape="1">
                        <a:blip r:embed="rId1">
                          <a:alphaModFix amt="40000"/>
                          <a:extLst>
                            <a:ext uri="{28A0092B-C50C-407E-A947-70E740481C1C}">
                              <a14:useLocalDpi xmlns:a14="http://schemas.microsoft.com/office/drawing/2010/main" val="0"/>
                            </a:ext>
                          </a:extLst>
                        </a:blip>
                        <a:srcRect b="49658"/>
                        <a:stretch/>
                      </pic:blipFill>
                      <pic:spPr bwMode="auto">
                        <a:xfrm>
                          <a:off x="0" y="0"/>
                          <a:ext cx="6858000" cy="2308225"/>
                        </a:xfrm>
                        <a:prstGeom prst="rect">
                          <a:avLst/>
                        </a:prstGeom>
                        <a:ln>
                          <a:noFill/>
                        </a:ln>
                        <a:extLst>
                          <a:ext uri="{53640926-AAD7-44D8-BBD7-CCE9431645EC}">
                            <a14:shadowObscured xmlns:a14="http://schemas.microsoft.com/office/drawing/2010/main"/>
                          </a:ext>
                        </a:extLst>
                      </pic:spPr>
                    </pic:pic>
                    <wps:wsp>
                      <wps:cNvPr id="14" name="Round Same Side Corner Rectangle 14"/>
                      <wps:cNvSpPr/>
                      <wps:spPr>
                        <a:xfrm rot="10800000">
                          <a:off x="279400" y="812800"/>
                          <a:ext cx="885825" cy="857453"/>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0" y="9922934"/>
                          <a:ext cx="6784340" cy="94383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wps:cNvSpPr>
                        <a:spLocks/>
                      </wps:cNvSpPr>
                      <wps:spPr>
                        <a:xfrm>
                          <a:off x="0" y="9922934"/>
                          <a:ext cx="6785610" cy="38109"/>
                        </a:xfrm>
                        <a:prstGeom prst="rect">
                          <a:avLst/>
                        </a:prstGeom>
                        <a:solidFill>
                          <a:schemeClr val="tx2"/>
                        </a:solidFill>
                        <a:ln w="12700">
                          <a:miter lim="400000"/>
                        </a:ln>
                      </wps:spPr>
                      <wps:bodyPr lIns="38100" tIns="38100" rIns="38100" bIns="38100" anchor="ctr"/>
                    </wps:wsp>
                    <wps:wsp>
                      <wps:cNvPr id="13" name="Shape"/>
                      <wps:cNvSpPr>
                        <a:spLocks/>
                      </wps:cNvSpPr>
                      <wps:spPr>
                        <a:xfrm>
                          <a:off x="491067" y="1066800"/>
                          <a:ext cx="457200" cy="457200"/>
                        </a:xfrm>
                        <a:custGeom>
                          <a:avLst/>
                          <a:gdLst/>
                          <a:ahLst/>
                          <a:cxnLst>
                            <a:cxn ang="0">
                              <a:pos x="wd2" y="hd2"/>
                            </a:cxn>
                            <a:cxn ang="5400000">
                              <a:pos x="wd2" y="hd2"/>
                            </a:cxn>
                            <a:cxn ang="10800000">
                              <a:pos x="wd2" y="hd2"/>
                            </a:cxn>
                            <a:cxn ang="16200000">
                              <a:pos x="wd2" y="hd2"/>
                            </a:cxn>
                          </a:cxnLst>
                          <a:rect l="0" t="0" r="r" b="b"/>
                          <a:pathLst>
                            <a:path w="20147" h="20149" extrusionOk="0">
                              <a:moveTo>
                                <a:pt x="8561" y="8616"/>
                              </a:moveTo>
                              <a:lnTo>
                                <a:pt x="5081" y="8616"/>
                              </a:lnTo>
                              <a:lnTo>
                                <a:pt x="5081" y="9897"/>
                              </a:lnTo>
                              <a:lnTo>
                                <a:pt x="9841" y="9897"/>
                              </a:lnTo>
                              <a:lnTo>
                                <a:pt x="9841" y="3328"/>
                              </a:lnTo>
                              <a:lnTo>
                                <a:pt x="8561" y="3328"/>
                              </a:lnTo>
                              <a:lnTo>
                                <a:pt x="8561" y="8616"/>
                              </a:lnTo>
                              <a:close/>
                              <a:moveTo>
                                <a:pt x="14295" y="17885"/>
                              </a:moveTo>
                              <a:lnTo>
                                <a:pt x="15575" y="17885"/>
                              </a:lnTo>
                              <a:lnTo>
                                <a:pt x="15575" y="16661"/>
                              </a:lnTo>
                              <a:lnTo>
                                <a:pt x="14295" y="16661"/>
                              </a:lnTo>
                              <a:lnTo>
                                <a:pt x="14295" y="17885"/>
                              </a:lnTo>
                              <a:close/>
                              <a:moveTo>
                                <a:pt x="14295" y="16188"/>
                              </a:moveTo>
                              <a:lnTo>
                                <a:pt x="15575" y="16188"/>
                              </a:lnTo>
                              <a:lnTo>
                                <a:pt x="15575" y="12207"/>
                              </a:lnTo>
                              <a:lnTo>
                                <a:pt x="14295" y="12207"/>
                              </a:lnTo>
                              <a:lnTo>
                                <a:pt x="14295" y="16188"/>
                              </a:lnTo>
                              <a:close/>
                              <a:moveTo>
                                <a:pt x="19110" y="11817"/>
                              </a:moveTo>
                              <a:cubicBezTo>
                                <a:pt x="18804" y="11400"/>
                                <a:pt x="18442" y="11038"/>
                                <a:pt x="18052" y="10760"/>
                              </a:cubicBezTo>
                              <a:cubicBezTo>
                                <a:pt x="18971" y="5805"/>
                                <a:pt x="15687" y="1073"/>
                                <a:pt x="10760" y="155"/>
                              </a:cubicBezTo>
                              <a:cubicBezTo>
                                <a:pt x="5805" y="-764"/>
                                <a:pt x="1073" y="2521"/>
                                <a:pt x="155" y="7447"/>
                              </a:cubicBezTo>
                              <a:cubicBezTo>
                                <a:pt x="-764" y="12402"/>
                                <a:pt x="2521" y="17134"/>
                                <a:pt x="7447" y="18052"/>
                              </a:cubicBezTo>
                              <a:cubicBezTo>
                                <a:pt x="8533" y="18247"/>
                                <a:pt x="9646" y="18247"/>
                                <a:pt x="10732" y="18052"/>
                              </a:cubicBezTo>
                              <a:cubicBezTo>
                                <a:pt x="12458" y="20363"/>
                                <a:pt x="15714" y="20836"/>
                                <a:pt x="18025" y="19110"/>
                              </a:cubicBezTo>
                              <a:cubicBezTo>
                                <a:pt x="20363" y="17412"/>
                                <a:pt x="20836" y="14128"/>
                                <a:pt x="19110" y="11817"/>
                              </a:cubicBezTo>
                              <a:close/>
                              <a:moveTo>
                                <a:pt x="10064" y="12959"/>
                              </a:moveTo>
                              <a:cubicBezTo>
                                <a:pt x="9563" y="14211"/>
                                <a:pt x="9563" y="15631"/>
                                <a:pt x="10064" y="16883"/>
                              </a:cubicBezTo>
                              <a:cubicBezTo>
                                <a:pt x="9730" y="16911"/>
                                <a:pt x="9424" y="16939"/>
                                <a:pt x="9090" y="16939"/>
                              </a:cubicBezTo>
                              <a:cubicBezTo>
                                <a:pt x="4775" y="16939"/>
                                <a:pt x="1268" y="13432"/>
                                <a:pt x="1268" y="9117"/>
                              </a:cubicBezTo>
                              <a:cubicBezTo>
                                <a:pt x="1268" y="4803"/>
                                <a:pt x="4775" y="1296"/>
                                <a:pt x="9090" y="1296"/>
                              </a:cubicBezTo>
                              <a:cubicBezTo>
                                <a:pt x="13404" y="1296"/>
                                <a:pt x="16911" y="4803"/>
                                <a:pt x="16911" y="9117"/>
                              </a:cubicBezTo>
                              <a:cubicBezTo>
                                <a:pt x="16911" y="9451"/>
                                <a:pt x="16883" y="9758"/>
                                <a:pt x="16856" y="10092"/>
                              </a:cubicBezTo>
                              <a:cubicBezTo>
                                <a:pt x="14211" y="9006"/>
                                <a:pt x="11149" y="10287"/>
                                <a:pt x="10064" y="12959"/>
                              </a:cubicBezTo>
                              <a:close/>
                              <a:moveTo>
                                <a:pt x="18888" y="14935"/>
                              </a:moveTo>
                              <a:cubicBezTo>
                                <a:pt x="18888" y="17106"/>
                                <a:pt x="17134" y="18888"/>
                                <a:pt x="14935" y="18888"/>
                              </a:cubicBezTo>
                              <a:lnTo>
                                <a:pt x="14935" y="18888"/>
                              </a:lnTo>
                              <a:cubicBezTo>
                                <a:pt x="12764" y="18888"/>
                                <a:pt x="10982" y="17134"/>
                                <a:pt x="10982" y="14935"/>
                              </a:cubicBezTo>
                              <a:cubicBezTo>
                                <a:pt x="10982" y="12736"/>
                                <a:pt x="12736" y="10982"/>
                                <a:pt x="14935" y="10982"/>
                              </a:cubicBezTo>
                              <a:cubicBezTo>
                                <a:pt x="17106" y="10982"/>
                                <a:pt x="18888" y="12764"/>
                                <a:pt x="18888" y="14935"/>
                              </a:cubicBezTo>
                              <a:lnTo>
                                <a:pt x="18888" y="14935"/>
                              </a:lnTo>
                              <a:close/>
                            </a:path>
                          </a:pathLst>
                        </a:custGeom>
                        <a:solidFill>
                          <a:schemeClr val="tx2"/>
                        </a:solidFill>
                        <a:ln w="12700">
                          <a:miter lim="400000"/>
                        </a:ln>
                      </wps:spPr>
                      <wps:bodyPr lIns="38100" tIns="38100" rIns="38100" bIns="38100" anchor="ctr"/>
                    </wps:wsp>
                  </wpg:wgp>
                </a:graphicData>
              </a:graphic>
              <wp14:sizeRelV relativeFrom="margin">
                <wp14:pctHeight>0</wp14:pctHeight>
              </wp14:sizeRelV>
            </wp:anchor>
          </w:drawing>
        </mc:Choice>
        <mc:Fallback>
          <w:pict>
            <v:group w14:anchorId="16BD6895" id="Group 10" o:spid="_x0000_s1026" alt="&quot;&quot;" style="position:absolute;margin-left:0;margin-top:-103.7pt;width:540pt;height:915.6pt;z-index:-251646464;mso-position-horizontal-relative:margin;mso-height-relative:margin" coordsize="68580,10866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Od+6UxCgAArisAAA4AAABkcnMvZTJvRG9jLnhtbOxaWW/bSBJ+X2D/&#13;&#10;A8H3xLwPIcrA46yDATKTIM4izxRFSUR4LUlZ9vz6/aq6m2RLtCNnkkwGSIBYbHZ1dV1dV/PFL3dl&#13;&#10;YdxmbZfX1dK0n1umkVVpvc6r7dL874frZ5FpdH1SrZOirrKleZ915i8v//2vF4dmkTn1ri7WWWsA&#13;&#10;SdUtDs3S3PV9s7i46NJdVibd87rJKkxu6rZMegzb7cW6TQ7AXhYXjmUFF4e6XTdtnWZdh7evxKT5&#13;&#10;kvFvNlnav91suqw3iqUJ2nr+2/LfFf29ePkiWWzbpNnlqSQj+QIqyiSvsOmA6lXSJ8a+zU9QlXna&#13;&#10;1l296Z+ndXlRbzZ5mjEP4Ma2jrh53db7hnnZLg7bZhATRHskpy9Gm/5x+7ptbpp3LSRxaLaQBY+I&#13;&#10;l7tNW9IvqDTuWGT3g8iyu95I8TKI/MiyINkUc7YdODxiqaY7iP5kYbr7z+xSKwqCMIhIIRdq6wuN&#13;&#10;oEMDE+lGKXR/TQo3u6TJWLjdAlJ41xr5emn6plElJQz1PUwnqbZFZvhEE20OqEFQ3aKDzB6UUmST&#13;&#10;IIR1zYvKCwPbcjR2k0XTdv3rrC4NeliaLWhgq0pu33S9kIwCkca2vs6LwtgUOc5OhRNmGm3df8z7&#13;&#10;HbMHlfD6bYf1vKIzmhqCs/g1n7LsqmiN2wTno79T9Gy7KbANBYMZejWzgl4X+/L3ei2wBAzMFoDX&#13;&#10;ZAKM3FOvod0BC+uaNsPLgcYirwxIng2uS5Mig1psIco+LzJSjBAFji2zzxRU9LeqSRxitsAbGJBS&#13;&#10;FD/190UmoN9nG+gbBuzM8ZWkaVb1QnbdLllnggf/QR6KCggJ8wb7D7glAvJlo5QVbkGlhKelGbur&#13;&#10;YfGswPXFwwreua76YXGZV3U7x1kBruTOAl4JSYiGpLSq1/c4DbAjoYImvc5hjm+Srn+XtPCOOO3w&#13;&#10;+P1b/NkU9WFp1vLJNHZ1++fce4LHccWsaRzgbZdm97990sJci98q2GNsex65Zx54fuhg0E5nVtOZ&#13;&#10;al9e1TBYG7GlSfmR4PtCPW7auvyIwHBJu2IqqVLsvTTTvlWDq15EAYSWNLu8ZDC45Cbp31Q3TapO&#13;&#10;Dh23D3cfk7aRZ7LHcf6jVs4jWRwdTQFL+qjqy31fb3I21lGuUt5wZBN/Kx5HL+QoL8QRwOBjSb5w&#13;&#10;9Na0A7vqN3X6qSONHs9rvlN51CNn7jhBbAXhiZ/yIgeOkFx6aNm+48YC4gyP7sU+iJcrXTd+3KHL&#13;&#10;cHPMPnIG4YQF+2yxx+x9DfZtL3BPnfTIQhDHkYxJyeJJzE9W/p3RjI7RUTgjTZI1ymBGdtQ1EyOa&#13;&#10;zBDYA1EudGEWpgEDCfzIPTagMLIp+rEZBLHrxK5yOiqlUFHszEDX1UU+uPoheoxRi7hIimaXiFdI&#13;&#10;DEXwPYk1GqKiMuC8bCeUwa3Me+SiRV4uTY5WbBpAMRNJpI8UzsuNECGV85ID4bzkQDgvOZj6InFu&#13;&#10;Oa0RWvnm+Y0Dn/lNLAICmMkOw8hHmjNYgu+FSqhfxRLuuyF5QU2wrg+IJwhTeLk0r/mfDHaP6l2b&#13;&#10;7NrtakBqX3tx+Irj6MS83Kl5CXD4X5yjqZX+zcY0ps7fy7CGmDVkzl/H1XzesMTBElnNVzGrGRMQ&#13;&#10;2DUN/2DuY6rxJk8X+C8LRjydlEqfL6yxqt9ThiaK8/IsHGXSfto3z0Qila/yIu/vuU7HGSKiqtt3&#13;&#10;eUp1Ew3GfMdTTgmztKmBF+usS3GMf03ST1vUwdXayMtkm5FRqcUCFcqmPOUIZlT11Q6lQ3bZNagS&#13;&#10;ZNlwoYPzUKNjheqJy6i50okmpQhAzVHZPSNFUdK/qtN9iRJC9CjarEh6NEi6Xd50SFQXWbmiqqb9&#13;&#10;bS1KBHYuqKCu8zsjKUH4tFoiCjhMtykdLWOF6RhhlyQBp9O3WZ/uyD6JT8WLEBJFb2N1AGZUtAnS&#13;&#10;UXZl6oycXdc7rhU5yAjFIVDLnxjDKYrOVGhEtEgymH4Mv5PDsgeje8/WdYOy37jJUetd1W2FRGDw&#13;&#10;YwZAwfoka5KjaXIk6iXbov6HzCekfJ0whjo5PM61BSJ0UFS2Hfmh57ufkTNR6xC1RKCITfPtAc1b&#13;&#10;HWVNq61KyTSoB5Q0ZoL89LOM/llGy5r6xyijv0Nj0A5VjJr4BS58HvcL5PQ0RxvHDgoi9ijo+ahe&#13;&#10;aBh5LnVAqHKOPTcSAEPt+OTWoHaqZ84+kTXt2sXU25KOZwA/zWp/+ofNzzbbP6/N9h38g3viHo5y&#13;&#10;Bk7Wnt5pEYnDQ05jrK6pCOI23bfxGePdgOZZfrAaiFzxN2+h2IOqRRdYTw2/UM1ebFMjlnooeAhO&#13;&#10;Lo+4Jy7jg3zWs/F0L66OaH/Vk0aPdC0ujvBup57Su0reBuFJ3bTQMtwM0XXdYS06ezv8ij0AR/MD&#13;&#10;uC/bY09apKXGZ29lB9zME5chj6+C4Y+stVQpHd35tibVTitiCswmPUlEPVInEDewHlSwE08xbrLv&#13;&#10;+nZPN9tvP9H9AMGWuOv4UPOqnoRF/S2R2gd2IMU1whTVFNa3ohNYBaF+G8Y6QMZRzDkGeFMQ6ldA&#13;&#10;xpEncJ4P6bqO6sorXOpX4Bx4Oh8yGrlXuNKi7jIW9SgPgd/2nBjXC2TqIaqfz0jN9v3wFFrton4l&#13;&#10;5hE2CKAYYb4KRv2eUPEU2AnFCt9ZnAZ2pKQ+ykNhOKV+hFYw6vcE1nGsx21kIu+nwE4oVns/wmls&#13;&#10;U5+XdGpHyJWF5EdO0/0qT3/N/pyeB/BooQjnNVQhs7FI9iLPE14IaF3Z6lBTlrx6sK0wUDmrjl8f&#13;&#10;qXVxKI4Kvlhgo4MT4NNm+0GkXG/I1fcwwzswhb6yUx23PhL4GD8tehYGMs+XG1lATxOOjz78lF1g&#13;&#10;p/ehBwckRKcj1kcCG2Nn2hxPfEmgyGb0PBPaqtIQa3gDnoEMBveu6WZuq8h3BeF25AgK1VZx4AVC&#13;&#10;hccz0I4rVfikvWzHQ2+LaHQsN9DV4YfUteGpyGV3q+iwI4uaKJiy2RLPFaLYg9eFns0SUSgdi/bg&#13;&#10;KczoNjhr7brkHjkr+G5J2j0coUraHj8rsQ9RCFocW7OdcQYg2gxupdQ+QRSpttIRlZruhZHEIW5F&#13;&#10;ea8AfE7tNPYcSTiu9eSlsFxjxcMaMUPhWEOuj8QyL1S+/Rih7eBjICbC9WBH08OiZkDc+adlwOdF&#13;&#10;lmZUIwlOrJlUPLAkJ87iCAdOObUjfDZLk1g6JmGceRpLA8LY8zU92axv2ioOVaNYCBwzvjRqy4rP&#13;&#10;9wCIITAFxgir0tRh2x5yJTp5lgM/OtXUaIATQ9ft4JFjEuGfQOzFrnK/jx8ThBS1JkQerRHDvpDp&#13;&#10;ZKApnYxfmzrRtQqBUoyzKxSMzqFc4VAw0PZQjgaFWyQ95bG/nkxNZKDj10dytxGlEx55Sn4h9EX7&#13;&#10;zsuB12PqRA6zu7Gs51GOCmEBTHcbpx7kTUlUcjW7QsEoSwLJlNwz7UOWz3yMFZJWxA79rvGDAsG5&#13;&#10;BvWDlbp83YePQplN+QErfXU6HeN5+pnty/8DAAD//wMAUEsDBAoAAAAAAAAAIQDbpb7RUBEQAFAR&#13;&#10;EAAVAAAAZHJzL21lZGlhL2ltYWdlMS5qcGVn/9j/4AAQSkZJRgABAQAASABIAAD/4QCARXhpZgAA&#13;&#10;TU0AKgAAAAgABAEaAAUAAAABAAAAPgEbAAUAAAABAAAARgEoAAMAAAABAAIAAIdpAAQAAAABAAAA&#13;&#10;TgAAAAAAAABIAAAAAQAAAEgAAAABAAOgAQADAAAAAQABAACgAgAEAAAAAQAAClCgAwAEAAAAAQAA&#13;&#10;BuAAAAAA/+0AOFBob3Rvc2hvcCAzLjAAOEJJTQQEAAAAAAAAOEJJTQQlAAAAAAAQ1B2M2Y8AsgTp&#13;&#10;gAmY7PhCfv/AABEIBuAKUAMBIgACEQEDEQH/xAAfAAABBQEBAQEBAQAAAAAAAAAAAQIDBAUGBwgJ&#13;&#10;Cgv/xAC1EAACAQMDAgQDBQUEBAAAAX0BAgMABBEFEiExQQYTUWEHInEUMoGRoQgjQrHBFVLR8CQz&#13;&#10;YnKCCQoWFxgZGiUmJygpKjQ1Njc4OTpDREVGR0hJSlNUVVZXWFlaY2RlZmdoaWpzdHV2d3h5eoOE&#13;&#10;hYaHiImKkpOUlZaXmJmaoqOkpaanqKmqsrO0tba3uLm6wsPExcbHyMnK0tPU1dbX2Nna4eLj5OXm&#13;&#10;5+jp6vHy8/T19vf4+fr/xAAfAQADAQEBAQEBAQEBAAAAAAAAAQIDBAUGBwgJCgv/xAC1EQACAQIE&#13;&#10;BAMEBwUEBAABAncAAQIDEQQFITEGEkFRB2FxEyIygQgUQpGhscEJIzNS8BVictEKFiQ04SXxFxgZ&#13;&#10;GiYnKCkqNTY3ODk6Q0RFRkdISUpTVFVWV1hZWmNkZWZnaGlqc3R1dnd4eXqCg4SFhoeIiYqSk5SV&#13;&#10;lpeYmZqio6Slpqeoqaqys7S1tre4ubrCw8TFxsfIycrS09TV1tfY2dri4+Tl5ufo6ery8/T19vf4&#13;&#10;+fr/2wBDAAICAgICAgMCAgMFAwMDBQYFBQUFBggGBgYGBggKCAgICAgICgoKCgoKCgoMDAwMDAwO&#13;&#10;Dg4ODg8PDw8PDw8PDw//2wBDAQICAgQEBAcEBAcQCwkLEBAQEBAQEBAQEBAQEBAQEBAQEBAQEBAQ&#13;&#10;EBAQEBAQEBAQEBAQEBAQEBAQEBAQEBAQEBD/3QAEAKX/2gAMAwEAAhEDEQA/APwKxxuHP04596ap&#13;&#10;Ibr15/KpytQr94Y5oA+xv2eUbz43IPJHp9MdfyzX7I/DScx2kZOQMD8Pp+Y6/SvyD/Z3h4j2ggDA&#13;&#10;9ic9f88V+v3gOPbZRbjhto9iT9e/+frQB7za33yEE5xxnJH+PHtWsl4XCDIIz6cYHrXBK2AMMcZG&#13;&#10;TyCO+B34/wA5qyl2+4tnA9fwxwaAO7WbfhsAknnPb6f4frUUqiUbc8D889q5aG+bJIbKgAAZz+H/&#13;&#10;AOqrq3p5APOOv/1/849KAEubRSnGF5wR6eo+lcjf6YjDKgZHQYPP44612v2gSLg4IbrnkA+5xzVW&#13;&#10;RAwJxx6e+On4UAeR32jFi4DdP5dfcfl2rj9R8Po8fAAz/LPGf8/T0r3W5tN4bcqkDj0Iye9c5e6a&#13;&#10;rAqE644x+Q/Lp+ZFAHzRrXg+NgdkOCc9Ontn+VeOa34TMLvhO+Pxr7WvtFjwS6KSMfie2ec4rz3W&#13;&#10;vDiPlQinJJX8uOf/AK1AHxXNpM1tI+0HJ6jnGe3P86ns7ma2dN5wCenbn2+o617jrfhP78YjznlQ&#13;&#10;Mdfb+fb0ry3UdAuIGOUxyM+/15/P+VAGvpmqkbd7Eg8du3HSvQNN1ZQRg5JzxknGPft/n2rw9Vki&#13;&#10;YA/KAT+A7gGt6w1J4ztBwfY+vJwf60AekeMNVabTsFzjbj5WIA5/mK/Pz4lbZLqR3O47sd+evB/T&#13;&#10;p/8Aq+tPEupzTacVjOd69ex9z79ua+OvHUmd4PGc8j2B49OnTrQB5CIwpKk8nnr710GlMkcu7cc5&#13;&#10;4+nbpnrWBEjMcA7sjg/17Y+oNWobny5socYPp+Jznp/n2oA+kPCl7FhBIxAA/ljJHPGf84r3TQrq&#13;&#10;GXaYmOe+cHj0yf5/nXxvourmLCNJkjoOR+Y9Pp0r3jwprkbxoTICMd/Uc8/4UAfSEDiRV44HTJ7e&#13;&#10;/wBetb1oEcDdg8d+QP8AOOv+FeY2msRMFXIJIznPX0yOcfhXX2epb9pVgD2xn05GPb9aANO/09JO&#13;&#10;i5B7ex6dv/r13fw8sFgliVRyDyPbuf16/wBK4h5iy/McD1I6/h2r0zwI7NMHxkg9Bj1+meP16UAf&#13;&#10;Ttic2yKRgADgD8hnBOKt7OPfB9/X/wCtj8fWqVoSYURjjgc/h/nPWr24YB6Z7+tACMNwPHB+nb3z&#13;&#10;x/SkCLtBY+n4nOf8/wCFKSMYU5yeowen8venAkDOP16HFACgAYA4GfXpjvSggn5m+Y/yP6HpRyMd&#13;&#10;sZ+n5/rSnceAOM+mfx/T1oAaD2HA+vBwe3ejb6cAkdMD6D/PXvmlBfr0J4xg5z6etOOTlQeQAeOc&#13;&#10;YPP+RQA04A6ZI4x64/lQMcKw6Y+v+R/ntQQRnsOfx/Pn68U1lw2SMgdT0z7g+vP/ANegBAAy8kEj&#13;&#10;9efwx+FPyWADDjgf/W/+uKaflJGMt/n3/wAKVc8nkDnn3P489u3r7UAKRjIQ84I9ufb0FPxjnHHP&#13;&#10;HuenX8Ofy4pq5B24wOef6/WhgCfUnPccf5+v8qAE4ZQCMA59OfX3/DmmbCV659OKRQQBjnH49Ox/&#13;&#10;Kn4By2QSfbr34/rQAu0A7sZI/wA4+v8AWuF8eDOhzqp4APrnv0NdvuPLLnjjofwx71wvj0udBu1U&#13;&#10;cmM/j/8AW7UAfil8Y59uvXZHzIGz259sA/57V4JbDM5bpn1+vPXk8/54r3X4tjOu3aKRkNz7fU/5&#13;&#10;9q8KgLbiFGeTyBx9Pf8Az9KAKWtshQKFzjPY4PH/ANbt2ri8kEj/AD+IruNQhZoWGM57cHJ9v8/W&#13;&#10;uLaNgSWGAPb+tACHGME8D8aqtkH171bZcJ6EY/H8arnJ7UAR7eD/AJ+tXrBc3ceB/EDgcZqm2Bxn&#13;&#10;kdqtWLYuUx3NAH3D8L2EtrGn38AZHrwMDv8A59a+ibWV4cdjkHgkZyMf5NeAfBOJp7ZGIyF+vtz7&#13;&#10;dfWvoue224k2Dj2JHv0/z39KAO10nV/ufPhh0HUdPXrXq+iaryGZskYx7/h9PX2r5stbhoHIY4Iz&#13;&#10;j1OB0x3r0PRdVxtYNk8d/Tpg0AfTmmaioIAk4Pp19/19q7m2uVkTD9/r26f/AF+PyrwLStXDAKr5&#13;&#10;6dfT1HSvStK1EYBZ8jHryM9PTmgD0tW/dl9vTGf5+lLwQQRyP14z7Vn290rIDnOR647jP5Y/qavA&#13;&#10;56H/AOv9Mj26UASAjaAx5GPfj2+n+NN43cngY4wcfQY9v8nrSMODyQc4zzyc9MevFOUfxDjA7nke&#13;&#10;o/T1NAD14+XPB+h6fl0/yKaFzkdegPHTgf5/woJGdw4H6Dj8sfl+dPyxG3AyPw/E/l0oAYyLxxnH&#13;&#10;fn8abgc4P8/y6mntyMk9ORjGef8A63r9aaVPV8YHXtg+g/nQA/Cg/L1B6/z5/D8KGwB0yR6e+Pw5&#13;&#10;/wDr00DcB3J/DPX9DkCkyU+b17dfqaABhyvOSc/z6e3HX881DJ8xxj04xnr/AJ6VYRs4wc4yB9cH&#13;&#10;PvUbZxkDjv6f5PrQB8J/tdXbr4eeNTnOB9OeePTvX5HXxMlxI6jA564yR2OODz/+uv1P/bFuVFiF&#13;&#10;cggsox6Yzn+nX8a/Ky+kJmfA45xz2PvQBz0+DLzycH6fmMV6z4ISEWzMqB2bjpycHp179xXj8qtu&#13;&#10;JIBB7dOfTHJ+v8q9w+H0n+ibmXcBn5fTjr7fWgD0uxsssG2AAEfeGPqPXn/DNai2yoUO3nIx1/oa&#13;&#10;tWcbnLnJBK855GOh9PUH+va99mHC4IXPHOfrjj34oAyJLdWDFl4PsPw7/hiuC1SwLTn5eDxyOu3t&#13;&#10;Xq0sO7I+6BwB7/z9f85rlLi1DuWBJIOP8nv70AfTH7L+lk3iM679i56dOc/oK/RxLdQoBHAxwR6/&#13;&#10;418Q/sy2Xl5l5IGCSOOAe/J6n/OK+64gwUITk4H45oAyJrJJVC4BBHtxzye3t/SuV1DSAFLY3Ec9&#13;&#10;uPXrkf5616QsJCjA/I579f15qrPaiQE46Y+hHqPT3oA8A1bQlIYhdpGO/tk9Tx9PpnvXnWpaMNmF&#13;&#10;TBU9/f0xX05f6UXJPTIGe/uPf/PWuA1TRwxY+WATk8jueDnt/kUAfNNzpgjcnZgHP8/8nFQQL5cm&#13;&#10;SMEe/t0/wB/+vXqeraHjLIM8Y5/n+lcBcWrwMUIxj9M9wfQUAdDpd2I3G1sAen4446fTr3zXrWjX&#13;&#10;5dAS2SB6/mCa8Et3MTEAEDHfj2/Ku/0bUMFVLYBx1+vGQcUAfQ+lXYdeeEAUgY9Rn8P5108Tq0e7&#13;&#10;HIzk9Py9u9eU6RfrgANkD9fr6f8A1j+PodjciSIqpyeff8vw/SgDbCYAJGT2z7d/f154p6oGIyMD&#13;&#10;/PP40B1PU4A+mOO4qTneDjgZ7c4znrQA0KM/L7fj25+nP6Zp+0ICT1PHXp05/wDr/pUQJBKkZPrj&#13;&#10;P1NO4IA7EfrntigBSBxkcc/Xnpn/AOv/APqULnnOR/L8acBxyM9fw5Pf/P1qMO2dhGMHv69v6YoA&#13;&#10;XGMd+P5EfXp0/wAilXIACHcB37ClJIyueCCefzH+fxoA3Y7ZPf8Ax70AREjaGHIz0/zn8/6VISoQ&#13;&#10;BT1/L8PU/SmAAk84/ln+Yp7HBJHGefz/AJfSgCCRlQFi2O2T+eTx61+Q37V+rfaPGscBb5IlkYjg&#13;&#10;jk9ffNfrZqsqxWc0zH5UUnjjoO/+PSvxL/aL1gXPje/MjArEdnpxjJ5+poA+ZryQySFzwAPy+n09&#13;&#10;e9c1fuv1zk9R/n65FbrSeewRVyGBzjkde3v/AJzXMajlW29wPr19fp7UAZTDJyee1PVf4sYHPPuK&#13;&#10;bGhZxu+VfX29cU6SRsFM/KD0+vvQBHJgZ5z+NOj6/X8ahZgDnqT69+KmiySDjIP4UAeoeBEe61W2&#13;&#10;iQbizADOen1r+hv4B6fHp3hC0VQASi5/Ltx/j+HFfgP8GLb7X4qs0jG47+QeRx0B/wA+/tX9DPwx&#13;&#10;gOneHLGE8MyL6cY9QeaAPcrbBAH3iM/j+NSXNorYfH4fyH61Ttn3AEEE/l+eK2x86ZJxkfn/AJz/&#13;&#10;AJ7gHF6lYrIjnZ0/Xt/j/wDWrynXtFVkdsduR0zj+eP85r3m7g3A8f59v8/hXE6tp+9HJU7ugOOK&#13;&#10;APkPxBpYicts5yQeT74/z9a8wvITHMCB0ORjgcen6Yr6Y8UaS5aRwAQe36D/ACa8K1iwZTj68cYH&#13;&#10;HJJycGgCvol2FKcZIwemc8/p6f4V63pF3lQS2R/kHn05/lXhVs5gkO5sAY9BwPy9K9L0e+3FCTgd&#13;&#10;Mk4yCMj8f/10Ae5afKZMcYHfP1P9a2wF2jbkZxn69Ovf1rh9JugABnrnHfr15/rXYpLkAcHPP+T2&#13;&#10;x/n0oAtFEw2Tnj0x+fNG0YKtxnOD7f0z/nmmbtxLY6/jnNPBxnI44/Xpx268H3oAU9O5B/x6f4fz&#13;&#10;pCuec5PJ4x2z/iM0zHPcexyPzx9f8igcYwMA9/8AOc/X6UAPCghcHOP6j/PSlxgbl7e39aaqrwQ2&#13;&#10;AfcdMd6VV6ADgd//AK/1+tACEKwHPH+c/n60gCtz6D06e3+fz9XkKc9gOCen6/0qHoeuSB9O2Pp6&#13;&#10;fzoAVgAPmHAOeo5Hsen+elfkx+1/4ja/8SWmmRHcEeaZhn/gC+/YkfhjFfqX4hvhYaLeXI4KRsF/&#13;&#10;3mGBX4e/GrxCdZ8e6nKXzFauIV7kCNfmHtzn8fzoA8TuiWYDIYZx7DH5Z/OuW1ZyAY+xJP4DoDW5&#13;&#10;czSsokxgDooABAPofxrkbtWaUKDuz054P0/P0oAt6PGfOSRU3gHv1GB7dvxqlMzTSEytkjPckAHt&#13;&#10;n+WPxrR3Pb2aKoxGcNkddx7c4z16ZrK4A2qMk45/n/8AXoAjZlP3Rz/L1/Ku98F2sMt2hI3MO3XA&#13;&#10;zye3OK40hEwiHLsQCeoGfTAH5/lXrvgHTGMfmsNqD25POeDj9P8A62AD6I+HehjWPEdhYYJWR07D&#13;&#10;p7/QV+9/w10uLS/CNhaqgj+TOB6Hp6f5Nfjp+zboH9t+M7cqmUgZQO/P4+2a/bDSEW3tIreMfLGq&#13;&#10;gdhjoKAL1zHlT681x+pWysDheTn+fX/Pau8ZQ2OOea5+9t9ynjk8fif880AfOPi7TUZXKrya+dNd&#13;&#10;sfKd9vIXnH8sZ/SvsfxFY5hckbjjPavmjxJYlXkdl6Ej6+mev+I70AeW2rCCcA/59D/n9a9O0S7B&#13;&#10;AQHBGPTnHTp+X+cHzK4jaKUsBgA//q5rrNGn6ZPGTx07544PPHX8aAPddMl3Rj5iM+nOAe/6c/5x&#13;&#10;sDBHIx656gevTGOf8muO0m4CgD7wOOOvGc8f1rrYmygC8j2z07mgCwMZxnkjr7fhx+lNCKAC2Mfy&#13;&#10;Pb8jxTo8rkEY4zk/Tqev+eKeRnGO38yOPy/zzQBGRk7QRzj04PsD6fSnKDncB0yOnb/PX/JoAwSc&#13;&#10;ZyBz7+g/w/rTAQCTkj8B1PX9R/8AXoAkIHToD7n/AOvimELzgYB5PTnnk/h6Um8kkEY4xgYGOf60&#13;&#10;8gHIzgHHJ79cY/LmgCIgZLZ4+mccY9+PXvR9eSc84z24/wDr/wD66cDjO32xxjp16/59aad2445w&#13;&#10;T/8AWz60AAUZBxgnvjr+OaauQRz8x59OvUd/89acMHG3kk+v54yOKj3ZbPUE4z144/z0/lQA85IJ&#13;&#10;zg4/z7/jQ24HODx2+uaavOCRggn259etMAOfbGP/ANfPt+f5UAK7EZ7Z7c/mT659a+dv2iPGq+Ef&#13;&#10;BdzcZ2PDG82AcHP3UH1yfTnFfRDDhkXpxjuO/P8Ak1+WP7ZPj0X1/FoFqxIncu2D0jh+VB2HzE5/&#13;&#10;PigD4M1SZpN6Od0m4k89S3Xr+eK5Wc7yQpyCflrda3Lb5ZAQF5A/HGffOO4rm5pV52jJ9cYxk/57&#13;&#10;0AfQn7Nng0eJviFbzPHvjtHUL3G98Dp6gZ/HrX7kxW/9m6TFYxKPs8ESIp64UDrxjvzx781+en7F&#13;&#10;HgaSwsRr88PJQzMx6hn+76dv/r19y393JdzCGOT92FGTg5yecDB9O59+tAGvaKs8hkWTKDJKjcAf&#13;&#10;c57gVtRwv5bySchSdoB68ccgZ9OOnWmafGwt0jSPYg6LyQB+Z5/+t6mtGG2yTJO+1SAOn5Dv1/8A&#13;&#10;10AY9ppyRzC9ceZPzk+gY84HOPXntxXfeFdHW5zdSjO35h3HTgD+fFYTxT3lwllartMxCA/Xr3xn&#13;&#10;Fe1aZpiWOnCHZtLgFvb0FAHkHinT8KWYZxjqfU14DrNqm4kHqff06c+lfVHiq3DQsMZA5znHHcEf&#13;&#10;l+v1r5x8QW5UupTBHHA4x6f1/GgDzuzG2faeACPr+eR+VemaUQgVhx098cnHHr/k15kCY7kEnA3d&#13;&#10;c9OnB9feu60WYhUYZB6jk4/OgD1G1+YBewHrnH8sVc4JG088dOOPpWZZPiNVByeuCT1PTmtIsOOA&#13;&#10;Djr6jPPbP1oAfwTxz/nrSEZOQAMDv29MH8v60jE8EnHB6D+f5U0gbd2M/kfw60AOb5WBzkD/ADk+&#13;&#10;3r/Om9cYIIPfGOPwpdqnIB64P4D0/wA+lK3BLDgds9AQOfzoATac4PI6gYz34z+X8s803bhiMdev&#13;&#10;qT9elBIGOeTzye/r/n608Ejbt5JPTGc+uB/nrQAzaOoGffnj6fT/AD7pwoG05BAyfTjr+v40vBJO&#13;&#10;QOnHoc/1/wA+lD/N82ST1+n0H1oAiwBkZzwD7jn/AD/k0uwc54wM8Z9f6+3SjbkhQMAdfbPQfj15&#13;&#10;H+NA3eWQmTjHT/OP60APYBXDn5s98+nX/P8A9eoicZC9c46ZyT/ntTS2Gxg/n+PP59T+FOIO35Mc&#13;&#10;8DIPT19OP8jFAAuS3Pbpjvnr+H1qaI/MOeTnpzg+x9/pVdk4IxyMj0PP+en1pyZU8DOOnv6Zx+NA&#13;&#10;He6EcgFe/wCv+HUV6npDAsE4A+v9MV5HobkY8vpyOM8V6zpBAI569+n1P5UAdft+UnHUensPpivO&#13;&#10;fiLrcXhzwzd37SeW7IVVm42jGWYn2GTXpKZZD2Ht26V+b37ePxQTR/DY8G2MpFxqha3JX+GNcNOx&#13;&#10;+oIX8/egD8tfin4xuPGPivVfE0rHyJn8u2UnG2JOF4Pr948dWr5s1qZrmaQsMAtz3A446eldn4g1&#13;&#10;BWUi5cnGSoB444GQfTrXml/dPPM5J4yfu8Ln6UAM07T7nWNTttLs1Mk13II1A5yWOD26dTX7s/s3&#13;&#10;fD638F+ALV2iWNpdqB1A3bFHU8fxHJyeelfmN+yh8N5vGHjRNUkRjHE4hjbHyhjgux9lX9fev2yW&#13;&#10;2t7GKPT8BIlCxR7RxsUYHp1x35/nQBbhhtBOq4EwlyQfTaCeT+NXJ1aGAKiDLjovAVfc+vqPQ1Xs&#13;&#10;ZXVDHLF5ZHAyckqvQ449v61JcXgkfavLAE4Pt0z25/E0AZEgMKm4lJBIJK/XsfQfh+VeS6xEuo6m&#13;&#10;qTglXx8ozwue/pz1z+Vem6xd/ZLZpHfEzrnAxtHsOmOOa4zQbZ5JJLydMNKQ3I6r/APy5P45oA6u&#13;&#10;3iSCFEQ8ADoQB69v5Y/rmcp0I6gYz6cdMUikAnHTnv8A/WpSWIGe/wBev+fpQA5R/Cp2jn8eOcZ6&#13;&#10;cnj6VGwBHlkH8j3/AEx/LilTcrbsZHb2yOAffv37UFuSQDj26e3HFADApXGOh64/Qkc/5+lB2bR8&#13;&#10;vHc9/TPHWk3HPPAx2556A/lz+dHzE9ODkfiaAGsFLH1OTx356/rT8KH559BnsO3NG1QMMcY4zk9u&#13;&#10;/Gfy/GkJCsMdDjkjj6H/ACKAGnH3c5zj8Cefx/OoGUcHGQM4x9O3p/8ArqZst/Dx645/P3zQF5+X&#13;&#10;seep/wA8dqAIF/1a4AA4HbqBwR6/5FDKDnceSO+M/j/nrnFSklshgSG9uB6gf5/Kmsu4Dgcfl/ni&#13;&#10;gCHGcguecenH5809ghyo49Rjr68e/wDnFIz4zznH+fx6kDj8abIMkD249fTH+f1oA2tMCCQDq5+o&#13;&#10;xz0wK9d0WENgnk+5ya8k0b95KewPr6+/4n1r2LR1OwZHIA7flQB21vFhQOxz+g4+maq36qYzx1H8&#13;&#10;j371pWwIQKev0zj+naqt4oZRjg8/5/WgDzTXFQxnHAOevOeO9fP+vIgEoxg+w9P6V9Fa1zEyjgjP&#13;&#10;4c896+e9dUbn3N8h/un/AD0Hb+tAHk1ynzdck8en0P4Vr6cq5AY8gHHt9f8APP4VnXZ/enHGD1P/&#13;&#10;AOrHbP6Vo2HLDnaO5znj3PvxQB2dso8vAJJx3Hp7+/fH9avHCkKeVYn34x3/AKfjVK2YFQc4/Mfn&#13;&#10;+lX8ZAGARnp0x/nt+FADWGWPf29/Qe/0qAkBumCc45z19P8AOakfleeSevbPPB/H0pu/K+mD6/8A&#13;&#10;1uODQAjYj/LJOfpnA7fhXhnxr8cweFPDk0SOROedoPLMfuRj1JPPXp6d/XtVvotJsJb64bAiUke/&#13;&#10;GAK/Lr4weOJ/E3iCUQvvt7MsFbO5ZJG++34dB9DjmgDyTWdRnvLme5vpDLPOxkk/3j/h29AB1rhN&#13;&#10;QuCkbxqcNzgDt9e2Tj09KvXdxISwiLdMH0GPf19f61yc7klpCcn+WPXjH+egoAksNLuNZv47C2Jd&#13;&#10;5W5OM4UDk8fTAr9vP2dfA9j8K/CcE86LBPNakq2ORKRgEn/YBz9enSvzp/Zt8ICXVx4iv7bMUfzF&#13;&#10;nHyhf4QBjk8Z57Yr7+fxhDPEulKTPGCEGD8oRecn2BJH6dqAPqTw9rVzqV3bTIPIMW75skZBHH4h&#13;&#10;efr6163ZXayzJBHzux65wOg/r0r588M6oVsUubo7d4GOOAOn69+/6Z9p8Hm4vQ93ANkTNhpXGAQO&#13;&#10;oUd6APYLOVLK1SLADsNx+vfJ/p0rxH4meLZliaxhk4b17sPX2612/iPXo9GsHaLdvfKKG+99Se3T&#13;&#10;+lfLWq6jLql+87nIJwo68dCfx/xoAyeGAwu4nuRz65oZVCjA4Pfp09fx/wDr8Ukq4OASw6Due3Wl&#13;&#10;clgFYdPwIP0+hP1oADhhjAwex4/Pn8ajIyNq4H54yfUD8KUMMHackn6np+f4e1MBJBUEgDHqMc9x&#13;&#10;j15/OgA27cHGDz36AeoHNIsasQSM9On5kn/P4+q4Odwxk9eD17fn0z7d6khjIlHJwM/j2Gfr7dhx&#13;&#10;QBrWdurFDknPA9vX3rt9PswVGB1HYAdOpNYGlwMxXnk/T88D8K9DsLQhASM4z1xz/wDW+tAGPcWy&#13;&#10;CM56/wCeoxnmuM1K2By4HJx07emc+nv/AFNemXUI5YDBOe3YdMVxmpRgJlc454zxyT/QYoA8jv1x&#13;&#10;k4IHp0A+v58iuFu2HmEDkkn+Q6cHp/hXourqAX7DHrz+ANec3DMbo7eSTzn157enP8qALdio3jjP&#13;&#10;I6+pA7ZHeuqtlDdDjqOcdc/qP8+tc1YqpwzdCev9PXiuot2VV5xtJ9//AKx/yfagCztG0YGRx7Z5&#13;&#10;9vX+XekITjHce/pyT39/8ach3HjgfXHTv1prNgYY5HJ7cD/Pbn8KAGMpIGRkcfn6/wCelR7cHgHP&#13;&#10;+cjv3qXGcLgkn3JB9R/+r8KRgMgE9AcHPf8ATHvQAijkAc5wM+v+H5UgUKcckZ79PwHv/ntSbgo4&#13;&#10;4znOD268UmQPmOMjtknnHcc/r/OgAK4+XGM/ofrTdoAwoAHpnvj8v89KHw2COB78f5x2poVcKMkn&#13;&#10;369unPtQA0MOmeD06/j/AIY7U1kAx0/DHqenUn1qVkXpjkfT1/H86bwT1P4Z5+v+fegBm3AwMg8e&#13;&#10;/wDP2qNioUnnA4z6e/v709mYZyOo/wA8f4V5R8T/ABxY+ENFnnlmxNsPT72TkAD1LdB7ZoA8s+O3&#13;&#10;xR/suwfRdHl/0iXKqR2x95z7jkKOmeegr4HvLn967l2eUnJ3HPPXBPv3961/EXiC51zUJ9QvXLSy&#13;&#10;sXP91R6D/dHAH41xlxdxqpO7JHy/4Ej/AAoAqX8xLBRw5zyPSsu3tp7+5isrRPMmnZUVRySzH/69&#13;&#10;PkkySxx83QYPOa+8f2XPgJd6xMfFeuwlIwAwz/ChIwoP95uvqBQB6D+z98IIfC2hDUb6EfaZuRI4&#13;&#10;By56tjjgdB+de66wIdNRoLhN0rdGXtn0Hp/P8a9c1Kwi0m0CYCbVCqMAqFx0GPTrXiGprJdTF3OW&#13;&#10;P8PXp7D/AD+lAHm15aS3MvmH5j1x0GAev17Vh3ccNqfLjA3kYz6dBge/HfNd7dpHbIVUbj68/r19&#13;&#10;v8Km8HeDbnxFrAedC8IbJPY8+3QDFAHR/C34b3fiK5GpX67LRMEZzyPXHv6H8q+zo4rbTrNbOBAi&#13;&#10;IPlwAD056dz7/TtWZo9nDpdnFZ2yBdijgcZ46Hjpjv2xS3suUZehP+eP8+tAHLa7dZ3nOevTr7du&#13;&#10;OCa8M12YTO4yTyevf15r1DW7khXIIU44xxkgZz7Y/nXi+qyF5WDHcQADjPXv3/XigDCVd0xyMbf0&#13;&#10;9f09f1rYsYirCLrwM4HT2FZKLlycZHQ89RnnP/163rSFgAwIwcgd8Y/zzQBuohIBxzwB69evfmpW&#13;&#10;Bzn1HvnjuT/n/BkY2oNw54A7E+h4B9xTnHJCjb256/gO3+etADjhcsRyBkdDg+gx1/GqoJAJ6kd+&#13;&#10;/wBOf8/pVlmbDMTgjJ+nsOh6dTTW2jO05B7/AOe/+eKAGniUFTkepOM5HrgnpyPf1py8HqSOR064&#13;&#10;/X/P0pvfk8j17Y/l9KacnIIwAff8vb+tADtpyTjkDGc5x7ev4VGAI/mI469f5/8A1jTwMkHGQOO/&#13;&#10;bPP6/wCNIdx5YYP8/TB/GgAIDlQRgkfT6DjH4ZpoVcNznPbp/T8qXO7pwQMe/Xqf/wBVI24kMBye&#13;&#10;cf56/wCeaAEP3Sx6HPoP0z7enNMKln7gH/P6/T1pwCkgknj19emP160g/vYGDgdO9AEOCvbAHX/P&#13;&#10;U/Qn+VAXGSTk9O3OB16c5NOzzyMe3J7U7ajbQxwep+vvx29aAGcAbQNvYYPP+e/tTginJA4BP/6s&#13;&#10;dz70m0g4U8DngZwfQ59P84oJCkklQB/UcjHv/wDWoAZIgbORyff+f07/AM6jCKgBJyB14xx/P6VK&#13;&#10;TkjYcDj1/wAP1+lOc5PHLEfXg9/bNAE1oimRRjJLc5HUnHX64/CvY/B2npvUqO4P0wff+fWvKtMR&#13;&#10;pHCKOT6jrjr/AIAV9D+CLIbhuHJwf1/X/OO9AHvnhq0VI1yuCPxx/wDr7f8A1q9Fj+UDnHf2rltF&#13;&#10;g8uNAx7fln/9ddA0jRxAZwRj8fxoAx9ZuBFExI45/Edh+H4f1r5f+IupAxttJyc/n9T/AJ/OvevE&#13;&#10;t3tgk3MAQCfT/P8A9evj/wAf6id78knJB56Dp09/rQB4F4kuna6b2z/+vI+ua+bPiH4/i0+N9N06&#13;&#10;UG4cEdScHHXPoO/Y12HxP8bQ6JayRRtumcsoAPXI7H29a+JNa1G8u5nupySz/e9yOwB7Drjn60AU&#13;&#10;Na1R5WkmldpLhiSS3OSR3J6fh7elcrIxiDPctud+w9MdB9Pei5le4cuxyDzjHYjHHpj1rDnldmO4&#13;&#10;5Oe/T8PegAnmMhAAx/X3x6192/sq/s4XPi27h8X+JYDHaRMNiuDwOoIB43H9Otc/+y3+zfqPxC1e&#13;&#10;DxLr0DR6dCRJGGHysAfvnJB57DvxnA5P7L6RoNl4f0qLR9NiEMEC9F4J/wBr/HGfyoAzrTTbDRrK&#13;&#10;KxsYFiijUKqqAPoT2J9Tmsi9k3MQuCR19+R/TkV0V2oIK59uM9+/t+dc3dptw2MkZA6jr6e/9aAI&#13;&#10;7VeG5wTgYPfgcd+mawtZuFEbLkZGQMfTv0rUkeO2XznbIPY44J7H+hyK8x8Sa4jSvDEeSccdAP5i&#13;&#10;gDjNZCy3IfGQff27DtmsRYRGD/CP6/SrUrsxLsfbp/8AX4/zioWZDhTwDnqfQ88fy96AEKrnaD3H&#13;&#10;Pb6iogNxOD0BB/p+Ht/SpNo3ruxkkt0/lQM4HcDt1HFADCvzDjI5zjH5j6ijIwB1OPX+XrT8ADaO&#13;&#10;AR+QH/6/6mmZ44YEnsMemDx70ANZFJIxyBx7cZHT06dKiYYJwMDv2z9Pf8KkfcQM9+vbimkKWJAJ&#13;&#10;B/Xn/wDV2oAj2EZDcEYPH+fQfnTm2gEdMc+mBzjpxThhzlsFien9BTWG7G4cHj3/ACx6e9AETErn&#13;&#10;IwD+HI9vSoiASATjPA/E+vWpcAkKDwO/HY8+/PHT2pOmOQQOT6nHWgCe3RmYEYyfwxz9MV7B4O05&#13;&#10;XmDbc7iM9OR1xnp/nivM9Mg3yKDzg9OQCAev9B0r6M8EaU3yEjrj8Of696APpDwPZfu0YjA4Pvng&#13;&#10;Ef57V9AWB8uEZ9u3qeTXlvhSy8uNGJxkD69h+lenEhIjt4wMf5/Lt/SgDN1q/AiYE/8A1uK+Q/iX&#13;&#10;rO2GfDc8jOefp6dP8K+hvFOpiOBtx6fy9cV8P/EvVmeSTc2TyGHfn8hgDigD/9D8Dm4z6/0qFT8/&#13;&#10;HP8Ant71adevaqy8uFYUAfd37OluJI4RjnIPQHn3/wA+mDX66eBwFs0CgrkDg8ds4r8nP2bFL21s&#13;&#10;xGCenPA56gde386/W/wXHtsE65IBx+HSgDu1yANynGRnnPp9f69BSEHADLkHOff/ACP1pcEquPve&#13;&#10;vPH4U9kVuM4x7gY+uM+w9P5UAIgZQCBkDPtzn/CpVmZVJI9uB6DjPX14/nS7UXO0dB6Yxj/P+RUW&#13;&#10;3+EABgeMnufrxQBciusLyOCB6Y9un+fpVtbhZPlHQfy7/wCf61iOWCjnjj9R/X/PehZHTDE8D9M9&#13;&#10;higDoiiN15P8sHp1phsxtHyjCgHoevr/AJ5rPtp87iTg8dwB7d+a1EbKDOOf6Hj1z9P8aAMK6sFY&#13;&#10;Y2g/h2NcxqGlqMlQoIHHt/n6fpXo7xqVHfH4D8Ky7qzVs7gCPp3x/WgDxLU9HWTKlQM5AyPfp36/&#13;&#10;l9a811jw5vyoGDn1B79MY6cH/OAfpS704Nkj+WOnGOf5fTmuOv8ASlOcJknJz35/P8M8fzoA+SNW&#13;&#10;8OGPLoMg+mevUf8A164Seymt/mxjr17Y7j1zX1pqeh5DnZuJ/l2ye+eteaa14dBjbYnTv6DPA/8A&#13;&#10;1dqAPnHXJZDbFW4OCBk/5/z718weN8tkNkn0x2x79O5/IYr7Q1rQZPnCrwM9B0/H39q+SPiJaPA8&#13;&#10;gAPOR3+Uc98e386APEbcbQUb+HjB9e3r+FV7jzAxCHkfz7fp/SpLY8naMFR1zz16HGRTLpk3BgMM&#13;&#10;M9+ozz2/z2oAvWErxuCDtHH8vf2r0LR9dmtyPmyCeR1wCMcdO4P+RXmcUvln+4cgjpngen9avpqL&#13;&#10;oBGowSB04PuPcf55oA+g7Dxe8UgZ3wOO+OD9Ov1Ner6N4qRwoZsZAAPT3x+I/KvjJNVMeDIcLz/n&#13;&#10;37V1uj+JXhIRpCRwOmRweD+X/wBegD7ht9eSUK3XGRj054H6Z/WvevhpdidkYHK5JJByeBz/AJ/r&#13;&#10;X5+aJ4tEzqgcKTwOev1+n8/yr7U+DN2bgKE5D9T6HI5+vYZ9e9AH2paAJEFxwR1459P8/wA6uhj1&#13;&#10;GSTnueff9P8AIFUrMj7OgB5AH49unccdqvnAB4yR36Z9fyoACSTsPPU/UemBjpSrkghTkg9cdf17&#13;&#10;+lLtBJYEEjkf/WoUMMLgZH4duv8ALp/SgBcsQRkAceo/L0pd2QqkZIOe+B/nHXp/KmK4BBHGc/n0&#13;&#10;/AU872wRwT26fQ89e/T/ABoAC3Axycf5APbHTFLgqTuAOfrgdMfX8aRecqecDn/Pv/npTsMFYAYK&#13;&#10;H25Gf5dufegBDuKsNvGPT0PWg4zt7+/p2x2/wPOOtBJ5Bzn6Y/E5/qaMgkbeAOnr6kep/wA+vAA1&#13;&#10;twXOOevbPvjr+PrTuVAVuCeevc/X+dKMqxAIB598jt+FKoYE44OP/wBXA7df89ABFVjjgAdh65p2&#13;&#10;04yOpz+OOppqg5OccfzPpj+f4Um8lumOn4ZHbr3oAQjHzHoOufb+f40BDg8cDIHTB9vSlyeucgf5&#13;&#10;INNbpgHj175yPr+P/wCugBzM/AwQD0PbH9DXn3j9iNAnG0MCrdgTwP6cDr/hXeEZwwGD346jqOM/&#13;&#10;nXn/AMQmJ8PXJPdD1Ht/h/jQB+IvxZlB1+5YZzuPtkeg5714vbMxcsQFz7dPp6n/ADmvXfi0GOvX&#13;&#10;jAcB8def1HT0715BZPmXBPA7jv8A4dfTn1oA1HgJA4JB7/565rlrqyy2UXG4nHHrnr+ld5bxrK3l&#13;&#10;4zkdj09OenpUc2kIVDcAjp3+93/zx24xQB5hd2jRAORgYyeOv4/z/CsnB4HXHvXoN/YEJtPYADPP&#13;&#10;H+elc6+nMAepJ7EfzP8An9aAOeYHn1H+e/WrlhGGuEB6Ej/Gprm0aL73U+n6/Wp9Ji3XkYYZGR26&#13;&#10;jP8An2oA/RH4F6a02kpMq5LY7D06dj/k177qFoygED0/L/Pb/wDXXHfAfSN2hRSFS3y7ucD6kfSv&#13;&#10;adX0vblV5BwOvX8s+lAHjE0DqzOo5Hbr7dP/ANfaprG8eOQBSQOg/ADoOP8APWtjULXaxYKPl5z0&#13;&#10;OT19elc8yAPkcnnJ98+mPcfoKAPU9G1QgglsZxx3/wAn/GvVNI1LzAMvkZz+ff8AXrXzXp14YmGC&#13;&#10;QAPUjr7gcfWvTNF1YFQqkAdBknjsOtAH0rp2olgVB6j16+mf5iuyt7nd1OQc8D1/+uP/AK9eHabq&#13;&#10;IxlT6YyeuPTvxXoun36sgyevQ9P84oA7tTySOM/Unnpxx/OnblOdx5PIzz17daz7eQsoxyD+vXIx&#13;&#10;VwMPTIJPI4z+NAC7myxz1/z09/apAu3oePUdz04picsVXoPqf8/lRnr2Cj6Y9P8AJ/lQBNkjCsDk&#13;&#10;g+n58VCc5x0I9c8fT607llz1BwOo6dBz2NMOOxwOv6/WgCRQxxxjB+mfTJ/l+FOOMg5IHr1/EelQ&#13;&#10;uzLjb3/Xrx9ewPv+NS7gBuIyAfY9ff8AOgCLk4OOuMcdvT6n2qGRyAWbkDJ/Qf5/pUpOOhAHccZx&#13;&#10;2Ix+v0qKYkhmzwPwx14oA/NL9se6DSRRA7gXPy+g6jA/X/HpX5nTu0eTnG7jbnkc/l25r9Bf2vr1&#13;&#10;m1iKEPg5bv14H51+fl2rtI4U8AZHHbPX6+lAGBOqKu4qDyOgAH/169i8AOyRjB6DPp064/E+leOX&#13;&#10;BIU4XIP04Hf8K9V8FyFIQ5bLKeByVHvn05oA9+tbuPy1UHg9+TjJ6fX/ACa1IpfObKDgYPGB+Veb&#13;&#10;2t5J5hL4AB7fd69eh6V2Nhf8Ak7iBx/T25/KgDcZWdSAO/O7rn29+vrXPywfvMHABbt3/wA571tf&#13;&#10;ai6MAeevI9DkdPx/HNDiKRVkUjnB9cknrQB9o/s32mLYlupzngfTp6/5NfYfKkblzn1/z2r5l/Z/&#13;&#10;tmj0kSEYLDr7/X/P6GvqHAXkjrjHTHsT/nrQBaiTcOevH5e+fzqwsG7jG4Dgcjp/ntVSFssdw5GO&#13;&#10;vf1/rW1bAEc8YP1/z+NAGVNYIUOVwPbHb2/w/KuU1LScAtjB9fr7D0969U8rcp2849vwAPvWbcWA&#13;&#10;LFAMk56D1oA+ftV0RmB+TLfQZ56884x7f0rybW9FdSxRMj0x6/pX1XqGmqSzY5I57jHp/gfr3rzT&#13;&#10;XNEDqfl4GfU/1+lAHzE9s0TnIORnv6e/+elXbGcxsmDxxnA9/wCuOK6jWtLkglOBgHv3x6j/AD/h&#13;&#10;XHldjAjgDPbGfTvj6ZoA9Q0XUNxGTvPJ9R37f17cV6ppeoYQdAAwzwP0H8q+edLvGRge4I9B1H8u&#13;&#10;/avUtG1EkfeyBjGeMc9vWgD22CZnQN0AHf8AHr0q8uD83c/56f5/w5HTbokkMdw/lg4rqEkDfMp4&#13;&#10;7e/5UATYI24GQPf344qVdpIB47Y9RzyTUaBSdoPI6dOMflUx+UHf2yf/ANfFADFC427to5PQ/wAj&#13;&#10;2/D9acqvtOMceo6+v6Uh78YPpz09yfxpu4JlMgdP6dqADle2Rxj3+v4flQchl4yD6/yH86kUgLgt&#13;&#10;7dvw/wD1/jUZ3DOTkD/HGB169R/kUACt1Cjn8P5/jTW6DBAJOP8A9f4evrSnO09icepOD3/Pj/OK&#13;&#10;cx2/eOCSfQcd+P8AGgDkPGVwIPD94cYJXoewIGMHntX4NfGa+Oo+KtUnQ7s3UgwTnocHr24r9ufi&#13;&#10;7fpYeFbibdjGSfoqliMdecV+EfjC4N3qM88jZ82R2HGMbySeP8/WgDjLT5YjuHAHA6Y98j/I9K5O&#13;&#10;8kxcHf8ANgn0rtJWMVqWcZU4zznn1xnpj3/GuDvjhmbAznHA9eaAKzSMTt3ccZ9PyprMBx0P+fao&#13;&#10;0YeuT+VDnJxnAoAaCpPH61ZDdAPb/IqmGCe5q/ZRGaQc5Gc++OP8n9KAPq39mrRTfeLLaUDJjKk9&#13;&#10;Bn1/yO35V+9nh9fs1nbw8gIoHoQAP8/pzX45/sjaPHNrySyDILAE8ZAHt9K/ZCyQxxohPQeucHp9&#13;&#10;ee3FAHpNhcB1GOAMdP611ds2QFbj+n49q830y5CtuU5z6V3dlOGAPUHGDkc/5NAGnPESCMZ/D+f+&#13;&#10;fxrnr623KQBk+ldao3gqe/0J6dTiqNzAGBA68+nTtz9fSgDxHxBpXmK4ZOeg5yPbB/CvnXxLpbo7&#13;&#10;nbyCp+o9Rn6f/qr7D1Sy3KecYz/+r/PNeJ+KtGLZZBkA+nTg9qAPlC9hMcoPbJ57j+Wfr+la+iXQ&#13;&#10;XZnCsM//AKyK19b05omLHkHn15x1/wDrVx8DNb3ILZAGcA4/X60Ae76PdthFOCOT+fbJ5x616PbT&#13;&#10;NIm4kcDIyBjrzXhOi3pwpU/MP857/lXqumXY2r8xOOcep6nj/PrQB26ZIznOOntjnNSAbSMjIPr9&#13;&#10;O9VrdhIm5TkdMc/gP1q4Bx8pyOnY8Y5/z/hQBHgA7WPt9f8AP1pqjHAGQOPwPTFK24/MT178fhg0&#13;&#10;A5AGOh5449j3zQA4qCTz94Z6Ywe/H/16aMgHGBjp+H1zz6+9P7EY45OfX2P/ANam7QMknJ5x/n9O&#13;&#10;lADH2n5h+H+GeD+tRsCGA259fXrUoUfxck8DP88k847UwnaOhBxn8e3/ANcUAeTfF7WU0Twhc3DE&#13;&#10;BSGZye6oCxz3r8I/EeoPf3lxdyMJHndmbHGTI2c5A+nb2GK/Wb9r7xT/AGR4KlsQcNchYcqQSDKT&#13;&#10;/Qcn6+tfkBeMItyjk/MxOck88Y9v/rfSgCjePIkXz8FwBt9Dnv0/OuXjYfagXG5Q2CB3APQZ4/nx&#13;&#10;Wxfz74wWYEsvTocg96ytNKNdx+aQVDZPGcD6cZ9cUAdLNY3mo2pupFEFpGrNHtUHkdux5/l6iuQV&#13;&#10;TkEkD/POK7fxLr6Xlsmi6VFsgTBc4wSV44A6CuOGyNdrH5ifx6d6AH26CWZYxlRkY5Az+P519J+E&#13;&#10;Yo4bBUUZLAZwCMHIH/66+edJiD3aPLgAHjv34zX054XtCLWJdhDSY6n1PBx7/wCeKAP0V/ZF0VIX&#13;&#10;l1BkG44YH1HQHn61+m+nyExDbwPr+dfCX7N+m/2foPmlcEhVwMenOMcV9r6NMGQKT06j+tAHcKSy&#13;&#10;nPb+v6msy7jJXgf/AFz/AJ/wq9CAVAz/AJ+v/wBaieMEdM45PXj8enFAHnWrWgZCMAjtkd/Tp0+t&#13;&#10;fOni7ThtbCZxnn0Hb049BX1XqEOc4+6f/r14v4s0zMbOgzj8c47H+f8AhQB8i6rA6tvUYC+w4x3F&#13;&#10;R6RP5cu0HGDjGOn17/ka6zxBZmN3QDBIJz9c8Z/mPWuHjDwz4Ixk4+v+cf55oA9n0e43qOQScf8A&#13;&#10;1vXH0/OvQ7KUPEoJ4J554xivHdBujwjHHODx147Y6/4/nXp2mSlgGU59eeMY9vU8fnQB08LPkc8d&#13;&#10;uvH0/DpQd5O5jycfh9PX/PHAqNcEAqTg45J/z681IcLxnkcnPGP89f1FAEbF+Nw5xx/j+X/6qUrg&#13;&#10;7TjC9zzx6+n+fagkj75yT7+1O3rjaBuGMdjjnGf/AK3pQBH0BPTHoB3P+HPWggHoMA+/bvnjGO1K&#13;&#10;RjDLzn39T/T3oJUg84BB6eg/H/OKAGEEYYLwO/Qe/bv9KVlwSD1z6evYU8hhxngnH4cd+OnWnbPT&#13;&#10;A/Lv0x9P5UAQZI6pjHt+JpmNo65zwcjPH8sfXtUgUj5W4AxnH60KAMEnbn696AFXgAE4IPpx+P8A&#13;&#10;+qolLcZ6j1/H6fhUi/KEbqDnjP8AX8vb+VIGZNp9m+oxjr9fegDmfFWpNpeg3l8Gw4TavruYED/9&#13;&#10;fp3r8Nfi94lPifxxql+X3RKzQwnJxtiJH4ZJJP6elfqj+0x4zPhrwbOsbBZIoXkx/EZHUpGPzOfw&#13;&#10;zX4x39xtAZmzknJ/Ek96AMi9MrwnPyMCMDkfT9BmsjS9Nm1rWrTSoAS1zMqnHYZ5P5c0+8nmmDZO&#13;&#10;E9PUnI9fSvff2ZvBkvivx2lyyb0tsKvXAZ+v5CgD9Sfh5ZTeEfh3aW+kwh5bhRJ/dAQcKO5xtHTP&#13;&#10;9K7PwTYalJObi/d40lG/H3gTn/8AXj+Vd/fra2VlFptsqFY4RGqtxwPlJ/P9aXS1jjBnlHAOeSMH&#13;&#10;2Ht/+ugDaihURjP7uNOy5JYj1Pf+VR+dK0i4AJbBHP3cngn8O/1qRrtCpd87OQD/AHgBzjrxiren&#13;&#10;w+ZEk0owZSW68DPQH8P/ANVAHZeCdOE9/FKR8ic56HJ6n8v8817HdxBQSBgfy7AVg+C9NWLT/tDr&#13;&#10;8zk8j3xnnHYf1rrblcZU8Z5/H0oA8q1+382GRSuM+/fH+e9fOfie0YGX0yc4A6jP6V9V6vbhkOec&#13;&#10;/wD18HPt1/rXz/4vtPmfA68+49v/AK1AHztcgxThh15BOPcdvzrpNGmBZTjAB568+2Pfms/VoWWV&#13;&#10;mzx+hz29Bn61LpkhDqvb6Y579/rQB67p0m5Rk8jk9D16/wCetbSsxG7t/wDW4z6enFctpcoVAA2c&#13;&#10;Zwcfnx/XHtXVRtuGR1OPwH/16AHncT8vp09wP/rfypGwAd3cjr9Px69adnOcjjp2PX/OMUmd2dq5&#13;&#10;x7/oP1/yaAEAyjMB05H5/wCH9aZnglCTjrnnOP8APBNSZVnL7gSPpxz0/wAimMykHnI4x70AIVI+&#13;&#10;6Rjpjjr/AJ4z9aXljxgjtx19CPyzjilJAbYD27/ocf57U4MiY4yQT35yB/gKAGA4PLfn2z+vTtQW&#13;&#10;PV+MZ/8A1CkO7Py8HJHQ9x6f5/Sm5XtwD3znOegNAASQBz0x19R7dPp/9YUwkkdMg84HanK3f3+u&#13;&#10;fTHtj1prKwGADg46c9enU0AIVPPG4Ht0/wAn0+v5hO3d82SeeeCeORn0oZwc7hgDGfy9/wBR+PNO&#13;&#10;yeBHwPUY7nr/AIcUAMwC2G5xz7Htx+H+fVR8uCTgnP444HPNPGOp42+3TPp09utJjkY4xz/+ont6&#13;&#10;UAdRojsrg5xjp3HAz14x+Fet6O+cEjk4/wDr145pEiCUc4x2x+P5cjFes6MwKg9SAM4/pQB1es6x&#13;&#10;Houi3F85/wBWp2/7zdB9M1/PB+0j8Q5PiB8TNSvbaQy2GmE2dsc8NsY+Y4JP8Td+RjHav1Y/bF+L&#13;&#10;I8D+ALuxsJtl/MptoRkA+fMp5A6ny1BPtx61+EGv3222MKOTg9T1Jxzz6juaAOF1+7ead492cHty&#13;&#10;Bxj8+3JrlljknmSCBS7uwVV6lmY4AH51euZN33QSR17Z+n5V7D8AvBM/jDx3aMqFltWXywOcyseO&#13;&#10;voOeaAP09/ZV+HknhDwYLmVFSRoxEjHj5iA0jj154H419aWrRRR+dI3nkY257e/+e1czoemx6PpV&#13;&#10;lpcICm2jCDoMsByfx5PIrcDENHG8gQgY4zk9TkdsfhQBbJuJCFYBQRx15GDkH9P8mnRI6IHYkuTl&#13;&#10;u2VHp19veohJ5jIiEFfuk4PQe/8AIVXmuZZgShC2yKSc/fIH+Pb+VAHJ+IZmuJ2VB5v7xflJ+UR5&#13;&#10;569zgAe2fWtS2hwpcfeOCcD1HP4Y49qpLDLc3a3MoAHMmNp4z0x+Hat5UAO1h8uOgP6mgCIfKCgI&#13;&#10;IHv/AD9+lLkkA4yQfbv/APq9foO9SHPPOCM88cn049PfvURj2nLnp156e+R0oAUY2j0OPYH1xUb5&#13;&#10;Ge4/ofSpMEE5GB06HOM+/T3H/wCoJznB4x+mKAIwueTlsj6j/wCvSAH7oOQPwye369qkOFUgDB/Q&#13;&#10;n2+tMdSTgHI/Ht2z06f5NAASBnIIOPyyf0qNtpIXsD1/ofc55qQscEL0HYDPJGOCT+lNHsc+/wDP&#13;&#10;P4UANy2c4wOR05B/D2pmVCY25IPOB198VYUcjB49cfp/9f8ASoz2I5+7u5xn2x+VAEOOwHJ6+4zz&#13;&#10;x3BP0/nS7scKM+uMduOfX6Dj6U8lwCjHA5P04H+TUUfJPYcj7vfoOaAHZIUsB07H6/j/AJyaGXJ+&#13;&#10;btjIHb0Pvz/9fFKhKqQec9OvHPP6c9+tIxYc4Jx6dscDr1J+n9aAN3RtxmPBAHpXselYA5bk4rxv&#13;&#10;Rg7yDA4BGePX/P0Fex6SQ2M9SSOvX1oA7i3BK59f8/5/GortSAc9Rx/+urdsuBjPJOenfqKju23A&#13;&#10;8ZOO3b8aAPO9bRijtnPXvj/63+favnjxEhBkb7oIPTnIxk5/+vX0friko2zk8nn0Hb/P9a8A8Qpl&#13;&#10;nUnae2f0wf8A61AHi96MzMrDpjHTOM9+vetCxX7sTHOBjpnP+feqF7HicqwwSRjnqM8cd/etSwyQ&#13;&#10;Gbo3pzzigDq7fKr8pyfQ44x0x261oAoDycY/zgf5/GqlsM5wRg/h/h0HXPtVsElCc8N264xznjPp&#13;&#10;9f50AMbpjGe/+f61CWGBuJAP1wCAcDvn6DrUpDjCjnPpjnHX9eK47xn4jg8NaHNfzS7JCGA5AAGM&#13;&#10;ljwegH9KAPnj9oj4jnR9NbR7CTE0uYo9p43nIZj7KD9M+9fnnfzqMsXyuPu5PUdMn37n9K6nxt4s&#13;&#10;vvFevXOrSk+QfkhB7RqePxY8nHqK82vpljQeYSVHXJ9e469f8+tAGPqN0AW28E+5wcjsvp/THSrv&#13;&#10;g7w7L4k1iO1AJiiKtJgfeJPypjuWP6Vy00kk8pCgtK5ACjnJJ4AP9K+5fgb4An0fSTqLxB5nwWOM&#13;&#10;5kYckey9KAPULCxj8M6XB4ftQAnlq8sgH3m7kY7eg6Yzzya6zQibO9C3SFmZVZdy9Ac4wO2ev6n0&#13;&#10;qncaNFp9qWZ8yzIHxICGwo4Cn3OOnGPQVzMN9PFOYEQ+e7DLE8k59OmAMY/woA+tPCVw+s6jHGx/&#13;&#10;cxtliAOTznpgc9P0r7B8PgyWsawLlkDAMQOMZ5HXj36Gvjv4W6VcLD5t65iLqGjGMc9yQPX1r6iv&#13;&#10;vEkOh6LJ2fykRcd1UcKPqTz7daAOP+IuovPepa+duOw7lH8I7Z9S2Ocnj9K8y5yV6npg8jj17cd6&#13;&#10;nnuJ72Z7m6bdJKSzc9P/ANQ/GoBk/K3IB6DH+fTnPr1oAOMjbzxxxz9PYY4pGHynnBBHTP6+3tTg&#13;&#10;DyCcdfofUik6jL8kf7P6DHr9aAISMRg7cHOB34HfNMfAG1hwcgDPv6dulS5C7+xwPwx1puM5z1b3&#13;&#10;H8/8/wA6AG7gWBByD9eQB27/ANO9XLQIzDnapwevoeB/9eqo68nGOvHPTvWlp25WAGDjI6Hrj9fr&#13;&#10;37dKAOy0eL5hk5GB9fz/AK16daR4jG3kD39up9q4XR4xuAU4JPI7f/q//VXolooC7s5Pcev1z6/4&#13;&#10;0AZt1Gvl4LYPP0B+mOfyrg9ZUjdg85I4GCfb8T3/AJV6VcphNqjOevIGR2PtXCa4mYmBXGBgdD9P&#13;&#10;8/8A6qAPF9YLKSclhk9h39se2c15zc5E27sevXse4A4r07WdqhucMckfh9OK8zmUvcEggg59umOS&#13;&#10;c0AaNgCWAAx0JOP5Ac10EXUAHHOOc8Drn/61Ylip38n09M/z/U10kQ4DZwT69OvXj6f5BoARQdu4&#13;&#10;DAb+vt04poJ78rtAOe+f1/zx0NWGOCOf/wBXp0/OogU5weO+R6cc/wCetADFXGAASOo78Y7d+fyp&#13;&#10;OVyV5wM9u/Q8/X/Gn9Ad5yD6A5wR24/zxSFucYx6cA/THU//AFvyoAYxzhupOOuBx6dPrz+PamHH&#13;&#10;Xsf1Puf6fnzzTm+9tzknp2+ppMZB2jIPsOoH1FADCfu9zxn/APX/AF9KU5Vm74P9OSfp/wDqpzAD&#13;&#10;I6j+ft26VExxxnGP5459P8/hQA7gncRjJ+gpgJIGTktxxz26mnfdww4A7cdvWqlxPHBC08zbERSW&#13;&#10;boAO5oAyPEGsWuiac+oTkDAO0E4yw7fT1P8A+qvzb+J/jS98Z6vLMZT9ihzsGcM7d29Of4R2GT3r&#13;&#10;1f47fEs314/h6wlIV1AcgcBMcJ+PfvjAr5NvNQMecYBc8Y7j/P6UAZGq3CRjEQ2InHI69gfUc9+a&#13;&#10;42WQsxY8dKv3lw88pZmyozjHGB6Cum8AeBdV+IHia08N6TGSZWBkYA/JHn5u3XsPegD2T9mz4Lar&#13;&#10;8UPFdpfPBu0+3lAUMDtkdTyT/sp1Oe/Fft1pXhKy8JaLHpdggMEA5OBuZ+7Ec4zj6YqD4J/CrT/h&#13;&#10;b4PtLKGIJcvCqlcYMadQpHGWP8Xcmuz1RWuJCMMB24z9c/8A1+PegDxTWY5bqRldSck9OCAD6jH1&#13;&#10;6151qWnRWybsdf8AD6V7nf2ix7vlx357ZPr/ACryTxIu79yi5YcZPIHv1/EGgDyaOxn1a9EEf3AQ&#13;&#10;SfQZ7etfSXhbRrXRbGOK3AD/AMTccjHTt+OfeuD0bSBp+Gc/vHwcY5+v+PoOc16hpzEJ8oyfy/M/&#13;&#10;/roA6kT/ALsHv/Qf/rzWHf3IVS2cHP4ceuOuP89auSS4hI6Ad+OmP8n61ymp3e5cLnIycY7E9zk9&#13;&#10;fU/pigDjddugYjuG49xweo/HHT3ryu9O6U7h0yePcn8K7rWJiFIXqAST049/bvn6dK4K8be2QeWH&#13;&#10;19KAIbcDzARgZ5+b/wDVXQ2ygffPbH169xn8axLaIHGBnPf6Dj6j05rpYk/Dv+eMA9+aALyhtoIO&#13;&#10;AP7x/L09DTlOQ2DgE89ySPX25+lEe4ZwSOD9eP8APHrQSCpIOM8fmBx74oAYSSDg4xnr2/Dt6+lN&#13;&#10;beGKjC59uvHb6ipQAd2fTHp3+vrTDhgCeT+nP+eKAI8LyOMn1x2Hfj2pzjg+n1/Xkf5/CpcZPHJx&#13;&#10;+uen/wBam/NxuGD/ADx7d6AIjgA55Hf8B/8AW5pFzwWzg88HvTjgduR9e/SmPgEKDkD+ZoATLZ2+&#13;&#10;nv8ATp6Z/L9aHcAg4wD7/pnGeaVsbxySByO/4Z/E/wCc0jKMhgOR/X/Drz70AI7EduPz79s1GcFi&#13;&#10;F6Ac8c+n5H/CnOdoKjvjH1ByOM/1qP5tpySc+owMd+9ACk4bGcEDHX09B+H+cU4bWBIGCeB27eg/&#13;&#10;z+tISxIYDgnPI549f/1/nRsJO8HB78e5HU/5/nQAznopBIx6dfbp/nFRMQuP4Qc9O3PH5+9TMQMO&#13;&#10;DgY79uf8/wBe1RPlm4IyPT19uP8APSgBI2JQjPA/M/h/h+nWp4xnO48N0z06dB1/GosgZPQD7vfr&#13;&#10;78fjmrUAJwvcnIHr2Hp+VAHSaJAZDwOM+mecdP6fn2r6Y8FWzKAT04xwe3HP/wBavDPC1j5kq7eS&#13;&#10;cdemR/n86+pPC9t5US5G3HTp6d/SgD0jTfliUkc/XGP881Zu5vLjJ6Y/X1NRQ/IgHTH58Dt+VZGq&#13;&#10;3axxntjPv7f55oA858W3/lxvz/CSRn8fpXwB8ZfH1roFtK8s370Z7bj7Aj+XfFfRvxt+IWm+EtJn&#13;&#10;uLudUYKWAzxgHgnp+A656V+OPxC8d3PivV5dTvWMcCt+6QsflU9m9Wbvj6Z4oA5rxR4pN/czahfs&#13;&#10;XdwQEU52juMn17nrXld5qkt2ztK21SPlUenof/rdKsX+oCcyFDk+rHAUfU+3/wCuuWnnySc5J7/z&#13;&#10;oAluLxpCcE4P419O/s0fs96r8W9fg1O9iK6VBID83CvtPJP+yP16VxvwF+CerfF3xNFbJE/9nxsN&#13;&#10;7BWIkYfwA44AH3j2/Sv30+HPgLRfAHh630DS4kQoAHYALvI44GM7QOB370AWvDPhDSvB+iwaNpEI&#13;&#10;SKBVG7GCzAcsev0H6VduAd3HJHHHU9/59vrWzIWB5GTjOc9vQ1j3AwDvOQOc/wAgOn+etAGLdxEK&#13;&#10;ZGY8Y+nB7jv+Irk7x0Qs7MFUHvjjnrXQ6ncCOMscADr6HAHb04rxHxX4iwxtrYkD9T6k9aAG+JfE&#13;&#10;RUC3t2wPwPOeBjgAf54NeZyN5rl268k8+vXr6VJLM8jEtznJ5/ye3+P0iUqSCOFOB68/qf8APagB&#13;&#10;jblGepHfjp60x8kcDgnj8ADjH8qlOcFDkDI9evf/AA5/+vUbZzlW4Gf8Dnj/ABoAiyT1JGDke+eh&#13;&#10;oGWJVhyepzjjPTP+f5UuGJyRknHv/np1pwG3Bzycjp1OfXnnp+FAERPRcAA5JHT6f5x/Sowzjg8h&#13;&#10;uT054qVW5VRkjn6/pn8Dn/Gmk5bJbOMgdP0+nr/hQBAQSTnkj37/AE/p9Kf8zAE8Hg/mOf8ACnMe&#13;&#10;MKOD07duvX9M+1BIIAA+Zfwx+HPUCgCMEAnaQoH0/mef09RTpG+YEDd1x69MdO/vmmsX5XOQOnT9&#13;&#10;e/HejeVGU6jH0470ARDktkc9eMdP/r05fmIwAewzzj1/+uaaQdqn8c8cCrtvGSyE8859fb6dzigD&#13;&#10;r/Ddi9xMnc8evGOPz9/XAr7G8CaIFETFQRx1went+ZzXz34E0rMiFlyoPPBOfr+XP/1q+z/B2n7Y&#13;&#10;1yvAxg9B7/n/ADoA9F0e08qMYXAH4VqXk3lwntnn/wDWOa0LSEbN+MA+309M/jWNrUmyBiRnGP1/&#13;&#10;GgDxDxxfmGJ+5OcZ78d+tfCfj3UmeZ0DEg7vr6YH86+rfiPqiRROjHeTk8fT6/T9a+H/ABReeZI7&#13;&#10;A5AJ4JBx65P19O9AH//R/BNwoJwOf85quq/Njof881oTxFDt7jv7dv8A69UAo3HI4P60AfoD+zmm&#13;&#10;La3wOpU88cnpjuef51+t3hFSumxYUAgfTk9vxFfkv+zkoZbZs4Hy5x0yPU9s9uT19a/W3wejDT4h&#13;&#10;nJKj8M+g6nv/AI0AdicZJ5OO/wBc5p6s2Rlue3qeuc/y+vrTEC7AVAz2yewz1pyqeT1K8+uc/rxQ&#13;&#10;BIJMkYPHP+fb06e1OTruztAOeO+PyPf2xTAMZB6857j/ACOnFKWGRxgjn/6/X0/WgCTaCAX5/E+m&#13;&#10;MY9/aq7R8Ek5Azz29qsgjgYyenXjp6ep60bVzzzjHt/k0AUgpjx3P8/b/PpV+C6AAGeR/nAGPzzU&#13;&#10;RTdwOCO/HToDVXAHbnHPOT9e3A/H3oA3hOpfBP8ATHp7VNkPyRwenoeufrntXNrKUXOcFPXqfT8+&#13;&#10;1W4bo8KeePT37/SgC88O5cYznIIIA/L+dYV3p4KnauB29+O/+f8AGuiilyPQD9OvHP8AKnSoroCO&#13;&#10;MZzz0/8Ar80AeWajp4xuPBxzx29e35VwWp6YsgKkAgjjPI5/z/hXt13Zhs4GCRjHrXH39gCpBHAH&#13;&#10;bGT/AD5x+XWgD5z13RAEkkzkEZPfP0r4D+NEX2e6khXgBc98fj64zzz/AFr9QfEVgIYJGccAdf6/&#13;&#10;/q9q/Mj47qTfS4GM5H3uv5jP0H/66APl23ZxKyljk4PApt2xUkZJBxgHngc8cd/T/wDVRbsFlyRy&#13;&#10;O/oP8n1puo7QQvTp09M/4f8A16AK/mhMqDxx0+7x0x/n/wCtXW5AIGcDA4Az05P5darA7xuPQH8x&#13;&#10;9Pel25I3kZPPBHXp0zQBekusoMMSpH+R78/SpILs5ypO45PfB9MmsOaTdkY2/LzzznPb14//AF06&#13;&#10;GX5ty8njv19/y5/OgD0zQ9Xkhu02yE4I7cH1BFfpP+z1fm6ghfJZgBjnngDH88/4Gvyv0qX/AEoH&#13;&#10;HpjPc+mP51+mv7Nbf6PaqSADtJznk8cAe3t/SgD9GbEnyUyewwOe/OAB/n86vBsqegIH1/Tt9PpW&#13;&#10;fYMphjcck474xjjr/PNXlOFCn+YHJ+v+f6AEm4DHYn8fx7YxSN908dMj1z/nPT8fWj7o4ByPf09B&#13;&#10;6U5V4AxuI4/PH19aAG7jyG5HPf8AL+X/ANalwMnjpjPHB7YH0NO2jcT36+n5Z6U0kD3xkenbnP0x&#13;&#10;yMj9aAHcYIIztxgY/LjPT+VO3ErlTkj+YJ/wpnUBtpznPtzj15/p+FO655Bzzj17YH/1v8cAAxwu&#13;&#10;AOD0/wD1HH6//Wo3Hd1yB9Off39c9+KRem5+ccD2z/T86TAUdd23r6Z9Af6UASK3J2n/AD6f4Uvy&#13;&#10;8YPPfHf/ABqIAgAEc8d+n9e9S7hjOMfT3HTp0oAYSO/JAH4H0H+FI2QCeo65yfz+tSHP3TwcZ556&#13;&#10;9DkD/PHvQxHqNvPcA/n70ADHnIPtnrnt/U8Uw/eyT0/LB54o+bOCQfb/AB6dKF4UZ44XrgA4zz9O&#13;&#10;tADCCCADgfy9s/pXn/xCBGgXDDqFbgdxj+mf84r0QLuBKrkD/P8An/GvPviGobQLkryCpx7ADjn2&#13;&#10;/GgD8RPipFFJr1855Ic8/hgZHrXiFrhZdzck88eg7D2717r8UUP9uX7KxIVz07cds9fpXg8AIuAc&#13;&#10;574HUZP0/QZoA9A8O2yzTHcm7IPHU++a6G7sgpYKp24HftnmqnhKPdMq4BODx0z713dxab2PQ4Of&#13;&#10;fnGT3/CgDzK5tFwVYZABHbIH5Y+lc6+lCMcAEkDA9z6Dj9K9burL5tqpjOOgHv8Az/KqSaVGQDjI&#13;&#10;BIzjP45PQ+/8+KAPFb6yXaV2Y7dODj+frVLRbInUo0bIBcD0z/n/ACK9Y1TS0YlMbtvTgZI7cfzq&#13;&#10;hpOjJ9vj2A5U8ZHTn1/lmgD9OfgXYAeHYQF24GP8+uc8mvXtU04OD8vIGc4GM9BkfT1z9a5j4I2A&#13;&#10;i8PQll42468DjGPxr17UbDapzyAM/wCP/wBcUAfPmr6dtYr049Pyrz27t2jLpkgHGP8AD9f85r6A&#13;&#10;1iwyrNjJOe4wT7/TvXluqaeql8A4OOfr0zx/n3oA8/OUbCg5PT8Tjn6e3+NbWn3+H3E8Lnr1HTpi&#13;&#10;s+6jKEqCAT26c9h2z9B61nr+6OByOn5f/q6/zoA9y0bV90ahmIz7/T/PNen6TqQBUsxJ/D0/p6mv&#13;&#10;mfSb8qSw46fQZ6Y9On+FeqaPqgKADoD1xj9e/wCHFAH0Pp1/n+LABAz9B7+ua6iGQOFOMnvnvxzg&#13;&#10;V4/pepDKqD6fXj3PbnHrXodheIyKxIJIwPz4xjP4c5+tAHTg7SRjnGf8nn0p4XGe+Oc/XsOtV45A&#13;&#10;RkY57DqPp/n2xVskNjPXH8vX9KAE+6wQDGcegx6/5/HrTT8oO0kgj8uOcjJpXHRsZ5yMDj8KjGBk&#13;&#10;/wAjn9Pw9BQApIAIYZGO46cdfXv0oO7O1iABn5QT+n50gBIOCcD68cce/wDjQqkkEgkDjt29/f8A&#13;&#10;nQAoC5Xjp/kfnn+tV5yEQsSQQDn2Ofp/OrKDOAAcHr+HqR2+lUL6Urbu2OisSe38+P8AOaAPyJ/a&#13;&#10;zuvN8ThTg7FYkde+M/1NfEMhOXJOM9Qp6+/519cftUXhl8XtFkElcn279OmO3+RXx7lAGQkkn15x&#13;&#10;j0x+tAGTdtkrgcEj/DH+H+cd/oWqfZLEbPk46k9+3H5/z715tdTjzCoAwW6dwBx174Faw1QW9usY&#13;&#10;XcR37478+hoA9Zs9WabLEghuowOmff2/Pj8ez07VPLUeS4IHY9QTnHH6+3rXz9p2qSjdjIBPGMcn&#13;&#10;PX8+K6kayyqEL8npjr64/wAaAPf7e7LIHJJI/Mcd/wCXbr+W5psrzTRIx5LDIJzjvnHP+NeO6LrL&#13;&#10;NjLKC2Cc8Yx1HbnpXpGgXnn39tCuGUsCPx/mOegoA/UL4IWf2bw/FIQASuT+fGP54r3odRuHXn9e&#13;&#10;59+K8k+EUBXwvBnAAVf5cgfT2/SvXdpJAz0Hbv8A4e/rQBIq7WyOueM8f1478/X1rYtZOgIyP6fX&#13;&#10;1rFUENyOR+P6e3erUDYPJx7cfr6UAdrAFcgnkHvknPb6f571akh8xNo5I7H+n+NZVlLwvf8Az6/5&#13;&#10;/CtyIbgFJHH+T60Ac3d2OQWAxg+nXv8Al1/lXDalp5wV25BzxjjjPH+f/wBXrk8IYdMAfT8P8K52&#13;&#10;/sAwLdxz9eeOKAPmrxHo8WwlEwTk5Ht2Hp/nFeMahYGCUgA9+349fw5/pX15rGlB1KsO3THtx9K8&#13;&#10;S8RaG0Zf5CCOwHOPWgDxmMNbk5PA4z656/ln+fXFdvol4DgF8kkdeM+uKwLqzaNjlSD9PTt0/wAe&#13;&#10;1RWrSQuN2RyO3ocdTQB7tpV6SFwx4x69z0/E131ldF0Cn5jx3rwvR9RbscDjgdDjrz7+3f0r1DTb&#13;&#10;pTjjJJ69M/5/OgD0GFgVAx79f8/nTvvEqcDI9c/X/OKzrWZpFQk9MZwMdcd/16VdyrAjr14/z/hz&#13;&#10;QAMwIwed3t9P/wBdLngk9Dj+Xv8AT/PWm5yDtGCfYAH2/wA8VIuRwwJB56H8Pp/n3oARSwyw4x17&#13;&#10;e3T/AA96eCwjIByD26Eg5zx/SkwMjbgY/wAnHfkUr4Oc9Tn6fgePrQBG3KdcY7f4D8O9Ic/TPTBP&#13;&#10;69OtLzgnHJ9f0pHB8s85zz+HbIx68ZoA+Zv2lNV/s/wTdMGKgQyH1wSCo4/z2Ffilq0u6f8AeEYL&#13;&#10;e5z9R/nrX6z/ALX+ppD4YlslOGlCxdcZ3Nkjt2FfkfqSxm82sdxLdP54/Lr/AFoArX0iiIBxtzk5&#13;&#10;z1x0H+enpXnN9I0jfLxjPv1612msE+VuHAAwfbJ544/zmuFmZVzxyKAK6jHU47dqV29OgpgGRuY4&#13;&#10;9O9Mf65oAaoGcda6nRIy0inGSPw/P/A1yydRxn2rv/DSRnYuPmJ59fY0Afpz+xvoRLJdOMYyfwB6&#13;&#10;nj1r9OIQQQN3QDH8xz1HPtXxB+yVpf2fQop/K+UxjkcYP9e/Wvt5PvYzkn646de3+elAGrbTCMg5&#13;&#10;yB/9fkeld5psyyINrZzj/JFeboSnBwP5e3/1/fpXV6RcEEbuAe3t7fnQB6hZsG5P+POME+1Tyx5G&#13;&#10;1uAc9h+P/wCusqyl3AYPIx0xn8fxroV+Zc44H07d6AOTv7UMnuenPt1rzPX9O81G4z14yev6+9e0&#13;&#10;XFvuU8dfXmuO1Sy+XcR056dfX8/8mgD5I8SaOI2clA2c49vw4rxm/tJIpdwGAc/n24FfXHijSfkd&#13;&#10;1TO3I6f4fp+FfP8ArmlnJUcdM5HHPTHsKAOU0e5kTCZ57Dt7cen19cV61ot4GUbm6c9+fw9Qehrx&#13;&#10;JV8ibJHfsD/nv3r0XQ7oMfLDYbj2474x6e1AHt9nP5gXJ4P6cf09Oa2dwJO3kDHXPAridLuicLnP&#13;&#10;59Ca6yF0IBPIHf8Anx/X39qALDZyATkD8cj1+lLuOeuR9TxTxyD2I47dB7mou2wY9R/jQBYyTuJ4&#13;&#10;z+tD7VBL8/jn3PtUKncFA68n8cdBTJAZCecj06c9/wDPWgBzsoOAemc/z6/4ioZDnLqcD0A7encC&#13;&#10;nllwcnGPQjn3/X/Cs/UbgWWnXF4xIESOx/4CPftQB+YH7Z+vpcatBpgJO6dn49Il2g+uMn0r4DuE&#13;&#10;3sC3DnA65GAPT9BX0P8AtBa62sfESfeQEtESM8dGJLvyffFeAXbwx/KBu6nOTwcZOOnvQBxmqnyp&#13;&#10;DGzEtjn06du3/wCqmadBlQwHzluDjoAOcHt6/wAvWoL+RZXj3cgDH6/561aMyxwRoByVLYHTJ6Zo&#13;&#10;Aa3lDDZ4JJPYnI4x+Pc1QwZWHOVByc/Xpkd/erbcsoYEuT0PIXjGP8ae6bYMInT7zY6E+nPP+fwA&#13;&#10;N3w5AlzfksAIothH585r6o8JR/bL+2tk+6XRAM5OOM46/h+Xbj5b8PqsTg7sg4zyOnp/Wvt34G6O&#13;&#10;mqeIIDGmQmznGeTxxQB+ofwy0v8Asrw3ZqcAyKGKnjBx0x2/ya970OZsDnivL9OiWGzit4zxGqrj&#13;&#10;3xgZ7/5xXaaTcASqnQj8/wBaAPXrOTegPTH+fw/yK1mUlRxgd+nH/wBbvXP2EmUGDXSoNyqPvDHt&#13;&#10;/j60Ac9dwnOcZ4/yc/1rzvX7NZYnDLkYOcjPpzXq9wvfuff/AD+XWuK1eHcpUnrz6HjP5+9AHyN4&#13;&#10;s0/y5XwDjp+n8vSvG7yIxTZJKg9sj9PpX1L4v09WBZVyR7djnnmvnjWLTypG2AnnIAH48f8A1/pQ&#13;&#10;BZ0Of7q5zt/qOv8AhXqmlzjaoZjgEn0PQdOfX9K8U0+VEcKTgHA9x+A/z0r07Sbh5AME8YODzkem&#13;&#10;Pw5zQB6dE3AU9fz6Y4z/APWqQHCqpA59849/8+9Z9nISowMg54wDnHY4/wA8Y9q0lUEKepOOgx09&#13;&#10;P89OKAI2ZjuVSM9eeM5/w7UAchsYHXnnrwP06Zp4XORjaCP/ANftn8f/AKyquSCCcn9PcYz09qAG&#13;&#10;nAySSQP8R36EgmlUFtzHofyJpuV+7ggnn6HP0zz0pw5HIIwefU9+R2x/nvQA9VAA+Xoff/P4YpU5&#13;&#10;2nqD347c8jHfj8Ka7ZB4yD37fQdemajyTtA5IOOOx7igBzMOO2cH6ZP+HSmjp39AOnA6e/8AgOlO&#13;&#10;bBUAjnp6457nj6d6ZjP3hnHTJ749f6fnjpQA1vlXfgZPocHg8fy9qjYliUY44IPoPY8jI/X61KZA&#13;&#10;N3HIwfQfyrB8T6iNK0S7vARlIyF+rcD07dTQB+ZH7YHjFr/VbfREkypuGmYDjEcfypx3GcnHfj0z&#13;&#10;XwleAEys/wB0njp+YH45/E9+a9U+L2u/2/4+1W8WTekTmFDnPER2nB6fe/nXkd0RBE3mHrk9OefT&#13;&#10;29OetAHK3M+4kY6cen5enH1r9U/2I/BS2ukJr08fzhDKeONz52d+yjPP5V+XOh6bLrevWWkxDcbi&#13;&#10;RR9FJy35KK/ej4QeFBoXgO3s5AsUN0ob5Su7AGB344HHt3oA9OvrqOaWONjhTtBU/eJzxyO3r2rP&#13;&#10;e4WZtr/LAsmNoIO4Dkf/AKulQNcRvK4hdQAucKQxB7knsfWpLVUQJcMPMHVM8DJ44yBn6/8A16AO&#13;&#10;iYy3zBXPyEBFVeuD14HTH/167C1spXlht0Bdvu/Ttgj/ABrE0i3uI0WSUZc8sfQc5/HH9cV2vhs7&#13;&#10;L6MZO8Zc5B6np+g7j3FAHt/h+3+y6fHB3Veeh59zWjcp8pLcZ/8A11V0xsgDPb/Pp/hWjMAeGHX+&#13;&#10;vvQBxeqR5RuMkZ/z/WvEvFtqSzfLwM989+vtXvuoxgjgcD8cH19cCvJPE9sWhIA4PvnOPT6UAfK+&#13;&#10;v2wjYhjkknnrxz656d/rWFp7eXMCDz+A/EfQH613PiOBmXkc4Ix/Xt/nHvXCxZSRVHOPU9T/AJ5/&#13;&#10;nQB6XpcoKBgeW/Hp/T8K7SAApkjB/XP0rz3S5NyqH4wM/wCIB/r9ePXv7Q4XdySOuO+e5HagC+2F&#13;&#10;IXPb39ah2nk5JX0x1/HnP51Ixx0IwMf/AK++Kb0J46/TjB/D8P1oAOdm1enbuBx+ftx/SkJyTg5/&#13;&#10;XPtyeaUgHJI6Y/EHNPxjJwcD0xz2z1oAgK8ZPBP+TQG9OcZHb8fzp6/eOBggevvnn/P50EYHTJz1&#13;&#10;7fjj+vSgBjdCFzleRx2Hp/knrSck7gcg4/n+vrTznnHQ9Mduv06euaYxJPUEHHIz7+3H0oAcUwSM&#13;&#10;5PXpnJ6YNIQQSc8dCen156/rT9ygDHXp/wDX/wDr+3fiosfL8uSe39M0AIq4xk5B9jgjvnpz/wDr&#13;&#10;pBk7e2euPr0z+nH0pzAE4J65645/wxUa7R3I3Hj3+p56/wAqAH9evbtj059ucUIRnHT6Afn/APrp&#13;&#10;oYZyy9M9/wDOf/1U4qCSCPurwMj/ADgUAaumuqyjBzk+g6Z79MdP8RXpcOpR6Zp8t/cHKW6Fuf0H&#13;&#10;4nFeW2TfvRkdQPTntx6ZNeZ/tBfEqLwT4HnmDgypGZFTP3pT8sS/nz9BnFAH5y/tW/Ew+NviE2nQ&#13;&#10;ymS20Uurc5VrmQgyZ9lG1R3xkdK+H/EGqGeU+Wcp0zyM4711PiPXjvuHcmSedyzH+Lc5yxJ7nJry&#13;&#10;69uHmkOTkfT9KAKryt06n/69frl+xx8NYvDugp4hv4s3ZBJ3DpJIPU8fKuO2Qc1+afwk8JHxj40s&#13;&#10;rKcH7PAwlk46kH5UHHUt/Wv3n8FeH4PDmg2ehBNrxLukOfvO/J4/T1xQB2FuhjJzk4xt6HGevPb3&#13;&#10;qBvMVWdmDHPHPGfr/wDW+laL4ihCqOFAxx1Pv6ev8q5a6Iv7uKBR5kZJBGD26nHGeOn6UAakE0t6&#13;&#10;/k2xwiDbuUHaAOuOcHOafqDR2sRjUZErfNz0Vep/PH/6q0IglralYk+RANqjkn29vauYlaW+vDO5&#13;&#10;BU4VRtwAqHLHPfLfy5oAsWcbCElxgyEHH5YH6VdHKlgMEY7AnB4PHT6elNQHG4jHTJ/n6cd6mcj5&#13;&#10;ugx/n60ARE8bGJwM5HXj3p3AxjjPt/kc/oOKVeQOwHIyex6kZ6jt/wDXpAykhQCCMnH9ByM//qoA&#13;&#10;jYkFdxySOP8A9WP8+tNO9e3I6jA/H8aeCGwOBj+WBjv6/wBaQgcbRgkdSenPr29v/wBdAEQ3AAA4&#13;&#10;BGeg4IHU/rUbMSSxIJ7dM1MVIBCjJI4+v+e1NfHJJxk57dM5x/jQBGNxH3ieBzx6dDT9zA4YY7nv&#13;&#10;jH0/rUYyoOCOD2HUfj/nFC7iS2VYdO2OT1z6UADEKMjJH8/b/PT8KZ82ctyBx+HrUmcMC2cZ9unf&#13;&#10;P6D8qi2nkjcD/X0GeKADAxweSO+eh7D8+/XvUf3egwQAccfUflzxjFPVjkY5yMZ4IHP+fWj7pOcg&#13;&#10;MByc9OaAEUBDnHzc/ienpj86UjCkY554x/kUh2g5Y8A5H0J5BP8AL+nSpEJCjB4PQkk8HoOP8aAN&#13;&#10;rR1AmH8QJ9untXsekdcDOBjvXj2kYaUiPoD+Oc/rXsuiBeF7HHOR19KAO/tUPljjg8+n86beRg9O&#13;&#10;COf/AK1WbUfKMEE9OeoHv9etNvEI5xkj0569Bx+tAHn+tRsYHyCeCf8AJ/8ArV8/eJFCF+MEZ7dS&#13;&#10;P/r19G6xHiB2A6/X8PevAvESgLITyBn1xnkj/P0zQB4PqIXzyu3GDnr79/8AParmnYUhcZAwOvQE&#13;&#10;Z6f5+lV9U2rcsCM4P4Y7/n6//XqzZYBBxgjtjuPUdqAOttyWG8HOccde3T2/zmrwkLcKe3Q9DjsP&#13;&#10;/wBdUrchiF6+g9umfyxirbFdoXnjjjqM+vv6D6UAMkdVVnPRQSzYxgdyfyr4D/aO+IjX0n/CP6e2&#13;&#10;PPUiQgklYM8D0yxH5Z4r6i+LHje28LeHrn5+WiLOOhKAcDP+0eBjH+H5Ua5rNzqF/NfXTb5bpmkf&#13;&#10;OTjPQD2UcYoA5/UrhvmcnIQcAfXn2/z171wmoXnmPtXhcDjpnH6dK2b2/ijVyBlumAAOvT/PrXMR&#13;&#10;Ry391HbW65kmbaAPc8//AFqAPW/gx4In8X+KI59hMNs46D7zt6H2GSfwr9VdK0Gx0e0j0/TIlNvF&#13;&#10;GE8tgQN2MZ9ScnPH0zXi/wCz94Fh8PeGoL6WLyJWXAP94kEsRnr7dvb1+iIl3RbgMIOcEe/r0H+F&#13;&#10;AHlvjhoREYmkOTlcMQ2Bxj5sZ/T8a4vwpo+6+idyIg+RyCTjBxn26dOhru/E0Mk1wZs4SLI2jl+O&#13;&#10;uM56VyOkXCQ30Plna7SYXuxz7/T0HWgD6p8LXkEdtGYgEaBiNncjqoPJzz/X0rXutSuNQlHmAkL6&#13;&#10;jq3fg+mcD865Tw+jW9ilwBsmVsDBBJYk7s9egPFdEoKoOQOPbA/rz/nigBQu5uuM9vTHTtyf89ai&#13;&#10;ODgDgkHgf/X/AJf1p5JXkkqeehGeOhzk/wAqjYEH+LJ/zjnr6n8KAFZsED16Y/hz/KomKnnGD9PT&#13;&#10;1zT2wcc5z1x6+3Qj8qXbjtnPp6+n+f64oAjA+7gcjp6j3P8AKm5DDsCfr9Rx+PU0/AKggkdPxGee&#13;&#10;3PXtTGHJ4wOOeo/+v+FABt5wcsTz2/Hr+WK3NOi5CgYIwPw7/wAsdKxxtyA3QcfL6/j+BrqNMU8I&#13;&#10;3B7jHPfn9aAO20eAsQGAJ+nH5+p7Zr0WGLEYXqcY57d8iuQ0WMYVScA46/pzXoMKjy/c57f/AF+P&#13;&#10;859KAMS7XAZ85xz/APqH/wBevNdWuWmZw3G3HPAwTg59ceo/+vXqV6qkFcZHsOvH+eteZawvllwo&#13;&#10;IY5z0zgHP698e3bFAHkmvs5D55J65/XP485rzJ9xmBPQk8/rj/P4V6VrrAxsqnAH6DqeO/1rzjBM&#13;&#10;56c4468Z44P5igDXtMlvvYHseDnvzmugjyAFBxzj/P8AXise0XlRkMM9AO2f5da10CjaQenXPsen&#13;&#10;H86AJMEAc5wfU9e34dvyppOWB64A7Y/Lnt3PpS4wxzwTnqcE54/Hr/nFKQgLYzjp7D/HH+H1oAYA&#13;&#10;W+71xn6f/WNMGQMKTg9sYJ+vb+VOyNuWGe31PbI7cd8/SmMEByT6cnr9cA/jz/WgBJQCRk5wMH0P&#13;&#10;v/8AqxSBmB6kde/T/DvTHZXyAOOOfb0701mw5bAJH06dOaAJmGc4OQfxyD0qHAJGeMYyPr04+uam&#13;&#10;AAUFgcc+4PYj8fXp+HFRMQB/+onPof8AP40ARttHOAD9emDXzn8bfiTD4c0t7KzlBuH4Ve7OOufZ&#13;&#10;c5P4AV6p488WWfhjRZri4lCvtPzegxgn69h6npmvzI8ZeJ5vFGsvfyn90x2xpn7qr2ycZOeSeOfy&#13;&#10;oA5zUL1pZZby8kMsrkseeWZjz+fU+g4rib2/8xiikklsZ7f41c1O6DO3ljCnPLcfj+J9654tGC24&#13;&#10;5JB57H3FAEtrZ3epXcVjZxtPcTtsjQAklieAP88Cv3M/Y3/Z10/wDoMPiTWYFkv5RvMn96UA9Ccf&#13;&#10;Kn8PqcmvlX9ij9m+fxHqUfjzxPbGGFED24cfdib+LB/ibt3AOcd6/ae1tI4EjtLSIRW0EYRQAOuO&#13;&#10;Bz2A/OgDMmhSQ7s4Lbsk9ea5fUIERMIDkkdcnH0GfzruZ440Uk846/4fWuP1QHDynCoRnHVvcj9c&#13;&#10;f1oA8q1llTe2N8n3c9j7ew+nevJbzy45w8i5Y/M2e+OgH168Yr0zxRcR+U25dqv82Tg4AP8AU/8A&#13;&#10;1hXkMkpklL446dR2PTnj680AadkTJLuHJY/qf1//AFV21q2AoBIPBz1+v+T/APr4rT0BJJIIyD14&#13;&#10;9ffp7V18J2kr0HTg9eOePTrQBallyCep5wMDnrg1yl/PuLbDhfqMD15659OK2bmV9pUdeD7dMdT0&#13;&#10;P+e9crduGPHA7Z/n+Qz/AJzQByOrO24gnHOc+hxnpzgfQflXJvhn4+bP0wPX/P8A+uum1GQNIcDP&#13;&#10;9f16Z/8A11zhUEheSTn2/Mf570ATWkaZJxx6dSOTnHH+fwregUhS7DJPt37e/wBaoQIpXGMY9OB+&#13;&#10;P8vbIrVQNwSCM9unPU9P89RQBIA/OOpHT17enT/6/WhozjAPGPrx70/KsAp4A4z1PXrx6jtSnCqc&#13;&#10;njI698elAEZyj9MZx244HWmnhA3JJx+vc+9P+XPJwRk4H6cf5zSMpxs4HBHUen+FADPu5OPvemem&#13;&#10;Of09v5UnGMngjp+PX9Kft2kMenXGf59O3+etR7Q33eAVz69v8PX/APWAJyqnd1I/QH2PJpH4ILHI&#13;&#10;5wep49fz4zQGUsNxAI469/UDqf8A9dSKFLDPB7Hp+Z7gd/8AIoAgOATk9eBx0J9+P/r/AJ1HgkjZ&#13;&#10;z36dc/j2qyQOV4z/AJySf5Zpq7WGcY7dsH6dM/SgCFvmXgkE8e/5Hr9ajXg8ccdh9ancLwF68jOO&#13;&#10;vt7dh6+tRKwzv7N/n8/89qAFG3ORgA4/l16f556UiEcDPBA/L6fpSsR0Kg59eMjvx+nNRH5gTjGA&#13;&#10;fw9D+FAAw3DPHHryffIP+f50xlIDd8Z6d8/y/OnqcEZHPYf5/T/Jp3+0Gzn6/Lz/AC7UAQ/vSCQc&#13;&#10;HHtz+fbPt/hWpZxlpApO3PI4698ew9KoquWGDxnHH9D37102k2oknXg//r9OlAHq3g2yUOGPHtzk&#13;&#10;HuD+H5+ma+k9DiKxqSOAPoa8Z8JWmNjMuCf1wf8AHHb+te56egiUKvQA8/48c0Abm8hBk8AfjXkX&#13;&#10;xL8Z6Z4Q0efVdSkWNUDEbiFHAGSfQDv+npXbeKPEuneGdJl1bU5RGkYOAT94jkgA9uuT6da/ET9o&#13;&#10;349S/FPxDLp+n3P/ABJrR2AwfllZT1x/cU5x69emKAPO/jN8WNU+JOvXN00jf2dG2YFJyGxxuIH/&#13;&#10;AI6D0HfNfNmrXoZiofAHOen6enoKvanqfmYSIEJ8w9P8+2a4O6lGSCwOfQ9cdPyoAiuLneGUd/fP&#13;&#10;r+X0+lehfCj4X638U/EsOi6TEzRBlEzrnjP8IIH3jjj86wfA/grWfiB4itvD+iRMzzsod8ZWNCeW&#13;&#10;Y/yHfoK/oA/Zu+BugfB3wzDCtsP7SdA7Mw/eAsBkk93bqT2GBxQBt/Bv4K6R8LfDFrp1nAqXm0eY&#13;&#10;VAwq/wB3p+JP+FexmEqS7nLHsD09PzroTIViJlGHOcg9vQGsiTLcsQCT6/4fzoAyZcKDuyD1x2/p&#13;&#10;/OubvXEod8DAyoPv6D2+tb14UUmRjgfzHp7D1NeJeOPFyWavaWxy5GOMcZ7evHqaAOe8a+KQrGCz&#13;&#10;YkYAY9gMfXHPb/69eNzSO7lmbJ/n78Cpbq4M8rSynO7GT6/j7f8A66rsBnkEYz+OeB+dAEZ/iZTw&#13;&#10;DyAMdemfbNMYMMjOB/Id/wD69Pznj3GeDkd8f/XGe9OCt0HBGOPx6+mKAIsbQVJwSRz6YOO3amNk&#13;&#10;g7hnP0J/p/n86fwQV7jPv+P86Y/OMEYOe/b0565oAXbyvOQeOw/pj6D+VRszkFd45/zjtj/OKN24&#13;&#10;HqQM/iPp7dP/ANWaQrlcBvp7Y7470ARgHI3ds8cD16/1/wD1UhXCFCAw+o59vYU88KTg4B/PJ7fT&#13;&#10;qO1MLDrjJHbpn1xz/k8e1AEDMoLc5J/z+NOB+THIH1P14/KntsJI285zjp69/wAQP5UbdoHYdsnB&#13;&#10;PH58ZoARgCcqMkk9+AcelMyQdwPXt057c08sm4kAqCcdR9PX/PTtQACRnjA6+x6/j+dADAcY5xz6&#13;&#10;dx/9c/lW7pcBklHfk4PY8fkOfxrJQDj5ec5PHP14Nd14YsfOuEyPv4Bxxnuev0oA998B2WPK3BiD&#13;&#10;j0x/h9fxr6y8OQFY14xx+XqOleC+B9N2IjMMdMDHTHT/APVX0xoduI0Xjjjp6UAdPGdkZ4xxXC+J&#13;&#10;bwpDKM8YPvXX3kohiPPI/wAOARXifi/VRHGy7uSPw9+e1AHzb8Sr4TLNlsEjAHY+3T/PFfH+syKs&#13;&#10;jqr5y34ZHQH+dfQ3j/VFZmweQc9RyPT/AD9a+abyUzzuQeA3Xj/PSgD/0vw+vNPb7u3j6deOxrnx&#13;&#10;bMWCkYLZ9M8V7bdaOp3fKBnP5AcD2P8AnHeubfRJBOjEYAOSevb6f570AfV37N8RWOJpBkgYGepG&#13;&#10;eh9q/WvwiQLKPjIK/wCHPb1/D8K/K34FRratDtBwBgjHTJP8/wCtfql4VXGnwgrztBHUc+n8ulAH&#13;&#10;aDttyMj3+gOaMjqeQvPp/P8AKmgE4GR25J/z2/8A10oIGAByM9Dz7fjz6/lQBKFBxk9Ofb/P9KCp&#13;&#10;OO2P88f1o3YPzHkED/P9ff2oLcnjg5/H6ds9e9AEq52DcMg+/P4j8elI7YHB5HfHT0/z7VHvDcg5&#13;&#10;x7dD3yeKU/eAyMj2/X9f60ALyccc5z09Ov09KQAnBOT/AF9f/rUqhm6c9s49PUfn/k0EYPsf09D/&#13;&#10;AJ7+vFAFaRQQcYGTjkdfb+dVG3xjjjn1x19ePfg1pbcqvtjp0/Pt/n0qIgYGB147nPvnGeKAEhuG&#13;&#10;GCRgH8KvJchtisdx9vzH8/8A61ZbR85Xn/PQ/wCfaoRMyYyMZ/LOeM98/wBPxoA3JGMinoxPPTrk&#13;&#10;elYd3bREjYd4Zd2R2PPB9/Y1Mt3xjHGcY9Mf5/IdaVpt/bAGccY7/wCf89ADzvxLZZsZWYYBH6+/&#13;&#10;+P0r8r/jzb+TqczEDHIyfrgce+OK/XHxBEsllLzklT/n0r8ov2gY2+3TbDkc8YHOOn5jpQB8V7j5&#13;&#10;5jXgFvy9ce3oaL1vlz2HrnH/ANfHX6VG27zzg5H07jv0x+X6UamWWEtu5bsPTrznpQBiswydx6H3&#13;&#10;4/H+lODFlChcED8+wA/wqGEhmO3klh7Y69f8atmSModvQcnp29qAM2bAy2MDHAOfx/LNNWTax6ZP&#13;&#10;59fwqrdSAOQO/rmog5JORyfyoA67TJs3S5YE578f/Wr9M/2bLkeVEzHIOOvtjdx61+XmmyE3CAnk&#13;&#10;Y7enX8TX6R/s6XSR28Cscjhh26/49D+nFAH6c6Zdh4EBUZP61uRkMMA9e5/Tj345+teb6TqX7lE3&#13;&#10;YGMcdvXH0rsbW7Viu5vmIBAwfz9ee9AG4oBPzDJ/n6cdjilAzjdgk/p71HE4Zc7uTjt1JPGP85pR&#13;&#10;8qjnJ5H/ANY/nigCU57ckEgZGM+pP+eaaDyBtIzz6ev9MYz9KCQo4Iwv06Y7/Xtn+tBzxkEDofU4&#13;&#10;6c/5/nQA5iS3znk88Ht09B/OpCCCR3OAO/vj/OenSoS2Bt7Dt2wPy/WnZO/p0IPc59D746D/ACKA&#13;&#10;AdznOc9ScDH+fSlLM4PfOPQcZ/njp9KCSQRgnHPH5Y/lTGI/i6Hp+HYdMdOvrxzQAobGOeB745P/&#13;&#10;ANftT+ABkDHXOBk+v4DpTOw55Pf/AB9cf54qQElhkYz36/T/AD/jQA0k4PTaQcY9fYUPubrggfjn&#13;&#10;jsf6/wCNID+Iwf5egHU0Z9ASPTn65/z/AI0AIWIfgHjpnPPoB/8ArpVIwdvBGOoGeB/9fv8A40oB&#13;&#10;Gcjkn1Jz2H+fSkLA9eR1GP8AOOo96ABm3K2T2459v0zXC+PVzoVzkY3KxHpnsOnbqfyruyc49R/n&#13;&#10;tXBfEEkeHLzaMAxt+o6fU5/WgD8PPitcbfEF8iscFyc/hxn2rxO3b9420kY+vOT6/n/KvYviuxHi&#13;&#10;a/QclX54/L/9VeLWuRNuPzE+hIwOPoP8/hQB6/4LJknCgYAUcH2/n9e1esXcKqdwOTnp785x1/Lt&#13;&#10;Xj/gO423qREZBzzz2HJI5/z9DXv8ltCwD4+bGT/9f8fT/wDWAclcW5CjCdcH36+vPH/16iEC7g2N&#13;&#10;wAPbP3ev5n3rrDYeYu4JsJ9u+Omc9PxFZ/8AZ03mmMKcZ4Pb+uP/ANXWgDjL+yMoK7en1GT36Dim&#13;&#10;aZp4W9iGMHcB0HHtj/PaururPaSzrlRnPXOc9Tz/AJ9OtPsrfbdx8cbh0HXHXJz09/WgD9IfgpCU&#13;&#10;0KAYI2qASRjP+ete0XNo+SAMg9Mk9ffp/nFeP/BxCujxNn7y5/EYxn1/z717dcqXIOCBnPr16++P&#13;&#10;8OM0Aec6lp+UJboeDkc+p69frXmGs6YFJZVyT9O49e1e+3tnvTr8wH4j6+lcHqmnl0baCw/Xpxmg&#13;&#10;D5v1Wy8sl34z1/Pn9OtchPFs+bGeuPz9O/1r2vV9MDKylMDHbnHPXHb9a85v9OMeR1K4zxyPc/X6&#13;&#10;UAcvCdj8k4B+YDH5Dge/FdppGpMrKpPHAxnPf/Pbj8M1xUsWCSRx9T+P51btpCCGBx1/HPoOw9DQ&#13;&#10;B9BaPqmAh6hQO/bqTnivS9M1DOGU5I2/hwOw+n51816PqUkYCs2TxxjtjJyP8/0r1PSNRACYbcMY&#13;&#10;5PPPX3+negD36xuzIgwcZ+nB+oI7/wCHSt1HPHOAPrzn2rzPS74sAzEY/p6kfjXa2V2JBkDGf0Hb&#13;&#10;A98UAbuScdsd/wDD/D0pCASVU46/h/njNQq2VLYBA7ev1Pb2H/1qtLyxBAyO2e4HI4GMj86AI87V&#13;&#10;yQOPyPH+f14pyENgAcrnPv8Al6dKV1UqCME/Tpkce/8An1pqjaQTnj69+n86AHHjGTwO/pnqfz/n&#13;&#10;WPqrkWM5POVbHbH5Vrktxkfezx9Rxj1Of696xNecDTLlsY/dnoOh70Afix+01MZPGk67hnYAccN6&#13;&#10;jP6DmvlZ1AQkDAIzjv1/p3/lX0f+0JOLvxzfYOShC9QeOw/+t36jNfOsjKyvIi5Hrn14wR+uaAOS&#13;&#10;uGzISwwT+fXnPXg1ZLJHbqWXJIz7/X6VVnG2bd3PPc/Qfp/nNSsrybeSCMnOeuccfh1oAqi5YElB&#13;&#10;g59sj0/z+HSrsd9tVS5DEZGP8eBj+lZEpEZOPmP8qriQ7hznP+eaAPUtB1ViURnAJ9fbHX/PT3r3&#13;&#10;nwFKbvWYEU42sGwfrgjHHHp+fNfKOnXDI6qDgDpx0xz+NfSXwnvVudftUjOSD+nGM/56UAfth8Ml&#13;&#10;2eG7ctx8ozjuOevX+lekjHYdenPXnnn8a4TwNGIdBtFZcYRTjHtz/U5/DtXbknoRn8KAJemWU5x+&#13;&#10;QP8Ant9aVWK47j06fpTBgHBOPwzyPyzQ3J649efT3/zmgDZs7rbJnoB37DqSa6+3nBHBBB/P8s/4&#13;&#10;157FJtY4HyjOSR2rpNPuNoBHI7cUAdkuJBwucjH/ANY1Bcw7wM/yz1+n86dA24BugOeuT/n2q4yK&#13;&#10;wGOAOM//AFjQBwupWKld6gYb0HPQg15vrujiaNgBtP8AnkV7jeW+5Cw4Iz2P+HToP5Vxl/YA7hjg&#13;&#10;5PGM/wD1qAPlLW9I8pnUpjnsOOfQd8/57159eWzQOzAZxn0HQfXpn/8AXX0x4j0cOHkA6d+nTnOC&#13;&#10;PT/9deL6zpwVyu3J569qAOY0+7aMjPTkfkehPX6V6hpOoN5KYOQDg9/w+leQzRtBNnsPy+tdXo99&#13;&#10;tIBIAGOh469PTP8AnrQB79pt4X254I//AFevHvxXRo+VG3K/y+teY6Vdg7MnAOePyz713trMGTzM&#13;&#10;8e/Tv3oA18/NuGQecU/JAx0Ht+uagViAMHPfr9f5fpUvTqefwGKAHEdSOc/1x3x+tGBtBxk/h1P+&#13;&#10;eM0zkBVzjK8jnj/ChwM5IyCRjn8e3X39aAF4+bJyTjufypu7khec5PJz+efbpQT82c4PUnAznH4/&#13;&#10;5+lV5TtAdjkd/Uj2/DtxQB+bn7ZGqrJcwWiAYNxwOv3EPX1wT/L0r81buXy70vJ69R93n0/wHT1r&#13;&#10;7l/at1QXfiyCBX3hFmkYehLbR9P8+lfC94ENy00zZAYZGO30x60AZOuz74j7+vbdk8D1Pt/hXESo&#13;&#10;WIUDAJP+fWum1OYMFTGQfz/Hn8v51hF/LnSR8EKc4xnPPT8e9AEMtrJHEkso2rJ938KoP16YNbNz&#13;&#10;dtdKiNyI/u+gH4fSseXrnuaAGDrnGMV6J4IUXGoxQEZLMPwBPQV50qk9K9U+FlnJc+K7FE5Adc9a&#13;&#10;AP3S/Z30sWHg2IoOCqj0HAGQB/P6V9FqOMYx1HT15/SvLfhJZi18IWSD5QFBHqOOB/8AX716nzjd&#13;&#10;1Bzznr7enFAEhU5Oew4HH58dPatO0uGVgGOSMZ9/TPIrJYEg7cHPv27dfTp/+up0cqSAMY7n1oA9&#13;&#10;N0y7DADPH4EnPb613NpKrjr7jj2/+vXk2kXeH+uP88gcj/8AXXodjNyCOQfw/wA/SgDoZEVl5HXn&#13;&#10;p/KudvICc45/p6DpXSI2+MAfzz/n86ozxjGe3v1NAHkOu2XmxOGHY/Xr3P16+lfPPifS2SVzt5I7&#13;&#10;Dr0HHTv/AJ7V9Z6rbZBwPy//AFV4v4p0cMrPjHXp1JI/+v09+KAPlHVbTyWZ1HA5yPT/AD1/SpNH&#13;&#10;uRHIcHP+eMg/T866XxBYlFO0ZJzn6+3oPrXCQE285VhsGT1OD7dh+H6d6APc9HvRIAVIyeen4evG&#13;&#10;eea72yk3Z556D9fp0rxjRLzgAHPOPr/ia9Q0y6VgpIwc9snjPf379+1AHYE9MDA+me3580jISeTj&#13;&#10;pj0z7/lkVXR9yAE5OenXP+c1YUgEsTwefXnt+nftQAKpYnPQZzweM/56Ui/LzjAHp09aeAfXAPTr&#13;&#10;nGPxzTOAw5z7/wD1vX17/rQAANg5I54x0/z71wXxC1EWHha8lBwZV2A8dzz74x/PtXeqQvU+3Qnv&#13;&#10;0/8ArV8z/tMeKx4c8CXU6OA8VvLJ0yAX+RQfr2FAH46+LtYbXPE2qagxLi7uZGAzkhN3H6D8OK4r&#13;&#10;UZx5UjFgST1PUZ4Ptj8K1VEm8g8YySf4ie4P446f/Xrm9Ym8tVVOQSc5xzxyDx39P60Ac2FZ5tqg&#13;&#10;gjjp07Y/DNbE7wxMYAcIDj1LYA9ORgf571Hodqbq4DE4AJY/7q8kVNPLFuJAAADDGeSSf5nuaAK/&#13;&#10;mtE5bo4AwOfTqfrUJka6mCj5FOe+B/n0/H6U5mTcZiMZwNoOSAfeo4w23cxyR06jk9O3+e9AHS6R&#13;&#10;gXCCIZPA4/rjjjH4mv0y/ZO0L7RcxXjLkq5bce4QDgZ7DPBr83dHtiCNmSZMAfXjvxjp/Sv2P/Ze&#13;&#10;8MHSfC6Xci/OyAIT3zgnA557HNAH1pF8oAUYAx17/wA/5Vq2bgSAKcEY/Dnt79/8mss4Uksc4wO3&#13;&#10;8+eatQMVbeT0IGPxOKAPXNIuCVC55H9Pyxmu3tZNy9Mf56V5XolypA28j8P1r0WxffjnIP4Z4xQB&#13;&#10;pXKbh+H/ANfmuX1GEsDgZ/wz6V1zcr7gVh3kanIPH0+n07UAeGeKLLcknygqO3XIHX+tfOXiGz/f&#13;&#10;O2DnuD6g96+u9fs/NQlRyQe34cmvnPxXYFZHCDkrnk4Pf065Oe/vQB4agMU4OMAnnHcfiM/WvQdF&#13;&#10;m4XJyMY5PXjn6npXEX0LRSlxkBfocevqe1bujz7WXkjnHTg+uPzH40Ae1WEm5RnBI9zzzz/9YV0E&#13;&#10;bc5UcZPT6cD/AD/jXGaTcKNigDI7fX6e1dbEwZQxOQMDkZHPY/h/nqaAJ8MCcds4/rz2+npT3G0F&#13;&#10;h2/n3FM3jllAxz9MevT/AOvTGc5PJI79MHHOPw/PNACYKjHc4/z+lOI2nCjdjHA4785+n19KQHdy&#13;&#10;Op5xx0Pf/PenY+XlsY/M855/KgBm7rzke/f+Z/8Ar0McMcrkjIz6emR/n603bweMAc8Y/T8aeQd5&#13;&#10;JGSCevT6Y/l3+tADeDxjGfXuDjODTc5O7oPx59M/Qf8A66XaeGI6n06fX29fpQBx8vyk5H6dj+OD&#13;&#10;QA1uwyTjPXP5jP4Zr5u/aN8Z/wDCLeEbh9wGyGSQjjliNqDHuT/k19IHDAjaN3HXOeOxFfl7+2R4&#13;&#10;zF3exeH4Hz9olLEAjmKD5V9M5bn/ABoA+DLueWQvLdfPJId5Hqc5OMe/rXH39557NxjsOO30rob6&#13;&#10;4yFwM4H6k9s9/wCnNcXcynzDjj8evPc0Ae6fs7+F7jX/AB3FKkZdYNqBtpYK8nA/HFfs5fyPplpa&#13;&#10;aMjrJJDHtVWTbwo/P8eK+Bf2PfC01nZy6u64lcNINy55Iwv4Y7/4V9rT3Vi1/vJNzelAHwC2M8sA&#13;&#10;Og6557cYxQB1ujWNxK0YmYDGMoowpPc/nwP58V6AtskRRUG8nGM/ywOnSuc0NbiTZM0flkMx2jH4&#13;&#10;E+vXtXaWJiabdneTj8l9AccdOaAN63tvKt9jEFmUgknA7nk/0ro/DSR7llHLsMt+B4x+FcRc3FxK&#13;&#10;beN1x5hYNg/KABn25Hp7Guv8OOUKoSSevT/JBoA9s02QDHPHH4VuSYMfXkVyOmy8r9OTnrXWqwKg&#13;&#10;4/p0oAxL4nb8vP6cf54zXm2vxM0MgAxjPufbB/8ArV6begjOOh9jXA60hKNkYOG74x1x6nr7dKAP&#13;&#10;mLxLbgGTABJ6gnp64OOP515ZNGUuCQcjPHT9B3/zjriva/E0QaV0JAYn6fif/rV4/qCGOct0IJ/+&#13;&#10;v7UAb+ksRjHzbs/X8DyPrj/CvS7ByygYyB7Z/LtxXlWluwxgH/DPpx/nuK9J06TMQU5YE4PXp7+/&#13;&#10;4UAdCivx2H0/HOO9OxsXp1x/9f8A/Vmmr6dMjv8Anx/LFG5sjaME/T+X40AJgYJXjGf8/wCPtkdB&#13;&#10;Qygqec+3rzimL8gIIPPX15/z+tP3ZwRyc8jqOvuO/rmgBp5PAwM4447fTt+lNyPmAOAfx4/z060u&#13;&#10;Pmznp3HH5/5/SnAcHHJI478DrxQAxlHJIwTyOe/Xr+HekHOQRy3pxn3BNKW+Xg5Ppk579Pz74oJB&#13;&#10;B5wD09P5UALyRx0GOOmMnHSoywXA4wPqD/k8D6U4tux3J/M+49enekJI69uv4d/egBhIYnIx1+vX&#13;&#10;gZ/z/KmBdwyeemSSefx7/j+VS5bucg46fr0/So8jBwMnjuT3/wA//XFACAE7umw459D2H+f8aMkL&#13;&#10;nGAMDr2/z/8Aq7U1iOeCOmfy7/5/TBpDhVUtwW6Y7Yzjv/TPtQBO1xFZxmaVtqRqSxz0AGT+n9a/&#13;&#10;Lb9qz4lHxDrkOj285McZaaRc55b5Yh+C847ZFfePxc8UweGfCtzNcy+SGRmfnB8uPlvxPAHqTX4q&#13;&#10;+LfEM2rajcapOcyXcjSFTyQG5A/4CvGO1AHnmouu+YK2CcnA6EHrn35rl5XJySa2L2QszKxOOoyP&#13;&#10;yz9K0fBXhqfxZ4ostHhGUlkDSHB4RTlsj3xjmgD9CP2Lvhe0dsfE9/BhyftDGReApBWID68k5Hpi&#13;&#10;v0psoQ11lzsA5JH3ifX8f/1V5/8ADLw1ZeDfBVrYbfLnlAeQYyw4wgx7Dn8a9NijEdttxgE9skn6&#13;&#10;4oAr3lyqkrCpLDPzZwM9+fb+eKzdNhk3/aGBBC4Vcd+ep9T61q+WWdcDOGwvBLADG7HoT6mp2BiQ&#13;&#10;IFLORkqvOMnqT/k/SgCnezrFEM/M+MBccBiOenoBj8vWsSxDGEblIzlR7Af48k03V3mM4iRsFCFy&#13;&#10;ADnn5j6c9s8+1XISxRdw4+n5gf5780AXAO2cY56YxTT0bLc5PsMjoQOf51H1ORwDj3/Tr/n2oYsS&#13;&#10;WzyeeMc+mR3oAeOThfvcgc4xjt/j+lIpIYFRyCPfJ/n2xj0pnO4HqeO3B9MevXGaXdh9x4P6e38q&#13;&#10;AF+6WDYbA9Oee3r060Fvmyo4HBxx+Ip2SBjOcn6+/Wm43L6EZyfX6ntQA3bn5mIBOOMdeuf5fp9a&#13;&#10;Z33ZyDnjPrzj2pSQe2eB3H8/8KjLsWOeT/Xjj9OP50AIdu4rjBJHb9Md8/56UOg3fNwO/bjPNOLF&#13;&#10;vvAAjGT2z3/zn0obI3Bs9c9uPTtQArYyVI59ce/IzUZUYAA/PuB7fSlWQbQAcZ9z/LPahiRxnBPq&#13;&#10;On5+n86AICoVA3b09eOQRxxSKeqDpgkc55yM54OPy+tPYsTt7jPp2+nI/wA+9RMxVclc5x6dv1oA&#13;&#10;aWCjKjJOR22jHp1/rUj4BDE5X6d/5D60m5c4+6PwP4EfXtRu3k5GMY6ZPA70Ab+jg/aAoGAMfnnJ&#13;&#10;H/6+te06KPuheScc9uOma8Y0Rd0vzHqeBxz37e3+Ne06N1TByemf5fhigD0W0X91jnH+e/8AnFJe&#13;&#10;R8ev5fpU9r9wAdW59MD+tRXrYG3sPp6/0oA4nWtogKqcH8Rj/PFeB+IwTvbGTg/jg9AP/wBVe/ax&#13;&#10;/qiM4/z78/5z614P4kBjBPcZz9Dx344oA8G1chro8c7vy+g6fnUmngE7hx+mM9Pw/wD10up7xM+T&#13;&#10;jJ9PTqcfyz6VJp4xIMjjHP446/X0P9KAOotxgDg8e3X14qLUryCxtZbudtkUSljwOP8AP9KnjLbD&#13;&#10;uGTgdf59u/r+tfOvx7+IC+GfD81tbODOcIB3aVgdoHsvc8igD5T+O/jpvEWuSaZDIPItX3zHPWQD&#13;&#10;hO+AvU/XtXy7qF6WO1RtLe2OCcj/AD+fHFbmr3MhMsk8m+aUlmZhlix5Y9eMnvXm+oXjF2TPzDPP&#13;&#10;19z+VAGddyM7k+p/X/61e1/A7wYdd10ajcplIAShZSR05PX9a8TtLaXUr2KzhBLSMF47A/56197/&#13;&#10;AA00mz8J6GIyf9IkTepHzZU+mPpjA6dTQB9U2lxHbw2+nQlQoTZxgDdnk4PTPrXZRyCK38lDwMAn&#13;&#10;pjA6/r+NeJ+EJJ9SKTzOrBTyfT3I6c/nivZLWe25ijPnyADnqgOfXvjHGf1oA4rxZOlnbTsvJIGO&#13;&#10;Dyf0yP0rifA+iS32s20t8CkMr7FPHJP8TeuPT6Cu88RWdxqDJEoLu7DCrk8Dpnj8P8a7nwd4ag0y&#13;&#10;1E0vzy5bGeduf0HPHHPagDsreJbeNIEO9IuE4xxnlvqx71bXIyhOcf44GR+P9acykNjqeR+X8vwp&#13;&#10;uQTkcEEe5+vt6n2HSgAYHadrDgnt6j+X/wCv2qNskDAAwOf8fQf5x0zTwTuO7t3x/wDrpokJG0DH&#13;&#10;X/62M9ee1AETAqen6H8x+tNbIUgnbkjPTg4xx/8AXNSsTjd1PY9/ao2PUjkf19f6c/SgBhclOeCc&#13;&#10;Ywf88U3HGVwMZzj8/wCtLjaVUngcEnPfqf0/z1pcMflJxn+QOAPqB15+nPFADo1LOAO5AyPy9e2P&#13;&#10;rXa6RCMrjocg4PGPfp/n2rkoACV7gkcYwB6/l/kV3+kQbthXkYByCPTn6/5/EA9B0SLIHXP4EfTn&#13;&#10;+ld2qcfQD/IHpXMaLCdqhxg9eueorrnjwg5zx+f4+lAHP3uCpPA/Dv3rzLXUzvYLuHXoRzjHvXqd&#13;&#10;0pIfA56Y+vT17+ma8w15zuKk4Bwc9c+vA7//AK6APFPEJ2buMHPoc4rgl5fgZGORnrnrXceJG+fI&#13;&#10;OAM/LnkmuKi/1oYHJJ4x3/p/kUAblipKja+CDnBPJ54HHFaa5BzgcHHfn17n8ulUrYKFHHB9ffqM&#13;&#10;1e+UbD94kHkcEf1/z9KAEGVwpOc+ox2qNl4DL17+3Pv/AJ/SpN3c9h/n2P8An2pcYz3J/n09Mde1&#13;&#10;AEYHBDDpjuepPHPt36/SkZexO0jj0465+g7fh608Mqnr1x7d+px2/p3o6k4PP48ZA/n/AProArsg&#13;&#10;BJbkccc/559fSmfMSS3Tr259Ov1/L9ZnwxAxgrjHUY/Om9GJ64x2zyR69fwoAiI4PGAefXn1x/kV&#13;&#10;Q1G+h0+2ku7h9iIMkdevoO/pgVoO6KTnA78+g9c+3vXyT8dviPFYxPpGmy4lcMAFYgqOVLn37D15&#13;&#10;NAHiHxq8fz+KdZn0+1fdbQH5grZVnxgDpzs6Y9cmvni9maMNFkZA+uOO319av3t2UyUJQc89SeO+&#13;&#10;effmuTvrlmOxPmJ+96+3ocUAZ11IXlO7PHb617r+z18F9T+L3jO0thbsdKtpE85gDh2zxEOOcjn2&#13;&#10;HXrXkvhbwvrHjPX7Tw3oUJlu7tgB2VRn5mY4OABya/o4/Zb+AmkfCjwXaSCD/SpYxtL8Ocj5pD05&#13;&#10;f9BxxQB7D4D8EaX4G8N2eh2cKxmFF8wrxudVHAHPA6Dt+ddbIijAfHHPp1+laLxgPjuDnGc/if61&#13;&#10;SuQqqWPbPAGSevOMd/woAw7lmcHaQQO3rx/OvPfE+q2unwM0pGD0GRgn098d+1b+v6vHYwyvOfuq&#13;&#10;TtHHtkn+lfM/ivxDNqGEmfPOQMH5R2OPf/GgDm9e1ifUrht0mUHpwOpx+AycHPvWFGrZG3g+x/p/&#13;&#10;n+tKULgljxwe3T/Pb8cdquQxbyWzux6+/wDhmgDW09CCGJPTk9+nfvx6V0qgKMEccY79OM/n71k2&#13;&#10;UTg7s5x6cc9OeO+Mf4VtBML3+77/AJ/j/wDXoAxrp12FUIJ5684xnPqDn8/euYu5PlPGM+g/z19a&#13;&#10;6C9OVJJ7/Ljt+GOfTt/jy94Mg7uAcH6cfX34/WgDkbyTcTk9e3A+p+vT/wDXWWCd27HA7L2PetK6&#13;&#10;AMnK5H4fj+XX+dVbdfMcEnnkdP8AI9v84oA07dQflGCOn146ZIx6dfx7VpcADggjHpxk/wA/Qciq&#13;&#10;0ChU759MH/P5davHGeen88ev/wBagBh568D8OM/lyPp1qNjgkY49un+R09OlS7QAe5X8T2we3U+v&#13;&#10;+NNVc9WxgZ6df89R/nAA8Anv2Ptgev59/wAaQA5wAQOfw9/881IrZGCMHp9ePx/r374pHJJ5GTyB&#13;&#10;/wDXGOp9/pQBE2MA5yACB1/X6H0qHBHfBHJxnH4emR0p5BOBuzn2Cj8fz59aQHIHcc+vHqPfFACM&#13;&#10;pP3DjOeO/TjFNG3aCBkj05/L605gRgsfoffH/wBf25pGZiQoHHTv0oANxIOOhzjOevTn0/zmoWkU&#13;&#10;Y7e2P1A/mKmyWbbnJJOO3Xp/iag5VSw5BP1+n+e9ACbtwwevP4j/AB7+2aZlxyDk/lkdvz6nFL5a&#13;&#10;Aj8cfXHPGO30Pr2p52g7mAOff+VADATj5m3eg7nrg/hxx70jE5JbAIA5x1I7frSggMNvoM9/xH16&#13;&#10;Uz7rHPAOevbP8/egBhByMjAHX8eB/jmm5AJcHI/TLccD6DpThhQGY8DPfv8Aj9aUkZK9T6+mOeh/&#13;&#10;Dn9aAJo4t7bQ2MnIGTnHv06f/rrvfD9rtkQHkrz7ceh559MVxluMsCAcD6flxnHP8q9U8NWrO6Jj&#13;&#10;j+ZH9PagD2vw1BiJGI4GOevX0/8A116DNqdnpFg99qEoiiiGSSe45wBxnjtXIaY8NjbG5nIRIl3M&#13;&#10;WPAGOvp26/gM1+dP7W/7R89z5ngTwZc7JQCtw8ZJaNGx8uf77DrjoPQmgDz79rT9pKbxtqk3g7w3&#13;&#10;d406FitxJGSVfB/1SNz9XIzk/KD1r4C1TUjbpsK4aTrnGMfTtnj3xUuoXawrvyHkPI9CfX2/zxXF&#13;&#10;3jsZBJPkk5zznPc/z9u3agBs15LM7bhgH26Y9P8APHarnh3w7q/izWLfQtCtmubu5YKqgEgc4yxH&#13;&#10;RRnkntWdZWl3qd5FYWETTzzsEVF5Yk9BX7W/sY/srp4b0eLxn4ptwbu5Kt8y/eAP3R3Cjv1z9BQB&#13;&#10;3X7J37MmlfC/QIdY1qBZtVuQso3Lht2M72B5AA4VTxjk8mvumOFYVDIu1iOcjJz7nk4/H8Kv/ZEC&#13;&#10;B8bSccDjhcYHrioXbn5Rnn6/QigDImX5jtGQf09P/wBf41i3UvlqN2QQMHOcDJ6mtm/njiiO05Y8&#13;&#10;diP/ANVeIePvG0ejxm2icPLID0I/IfrQBg+PfGcGnwm1tmDyt6E5B/8ArH/PNfNt5dz3Usk0rHJz&#13;&#10;n39BUmp6hc3ty8s75dznP1Hp+GT/APrrOBDDbjjp7Y9f89KAGPklsDke4/X/AOtQRuAGOmOPT36f&#13;&#10;570jrhiCcA8Z7d/wHT1xSsdpG0c8+vPHTr9aAGN1znrznHJB7ZH5n60zJyxAzn/P0/rUjjBIPPQc&#13;&#10;Z/HP4AfT8aaGC9R1I6Dj/P8An2oATJbIHA9cfmeKjIY5JyN3PQ/oPUf/AK6X5yxJ6HGe36fpzilb&#13;&#10;C8EYA6f5PpQBEysScfL9B/nr+fajkHkYA7Z/U5H+fWn7tygY4PJ65HPPoaYznapXgjPbPX/PIoAa&#13;&#10;Ru+9wSB1z0/OmEELjGSME+/4+nsamIB+Ud8H2/CoiQMKTyeQPXB/lx9fX0oAiLHaQvAJ4/wP+enF&#13;&#10;NAJwOoHT8+e/T2oYYOMEgDk9Oe5H9c96RWI+VeD1z1784/lQAgR1CEnaRn6ex+tSEDCkqD09+v8A&#13;&#10;hTlXZkg8A8Z69OR+lKcAjA4GMAEDIJ65/wAKALNqPMKnGT78kds9f1Fe0eDNN82RCEJJA5/pn37e&#13;&#10;leWaVbGSZONwJ+XgD+fp+FfTfgTTD+73ADgenX1+n4/SgD3jwppojjQhccdP5Z/DpXsdgBAh4wOP&#13;&#10;b8+tcf4fgEcCY5AHHQf5/GuzY7IyTwD/AEoAzdX1EIhwcAD6YFfMfjnWMJIcgDB9vr6ivbPEl4kM&#13;&#10;LsWwD35yfbrXx/4/1hXSVQcjpkHP59ugH546UAeG+M9TaeV0DAAnGf14/wAa8sUbpcZ53fXHHOOe&#13;&#10;nv8A/qroNcu2luHycgHuPX/PWsaMZAAGemOMd/x68+nH50Af/9P83LnSl3Ag4/LsOOf69+9Zb6Ou&#13;&#10;8FU78H26jn65r0h4N5yu3aO46jjjPrTV04NtyBzx6cj/ADmgD0X4O2CQzIuBkH079+nXPGPyr9Lf&#13;&#10;CS/8S6JWxkAenT1/Svz6+GMKW91EUIOTjPcr1/Gv0D8KHNlG2OQo69/fj1/zzQB2YAwAM889M/56&#13;&#10;U4c4y3DfiP8AOaarFgWIwc/QD61IQMlQckc/gf5cUAPycDJweffHHPPpTV+Yeh/D8Py9f5UzrjnA&#13;&#10;GeB3P0/z/hKAF4Jycehxz7de/agAVRgeq56e3r/+unFQOxAHPp/+um4O4jGM4/Xqc/1p2Q3LnGCO&#13;&#10;fX/9dACMgJOfmI79AT3A7U04AyOCeO3GR2//AF0vo3XPTj9T+PHH1pR3BJG7Hbn6Ae4oAYcZLY4b&#13;&#10;v3554/lz+tPIYkAZzzz3+nr/AJ490OCpXJI9sfoOv+fWn9wx6j8T7A/5/lQBGAG7cA9On5mqzwZH&#13;&#10;A456encY+lXCACWBxz9ffBH0ppY7tvAB4984wMep/wA+tAGGwKkHaeSe3+T/AJ4pqyGLJB249unp&#13;&#10;6c1rOgbAI55HX2/HpWZNCQG4zjH+HT6f5NAGVqD/AOjSKDztP/6u3Wvy3/aGhMV1OnP3m4x0yOpJ&#13;&#10;9Dz/AJFfqFe5EEueCy/ifwzX5s/tI2pFw8hBA+Y84GDzz+P40AfAMuPtTFTweD1PfP8AhUOqYeAK&#13;&#10;evXPTr2+lT3eIrksGwAfQ88dgapXxeS3JyASD1yOB06dcep/xoA4+OZxJtRiCcZOBzjr/wDWrSM3&#13;&#10;mxA5wBkkfh3/AByKywRvJ9c4NWWfMfzEDOM/kcAj/D/9YBmzEbiuef8APWnxMMnv9Krsck+vvU0Z&#13;&#10;xjH/ANagDXs5jHMjZz/XPt3x6V9/fs96kFtYgrYIC8Z5GMYx7DP61+e1sQZAQcAc/wCP1r7N+A2p&#13;&#10;LEihTjaR6ev9P88dAD9PtH1ICINuyD78En2/oK7+wvxs2q3ynHHqex/l+tfO+hawDGm1umMDP4YA&#13;&#10;9frXpmmakCwBbIJxx1x6f/q7UAe12t3lfqfXv0xjPStRJWwAvB/rxn2/zivPbHUFcjkAegBGPY8m&#13;&#10;uotLoMT5Zzn6+nH8s89qAOiVsjrgkDPPQ/p054pTtwB278Djj8f8+1VUfeAGP6cc9KsjAJXnnJx6&#13;&#10;emOKAAsCwHJUZ6/TA/xpVJPXqMenT09aBuHLDk9fqTj/ADx+VDcYbrjGeD2/x60AOUhU2jgc9ulO&#13;&#10;U5AGMH8RnI/+t3qvuAAA6j6c5/H8M1KjHgk/L04PT/OKAF2qw6ZI7k9+g5/pmlKglVOM+3v6/jzj&#13;&#10;/Cmrt4OeBkf/AKvw70/IBZgckH+719//ANf60AIq/dB4yCPw74+v86cRxxg9P6j+Q/LFNyuQc4PX&#13;&#10;v+f1/pSnbyvTHPXgcYxj+fb3oAcDg5wCQO/HX09cntQQTkYzznt6+/8AShiBkFuDzx9fwyP1o+UA&#13;&#10;qOM+oyO2QT68/wCcUAMfBy3Q9/8A647/AErhvHOZNAu0I6K3TjH1H413LAMnI4Hfnsf89K43xqSN&#13;&#10;CueBvCtnHI+mMfn1oA/Cv4sRf8VXfsT/ABnHr+XSvF4QTJnPOeB0OBz/AF7V7j8W0Mni6/wcAseM&#13;&#10;ZI/ycfy6c14kjAXLDqc4yO/+fzoA9A8ElTqsKSPtJJ/Mdufr/npX1KkUTRBWOGHHIH1z/wDW/Wvj&#13;&#10;/wAPXQt76Nt/IOctyCPy/T09q+n7HVf3SZfGO2cjr29M9f5mgDsVtJGXaBnII4/z6f8A1qja0bOA&#13;&#10;MZPPTkdv1ptpqCPHvBIHX07Z6D9P6irE1w20cdOenPHagDEvrMqoUfM359+AD+hxVW0sWF0m4bgx&#13;&#10;AGO3P9fT+dazyBiJGAyCB04wD7Z59O9aVtGrzxNtAKsO2RmgD7p+DyL/AGLD0A29c46ccZr3IReg&#13;&#10;yfp09MHv9a8W+D0Z/seIkkg9Rj+n+Ne5FeAMdM4x3J6YP8sflQBnSRCQcjrx6/8A68d/WuZvrEMC&#13;&#10;QvJ/p1FdiRkfLwRgjOR+g7/5x1qk8AbgHgf5/wA/oKAPG9X01snAJ7Ajp9fc/wBK821XSgSTsIIy&#13;&#10;BjqPr7Y619E6hpo+8Bn274HX8M/lXCaro64LEYJ/r0z6ev6UAfN2oafKjkAEdRnrjNc9IjBjlMAH&#13;&#10;/PFe4alpGSTjOcj6gd8e3WvP9Q0oopKggjPqT16n0oA5u1l2yDnPP8vf/Ptiu90fUmUhGOQenXPP&#13;&#10;v29f8K4UwbC2RjA9cj/I/wAfWrtrO8eO3bPOc/l3+lAH0Jo+pjj5sAY59D6/X05r0nTL3dj592OA&#13;&#10;T2+v8q+c9G1DZjLYx798f5465xxXqWk6gWAycZAxjp05B9Pw/SgD2y2mLgYPb07/AMq00cMQAcDq&#13;&#10;OnHHfrwa4ewvsqDnIA9f1x1711lvceYpUEZGM+n4jr/n60AXyxIJIyBjoRz65/z7Uwnocdxnnrjj&#13;&#10;rThlicEdfbHv/KkZSBknjp09O/Pc9qAI1wWJYD+fT/CsHxLIU0W7OOQjHHqfT2710HGSc5HQDvk/&#13;&#10;/qrk/FzbdBvdwz8np0/zkUAfhr8bpjP481Pe25UkGfxAP514s6osD7GywHPT16Zr1P4xN5/jLVQp&#13;&#10;bmU8gY4554P5/wCFeSTqI7UHPJ7Y4I9ue3+cUAcncyFpfvZA/wA/Q8GtdbSWWEOBtA53Zxke34c5&#13;&#10;FYkqqJgM8V08jSJYiORwhA6H1x+mfyoA5S7EceVU8ngj6ZrNU89KuXOSxLHLHn/P06VTUEY4z/h1&#13;&#10;oAuxyshDLwef16/mK+jv2fmeTxdbK43ZwMYx6Y5/D/61fOtqgJBYcDn16diOtfTn7O+258ZWq7QS&#13;&#10;pB46fn7f570Afuj4PiK6LbkcZRTjPfv09etdXt6bsZ7c/kelYPh5Vj0m2jxglF9hnHaugBOS3oR0&#13;&#10;9exPegAbJJIOR1/wPA+n+c05cHjHXA454/zxx60AMOmM/jgD8qQHOG6Aep9B+H+elAErcZyOnH1w&#13;&#10;cf59KtW8pHfHI6diemfyqquTyTgEn8Pp6U5WCAHv7/ocd6AO8sLlWUdMn/P+fpXQwEMuAemf8+v0&#13;&#10;Nee2F0UYHt9fwz3612VtKpwwORx65OaANSaEP06HPvn6Vg31mHJ4z+WePwrp4wCqnb0H/wCv8c1D&#13;&#10;Pbhl+boB3H+FAHk+p2AcsuAQeOR+uPz+leKeJdGMbOFU4bp9fT/A19MalZDHPOPxzxgc+teca9pK&#13;&#10;yKwI49T/AJ/qKAPk3UbLaxGMEE49D3zj8KzIJPJbbnIz1Hftx/hXqXiDRzEGbbkEDgY/DjoOn8q8&#13;&#10;1urcofk5wf5e/Tj+lAHeaNfZwCcEfkeBxXpem32QCWxnIHH58V4Hpt00ZC7sj37euceo+vpXp2kX&#13;&#10;ZYI2T2Gcc/z/AM96APWIpfNA5yBnHTr/APXA/DFXQpKjAyRwT65Nc5Y3HmAZHXIHHPB6/wD6/pXR&#13;&#10;QsWx1Gcfl7/0yaAHDABbsQMZ9c9PyH+FOCYAVO38Pbnt0/z0pRtIBz8v4YA6e+Kf8rE5OcemMe3P&#13;&#10;/wBegCHcMf3M9unaqOoSLFaTTt9xFZj2H3SPy78fWrrjAOTkDj/6wNc34qnW38P30jdfKIx+nf6+&#13;&#10;1AH44ftC3/2zx3eIzEpFDGufdtzHHbPc+9fKrxxmZyW3kZH617v8XL/7V421mdiT/pDL2wfLAHr6&#13;&#10;dP16V4sSrx7YiM8nOBgZ7cf1oA5O+zPcqu7aATyew/n+fbtWLqEcUcgVTucKO/Geuc+lbbJm545w&#13;&#10;pz9c9PfI/Lj8Mi9jzetEBk8DC849BQBTSPcMjjFUJ0Cvjdk/nWxNG0CcjHHT/Ef5xWJJkuT1JoAd&#13;&#10;GM8d/rXvXwHsjd+N7JcfKkgc+4Tr+HrXgyfLggZP+NfVP7LOnyX3jyApzsx65xnJ5/zigD91PBdm&#13;&#10;LXw3YRoMYjXOPpn3/T2rrzjbkHJ/D+lZulwGGxtrbbgxoo/ID+X+TWiqqc4zg/5NADiOeTg/yqQM&#13;&#10;RwAAQMe3px1/P/61NIyDjj69MnnPJ/xpVC855HPvz6dOnFAGrYyeW2FwCcfT6Z56V6HplyWUHOQC&#13;&#10;P/r4/pXlcUoVtw5HAx6+5/xNdhpN2FwpOf8A6/8AgO360AesWUwYYHcn/wCvxVyRN3UZBI/H61z2&#13;&#10;nzkAYOT/AJ710qHco5z0z/8AXoA5m+gEigY4x/n9K8112zDKwUY/P3/XPevXruFSemT6dK4rV7Ze&#13;&#10;SByfr0zQB8peJ9OYb2C8H19T+A5NeJ6jCY5idvzjuOv59Pb8xX1h4r0otDIVXIO7mvnTXNMMD4zj&#13;&#10;Hbk9+n4/55oAztHvADt3EH6+nSvVNIvN6gkHgdAe/wDnj/Jrw6BzExwOPX8OPw9P516Nol6Wbbuy&#13;&#10;DjuMdc9aAPa7KUygDOCMe39P1/CtBeOhPXjtwDjn9K5nS5w65JyR3xj2GfQV0SPwCvBz1XHX0OeP&#13;&#10;SgCyCrjGe3uMf57e1M2g469P/wBXHWnLuYhV6jn6cUbtzcdvy5HTP4/19KAGthQTwMDnJ/Tmvzo/&#13;&#10;bS8R7LD+xN2Xup4ocdQBCDIxPtk8/Sv0Sd1QMWOQBlvYDJ/+v/KvyA/av8QrqPiu3s0cuYkebHU5&#13;&#10;mYhTn/dWgD49ubhoVY4JO3HHPJPT2ya4bVLqWScrnAU9gOM9a7q4WNVLYJJOfToMA59s9vWuAvl3&#13;&#10;OeMO7HgnB9hQBu6TE8dgZgu7KFt3plsfmf5URae7je74B+br0+n+PT2ro/skkOlJkfLKwVeOCsa8&#13;&#10;/wA+c/zqP7Gyw7Rz3wOmM9CaAOXW1RpT/dXp6Eg/rinpFLKfLxyCcLkcn+p555rWmtlDLEgyBycA&#13;&#10;5yT0x9ehq3FbCNEZ1XI5Hrnp3A/WgDqfAelvqHiGytsYV5UypHHB6E/Tqfwr90vhhpqad4PtERdp&#13;&#10;ZB268Dgn9Pyr8hfgNoDax4ztzKmRBjA68kjk/l9K/bHSLUWemwWyLgJGox24Hcd/8+1AGknG3tn3&#13;&#10;wB9O/wBKkDBgB0PP0/E9v/rU1BjAGDjHQ/lzn/PTNKqDb7HOQO2D6UAdPpV24YLkkDHf0/z6V6np&#13;&#10;kwYL3zz614vYt5UoYMMZH416jo042DnGOvOOnqf6UAehRMGUZ61Uu4zt56dP/r06zcMg29/Tn681&#13;&#10;YlUkZA4ORjjt0/z3oA4HVLc7Txx+B/T/ABrw7xfpwEZkC56jrx04/Lr/ADzX0XqEOQdx5PXAznNe&#13;&#10;T+J7MSRPwDwegzzyQPyH9KAPkLXLYB2Pcc/n7/8A66y7ByJQnBLEfT247fpXc+JLMLO+Rgj2HP8A&#13;&#10;L657VwKDyJgy8En0PH48/h/+ugD1rSLgFVB6Hnr6D/P9a7y0wUAU5/H37/h2/D6eTaNcAqjZAxj1&#13;&#10;6jI4HavTLCVXxvIOcfn/AJ60Ab+7dnuSDyDj/P5U0hySx5Jz3HbgcfUgU5BtDYz8vQen4UYGDuGF&#13;&#10;H+ffrx/T1oAZtGORgn14xn0H+fypM47YA9vf6f57U5sggsMHjOQeOf8APemnY2QDtB9eMZ/L0+tA&#13;&#10;BsGCAcg+v+env9KXCEnoAfb8eff/AOt7U1UBznjOe/Hvj65x6UFVIyDgHoCf6UAKwAUHHUjPA45H&#13;&#10;XHWmBQQGJ5x+Wf8APH/1qQ88Z65PH8h/SkCjbnkEY78cDPPb8M0AYPiPURpGiXV//Ei7V7YY8A4/&#13;&#10;Ud6/DD42+Ix4g8fand7t8dqVto2zu4iGGwfUt1/xr9cP2gfFsPhnwbPOxx5aPN1HLKNqLznqx9fx&#13;&#10;r8RLhpbqR5JTl5SWkYjksxJYgY45PBoA5e6Y4bf949Pc+p/nWTaWhu7qG1U5Mrhfz61u6y8UYESq&#13;&#10;CQDzx1zyTXR/CzRG1rxRChBKx4wcZ5JwP0zQB+n3wc0mPw/4OgdgIWkMUZycDB/UcdPz5r0fQbmO&#13;&#10;e+YI4KCRhuI2K2TjgcFunUcYxXj95f3cFkmn2rqkMZ3Bz3ZUxj36enGfy9J8DeTZxCcN510xyZJO&#13;&#10;TjqcD+Ee/WgD6Dhu2CpBAcEDaTwB+H1z+GM12WlEhVRRgAZG/PX29PXFeSadqBurny0GEBycZyfb&#13;&#10;HoTivYNMX7PaeZIMv97Ht6/05oAnun3SpEfkEQ2jtjccnP4V0mjS4lU9D7e341ydoyy7g+DuJYce&#13;&#10;vb34/wD110OmvskGD/8AWHvnHrQB7JpkpO0+n+efT6V2kcmU+vsO9ef6S/7sFeSP0x09/wBK7O3b&#13;&#10;cvt/ntQA28B+bAGT/k9uK4jVEyhI4OCfrxXc3ODk8cDk8fj/AJ9a5HU41JORz6H36/yoA+fPFNsQ&#13;&#10;xcjHBPPQflXierhTIRjAB49/5Cvo3xXaFlZhkE5AyO3+P9euK+ftbjwxwoOM+/8AUdO596AKOmyM&#13;&#10;pCnjHHcH1x178V6Zpkn7tUJ5x+Y69v5YxmvKbN2Eg4wRnd1PTgfl3H8q9I0pyOfTr/n0wfwoA7SI&#13;&#10;jJ7cdM9fr0qXj7xI4x17f1+lVoCrJgjAI9evsDVo4PJB/wA98H059aAII2znI24z1PHB7fXNTMMk&#13;&#10;uDzz0A7n/PFN4GWXoD+nTHf/AB9+aeRjOB1PHX8KAGYwRgZH5du/H0/Sm7iT1z198j6/z4oZlIB3&#13;&#10;AHoeeQPX/P6U0gMADzx9enb60AKTgAnGOffPueMfXr+NGzBLDjHTk8f59vxo5XDKQTz3/H86JDsI&#13;&#10;YDGf09enp+dACMMkBhjpkZ79f8/5w0nHBGOvPHFOCqdu1s4757Y5/nx/Q00qD83THGDwfyoAUDGc&#13;&#10;DkfpjoPxNRuM4xlivHPuOOemPWn8FGz0P6df1+nr6ikU9DjA47dMGgBgGApxgfl07Z/XPtUbqoUg&#13;&#10;nJP+HOef89afxwcZ246nHbqM4rivHmvw6B4euLp3Clwyrng7R95s9jigD4S/av8AiAlxMnhq0lyJ&#13;&#10;slwpz+5jPAP++/549OK/PTUSwcruwAM59/p6nv8ApXq3j/xO3ijxDqGtNJlJnKxZ/hhThQcDsBnH&#13;&#10;rn3rxrVpxxuIJI9McemTxQBzlzJudtnAP4/5z3r7X/Y/+H39s6tNrt0hEW5OcY+RDkgHrycD3r4r&#13;&#10;sLKXU7+Gwg5edgo9snn8q/aP9nPwRB4T8HR3U8YSWcJsHoqrxn198/0oA+nfLtmuURNxKjJAycgH&#13;&#10;vnjAH/68VsQSmWUNtwEG5mIGD2GPesbS5RKDNIDlhjjPI6jrjP49ecVcdkaQRTP5jPjEa8AY7seB&#13;&#10;2/8A10Aa2Uxtg6H+L1JGSf8ADr0qndXaW0RaJSxKhOOm89Mn6fWrEcYCIOCfXnaPYZ7dBk1w/iy/&#13;&#10;NrbCGJhuZtuB2JHb6DofXtQBSS7FxOcHcB8vTuOMj69a6e2yyBuw6/Xv/wDq/SuC01gfu8fXj8/y&#13;&#10;x09feu/tmAUKvU9uOc//AFvb8aALJBbp36gZPsMe9Iyru2A8HjPH4Z609thzzkYHHoSec9OnHH5e&#13;&#10;lIWIzgAHpyM49P8AP60ANChW244Oe3YniglgDjvj26dc5/KpTy5bAA+oH149x6cVAAQOgB6cf5Jx&#13;&#10;0/r6UANwvUfMDk8Y49zjPOPxpGJLAgc+3Yg4x/XH+Su3smSCfr29P6elH3SeCBzwO3rx7Y60ARSL&#13;&#10;nGRzjp6/5/wqHpxt6+uT9PxFWmyuCynJwTjnH0J6/WkOWO7kE+vY/wD16AISVY4JIHTgDjn8fTH6&#13;&#10;UpCg4xnH+Sab8q4weRyf8c/XtSg8hQMgHPA7dgD6UAGPmySSRgfXg457dTTNo3Ht1+voOc8+2KlJ&#13;&#10;C7W6njk+v5fz/QCmfNnrkH8f1oAgYfLkHAH69z+X+NMwpA54A9gORz/nP1qx8rAc4UDjaR7fnUZz&#13;&#10;kcEg4P1+vT86AGbQBtJwB9OR/nGPw9aEy5PYY65/n0x6/wCRUi4RvlOecHjv/n9fzpdpGN2QPwB+&#13;&#10;vfnv69u9AHQ6JgS+g3enTPQAc+n5V7ToqnC4GMYPuP8APavGNFLNIMcEAHHX07dvpXteh9uSQB/j&#13;&#10;gnPp7HpQB6HaZKbcfrjOOv51Fd55PQfT+Qq7boNgx0+n8/eoLxT0AIA/z/8AqoA4zVFPknPPt0H0&#13;&#10;7V4L4mThhjJwT/gPb/PrX0DqkQ8pvUf/AKuleDeJlyJBgsTnHv29PfvQB4LqqkXJ5wATnHcf5z+F&#13;&#10;JZBgw2dDj26+h/TmpdWXE5YEY5P+e3v7VDZMFcADIP6Dr/Ify70AXdb1aDQ9Im1GbA2A7c4wWPTP&#13;&#10;4565r8tfij45fxX4huJFfdbWjMqjja7H7zHPqeB7AV9M/tFfEhbOwOg6fJmSXMSle2Rh2PQcdAM5&#13;&#10;zXwHd3KRxvnBI5IwQcj/AOvz0/SgDK1zUSFdGOJThieT1GMDnPpXn8rscjPB5rT1KUTTFslie/07&#13;&#10;Gq2n2n2+7W237F3DJwT17Y70AehfDjSIpbr7dcqTkjbkjHBz36k9Bjj1NfQVvrd3e3MTSgxTpnAU&#13;&#10;+UoHTB6AcV5jayWuk6Zb2ECIDE3zM/32zyP8ge1d34Qt5dXuQ8YaSCLliz7IkLd2Yj1xgck+mcUA&#13;&#10;fTfguOe4h866k2phQzbvlz16d+Pw7Yr37S7W2Wx3x5KsDknG4gjgkds9B6da8F8LzWlpJbrC5vJi&#13;&#10;cK5GyJWPUInU47M35DrXvmmSF49ylQ5HK4zjsC3Tv+n5UAai2AlmG07E39QPm6cjHoO3pXXQQ+XG&#13;&#10;FTK46Hjt/P8A/XVO2tkjdimXK/KG9FwOg/nWhkBQpIOM9c/5/pQA0JtUHocY646+uKTcC28kgFh0&#13;&#10;6Y9/X61OpAbaDye+B9cAZ6ioG4ck9QPQdO349/egCPDDpxjjjt6g03O3tj37Yx+P14/xp6gsB3J/&#13;&#10;Me+B6/X/AAp2zJxjnv1OD9O3pigBhyP4jkgc9D+I6UzbgEE59/qP09PX2pzAMQx6HPOeuO+P5c/h&#13;&#10;S7f4ccHGfXI4xQBAFGCCPp2HuAcH/OKcE5IBwTjHI6+v4fjUhUZODgZ7kenT3xzmm4U9gM9/0/z7&#13;&#10;UAWLb5XGcHJJ75P4V6Vo658tMbgOg9fTr+uP0xXnNof3hHcnPAx1616bo0YATByB1P06f4/yoA9R&#13;&#10;0RPkHAI9senQdK6qVT5YOOcdD0FY+jIFjTJ6Y4/wrZm5QHqQOv8AIUAc9ejKnsBnj6V5Pr2XLscY&#13;&#10;wc+/cew4z2r1G+I8okdcHrjPP4d/pXketSLl2UYXnqcde3b9aAPFvEZ+Zjnnpjnj2HPp0xXKQpux&#13;&#10;k8A59vX/APX+FdD4gbdNhcAdsjnPsef8+lYNsMsBjOPrj/6/f/OcAHQwpkDccg+/I9/f8MVaC4XG&#13;&#10;Af8AOBxj9f8A9dQQIWAYj7uOe+R6f5/wq2MgKcbsZzkA9e/B/H9KAIN3OSeOPx+v+NOHQDPI/njn&#13;&#10;8ulOGMguMAdfTp3HP44pp2ghe/PB9eMjr/WgB2cgMTgHpzwPqahZWLEucc8c5HIH+f5ip9xGQcEM&#13;&#10;OOPbg+n6fnUbbmYA8L+h9v8AIoAhwNx4O0kd8+uf5E/pUDrtLA8kY/Pvz9elWW744JxwBz07f0/U&#13;&#10;1z2vavDothLdTnlcgZI5Yj9AO+fxoA87+KPji38LaFOxkCSFTxn5ieygep746AHoK/NzX9av9Zvp&#13;&#10;NUvm/eTEsc8/L2A9gOgHuea9C+KXjaTxTrLus2baBiiDn5mPVvx5HsO1eFapfgFxF8vUH39voP8A&#13;&#10;OaAKGpagWYKhyemSR+mOKwl3zMFUbnY49ck8D65/zmoZWMkhfgEnp3r7X/Y5/Z8v/ih4ug8QalBn&#13;&#10;TLR/3QcfLJIh5Y/7Kdfrj0oA+0v2Df2Zk02xXx54qsf9JugrkSKRtTOUQZ6E9Wx9K/WlhtUInAHQ&#13;&#10;DjA9B6e30rG0DRLTw5pVvpViu2KBdo45LZ5JHvk/yrR5ICp8xB9e/uR0+lAELxhsjPIPb9Pp6/8A&#13;&#10;16y77ZEGkYbBjnP6f/rrdKqmABjkc98Hr7V59428QW+j6fLcyFcgEjJ98DA/WgDwn4ja9HDPJZKd&#13;&#10;5bDHkjLdhnjgcZ9enGa8ElmM8rSSdX5OP5H1FbeuapNquoNcyuSWPAY9Bn8f/wBdYJDBt3Gfoc/4&#13;&#10;898daAJI0L9RxxjoPwx7c/zrXtIeScZAx/8AX/L2qhFGSx+XH8+f88V09hbh23JxnP4ehAB+v+cU&#13;&#10;AaNpagrnGF/n+HHp06frWpLHgEEcfy46/wCelbFhY4UYAOcdfXPYevNLdWiqWXHJJ47HPP60Aef3&#13;&#10;0ZwRgEHuOc9PX6VyN/tVeMgHjH8/rnH9a9C1K2XbwpOCc+/+fTH69PP9SQqrAtg+oP5+1AHFXvLD&#13;&#10;bgDr69+Py9BS2y5ccYBPcn8c+59ajumJfAJBOMbiMAjpnt171YtFZduBnPGcd/r/AJ96ANhCOGB6&#13;&#10;e45J/wA/yqUnLHPA57Z/X/P9KhiUgbsZH0xnjqPXmp9xIOR07dgD349qAHEZYFUyDz3z/wDq/rQW&#13;&#10;APyk4HTI4Psf/wBeaazHPzHBPPU98eowPfP6Um3OWBwMj8/T0/z17UAOLfNj7wHOSCe3X6VCwVnL&#13;&#10;Z3Y7/jz+lSFRltzYIA/T/P8AnpUbou/b2A7Y/Q5oAbgn5juGMngZznAI/wA9/emgHO3OCPrj6g09&#13;&#10;ADhckkepBzzngflmpGPdScfXp2xigCsignrnA6+nfn/DH61JtwduOB3HI/yfzoHBBY8c/jjPHNAy&#13;&#10;pK9z068j2oAR8MQMcH9eeg4/z3pPm5XP6/8A6ulIzbsbuMdf6n1/CnffALcfQ9PXketAEbqMbW4P&#13;&#10;PT6iohtB9AOvYfWpHIRdzcY9RzxwMfX2/wDr1DnLAMM+3p9B39aAGsOBzj2Hbjj+XX/Gmrk4bHJ/&#13;&#10;r2z/AIe1PKjceMEZ79M8c9f1/wAaUKoY7eAR26n2x6j2/GgBoOQcZIHb16+31z/TugUSDJH/AOrr&#13;&#10;gUpXALsCOvUYz7D1HX/61KkfUcknIOMn/P07UAbdhEZCpxknGM/4V7V4ZtQq732qFHPpwOpycevt&#13;&#10;Xk+jwbyHycZzxnoOg9ePSuN+M3xnsPAPhyWxsWWW7kzGFDYLt1C9/lH8R+goArftM/tEQeGNMbwx&#13;&#10;4YnV7+cEAZzjsZG54VcHYO/XkV+Ums6pNcyNdXMjSzSuWLs3zMx5Ys3fPH6DpWjr+t6hrOo3es6r&#13;&#10;O09zcnzHeQ8ZPQADIHoB0AAx1rz+e4Em55WJUfd44PsP55oAju75pJHK8lT94+47DA6fh+lYLu0r&#13;&#10;LGvzMT09z6fyp1zOHkIXjJJ9O1fdX7Hv7Mt38RPEMPinxHFiwtWV40boT1DEdye3HvQB7n+xD+yt&#13;&#10;LdXkfjzxhaMrlQUWReIkI4AyPvN3I7cd6/Za1tILK1SG2jVI0G1QvAUDjjHt3qt4d8P6d4e0q30z&#13;&#10;TowkUAxgDAOfX/PYVsyox+7xkdiPx9Tz6UAZ9y4IK4wD+PWsueXyR0BB9ev/AOutKSPywGl4Axx/&#13;&#10;j+X9a8z8Z+LbfQrKWVyFYA+/+fagDk/HXjGLRbV9rKrn7u7Hf27/AFr5D1vWLnVrqS6nbcW+6D2H&#13;&#10;/wBc+oq74k167127kuZWJBJ2jJ4XAxk/5zXLt7tkjt7ex/r6UABTIPPIPcAEfy/yKAuB84JHpn1/&#13;&#10;zx396ccnqcE8+o/z146+1MATbjIJPoPzHJ/xoAYQc5PQ49Pzx06UjLkeoAHUfy/pQ+0glh+fQY6Y&#13;&#10;/l/9ekLZyccjqOeaAGcuTtHA69+vt+Ht3p2wOSM5Ax17fX6UcbcZznPY854z9P8APrSNyTnr06Dr&#13;&#10;QBE2eWB9+D1//UaQtj7pIYc/TPX/AD1pSyhcEjHTr6Dnr3ppUbsEYB/z1oAaxXkrgg9Pb0/z0FMY&#13;&#10;uEJOcj0OOvp9PehgGYKemO2PX0/H8al2/MTjIH1/LJ/T/wCvQAhUY2MMEdP5dP0qNgWY7uTz05HP&#13;&#10;Q46HHepCQE6jB9O3cDr29qiYEKCRjrjrxx7/AOT0oAiZQWBxnIxyOv17f560mzGY+xxnp+f09qmY&#13;&#10;AZ4IBz3+tKQucg4H4Ht+lAFcJkjnJQj88ZxVmFd+3bwPx7/T/wDXTChDnHIHTaCe3b/P6Vq6daGV&#13;&#10;gV3FhgemMn8/pigDsvDGniaWNQoGfTt6DP096+s/BWj+XGpIyTjtjr9ev1+teI+CtEkmkR1GAT3G&#13;&#10;M47n619ZeGNPEMCcZAH6/wA/6UAd7pkOyIKR/X26/wBKsX9wscZwcH3PTFOhxGnoPyrmNdvRFEwP&#13;&#10;Tn17fy/yKAPNPGur+XG5Vs7RnnsPT8K+LvGmpvIZcuQRu4z0Hb6f/qr37x/q+0OmTk/e9hk8ZHPX&#13;&#10;rzXyN4hvBcStuPAJycdvfr/nNAHL3DmSQnPBb8weBj1/H/CmwruK7uCc4Hv9f8/4xKd7DPQ54/Tp&#13;&#10;n15/XvV6FQQNvKjrt7ZH9aAP/9T4xliIDEd+O3pkZ980kUZyCo7jIzz1rVns5m4VScDjGOp/z3p8&#13;&#10;VlLjaQyjnnbjHv8Ap3NAHbfDxlF6AMgHGCefmPOfT6D86++/CLbrNO4GMn2/X8q+EPBFs8d8nBwB&#13;&#10;9Og/X8Pzr7p8IFhaRI3A25/PGD+nf/69AHeqRwc4IGemD7HuaeQd2G4zge3XOQfamDrwcDPbHtni&#13;&#10;nqW+8T+J+vHHHX3+lADwRx29O2fb/P0pwIGAoxn+v40DsSckD8Pz7f5+tNIweOh+gH1PJ9TQA9W6&#13;&#10;c4/+v3/z6UBv4gMdM4/H/Af1phZhyTuxjkHn/wCvg07+EkHg578fn7ev/wCqgB2UIIOOcn/P+fam&#13;&#10;Ku3qdxbHftxzn/IHuacGP8XT19f8KVY/mI//AF+3b15H6igAz3J6ce/tyaanBBPGCMc9D7+/1+tO&#13;&#10;GAp5HOD19P8AODRyBlj1PXr1yO3fP5/yAEGFJwf8/Tv/AEpDzjnpgccfl3pW4OG759ef5daRVLMR&#13;&#10;twOnPuemf8/hmgBzbeijAPP+RUDpgYxxz2A/XtVjJA46rn649Rz0qKT1HI78Zx659v0oAw722Bjc&#13;&#10;kYyPp9c+ufzr85P2nrFUMkmcAgjk8Hr1Hp1/T2r9LZlGwnqOT9effHevz/8A2nbLdA8mM4z8xz/Q&#13;&#10;9fT19s0AfljqWEuG2hjzxyCB6EdqzrgGSIjGO/1PqK3dYtwtyQvfseP0P8/SsuQN5RAIAzgc9O5J&#13;&#10;PH+c0AcUYSJCAQSD+H51IxAUYGMD068fmf8AJq/JbP5hYcgn69+2KozKVzg7gTuxjtj/AD/gKAMl&#13;&#10;vToaeh7YyD2+lNbIJpFPXI4/yOlAFyJ8OO+Tzjjg9cV9OfBm+EcoXPyH8yB1z/8Aq7V8vR9R3Ir3&#13;&#10;X4X3QhvFTO1ieD7fT3H5GgD9E9F1ECGN1ODx75zXpOmapgrljjjt+H+fw9a8Y0Rs2COjEqAP5c4z&#13;&#10;+FdXaXbo6qDkfzxnAHH0/HpQB77pmqg4TJ9D7Y44/wAOld9p+oAkHd6dv4v5+n86+d9L1cKwJJBX&#13;&#10;vzx9K9G0vU94VlyAcgHOPT8j06/h0oA9zsrxW+UnOTnn+gNbMUpYAKePfvz6D9PwPNeXabqGQGLZ&#13;&#10;A/X8OK7K1vSwAXvnH1A/z19qAOpU5BHQ5HuRjvn0qNlGckYwO/Qfh/Q1BDMrZbg5z79O/UH86sHa&#13;&#10;RtAweP06/lzQAgViMHjHOT79sVIBj7x4OAO/TufTGe3vTQTkjOB+f04p+MEo/QH6fn6dTQAFmjC7&#13;&#10;Rz/nOOKUtwTnOe2f85pQpOG6kemeffp7U0LkgNyfTGTyP59KAAY3fKMnnpnnj/62KMn5QMHHTI9z&#13;&#10;jHp/n1FJwpJzx+fT0/H1p25l6HbnPvn1/PtQAjHAIPPrnj/I+lSdGGMcY6jn8+f/ANVQ8jJ9cdeO&#13;&#10;34nmpFII7EDA68cds9/r9PSgBWySdw6dPfPb+n9a5TxcN2jXPJAC/gMdz37f/Wrq2HyntnuP6Vy/&#13;&#10;ipSdJuADxtbvycA5/wAKAPwy+LmYfF2osrZAYggf/X5/z9K+fomAvSW+YAn8enf8ea+gfjdGY/GN&#13;&#10;+hB27t2cYzn26/nz+tfPSYE7kYzz/n/D9aAN+xlWC7VscnknI7dvb3x+Ne0aZqigJ83luO+OD7j3&#13;&#10;r58lmKEO3Hrnvx/PH510Fpq03l7YHOMdM4GcdM/5/CgD6j0/UV+SQuuTxwOMjnn8O1bJ1JET5nGD&#13;&#10;2Bzkev8An+lfOmmeJ/LjCyNgjH15/wD1Vuy+LNiYD4GcZ4549Dz7/pQB7jFeRSPt9OOT+R9gOK6i&#13;&#10;wuF81ChC88cDnnHUV8/6R4g3OFBGD+GB3Iz/AC/WvUtH1eOWWMkfLkDp3+h9v84oA/Sb4QhRpcYQ&#13;&#10;cYxj6dPavcWUsCT39P8ADjNeEfBp9+jxOD8pUYz3PPT6f4V74gYjceAPp37/AFoAqEHnJ6evPHbB&#13;&#10;pAnA557nrj26dqtSBgCqDnn8eeT+H+etCpvyCuTj2GKAMqW1R16YBxj/AOtisC/0wSAkDbt9PYdR&#13;&#10;39xXchDtPHP4Y+tVHtvNUgDGKAPGdQ0kspOwkj8jz6fl+Gea4HU9COGATIH1HHOf/wBXv24r6Lu9&#13;&#10;OVwQevHPTv6+tcXqWjqUZgMg/XnHTj+eBQB81XukFcsFIC+g7/0965yS3aI4PA9jg8+ntXv9/owy&#13;&#10;QRgt249eMHgdK861TR/L3lc4wD0x/LngD86AORtbh4HySQAR0Gc/n1+v513+kX5ZlyckZHJ9euB+&#13;&#10;v8+a8/ktvL+UcEcY56envV2zuGhZdzYUdscZJ7Y5xmgD6E0m/wAqGVuOBgkDk/z9K9CsL0kht3P+&#13;&#10;f/rGvBdI1EHYFbk9ufXqBg85r0nTb7kHOeuOvTHXjv70AerxSAqVbPP+en41YYkryMD9PwNc5ZXO&#13;&#10;8jJ2j8xnBPI649fStxCcYbGM8/4E/wCf60ATfdxz0/8A1HPHPX+VcR47YJ4bu2I4Cflz1+n5+ua7&#13;&#10;UsABznIIPpyeDn8K4D4jyGPwnetnHy88e+Se2MfjQB+EHxRne48W6mFOAJn/AAyefp/SvO79NloA&#13;&#10;oJB9T78nt+Vdp4/ff4o1OVDg+c47HPJx9T6c1xdySbfLksQvynp37j/Pv6UAcM8hMxcnnJ7/AKfS&#13;&#10;tzeJLcM5y34c/WsWdWMrHqc+2B69q0BFIIQCMrwfTH4Y70AY90ULHZyKhjXOD0P+easzRYJweB+m&#13;&#10;c00YA68/yoAsRbdhYkcDp7/419S/su2rT+NoJAN2McY568V8qbWYAE8V9mfsjWqP4wjJO4hhwcfl&#13;&#10;zQB+3GigjT7dT1C4H4//AK/89K2ABt9AOfT8PxrOsEC2sSqOAo9+3b/CtBs4GR/+v060AOXjgcD6&#13;&#10;nIH+f89aAc5Pc/TihVB+6M4wOOfTgfgP/r00KoA7gk8dM+/v/n6UASBhkA859x+X45/WlXJww5PO&#13;&#10;RnHNMIPKrzt4/wAf5dacDk9c568/pigCxG7Lglj7ccenP6c11un3W4DnB/lXF5wAM5A/EfTsP84q&#13;&#10;9Z3XluGJwR6jj8+P6UAer2koICk8e2e1aZwynHQ/55rjtOut6qQcEY55/wA/T/OeqilV1Azg/wCP&#13;&#10;UCgDPvIB8wORn8/TmuL1O0yhI/ln/wCtXpMkRcEdOowOp/8Ar1gXtodpBHB/n9KAPn3xFo4kQkjk&#13;&#10;Z/DHr+Wa8L1iw8tmDLgDPpn/AD719eatpuVcMvofX/J9a8R8T6OVlZ0BJPsOuc4oA8FI8iYbTxz9&#13;&#10;f/r8V12j3xBQ5xjgD+eKyNRsZEJCE+vvx7/y/LtVC1nlRs46dOBznv8Ah7d6APdNLv1KgM3GOP8A&#13;&#10;JrubaZWTB4P6+2BXi+j3y4BY44x9cexHrXp2m3ZKjndn6Dk0AdUGJwGP+10/H/Jp0jg5288E8HAP&#13;&#10;tjFVUkyOp5A7DqP/ANXepx8pG0YI/X1/yKAGk/ebGceh7f5wPyrg/iFOLbw1csWzuwCfcZP6dxXd&#13;&#10;kZzk4zjPH9P8968T+OGp/wBneD7iUPgKkrHtjCHBB68e/wClAH4q+N7j7Tqmo3rksJbiVvqDIcEf&#13;&#10;hXn0j+XCjfMAeQOMnH+eAOlbnieeSRj8vBIPPA5Hf8TkVyly+bZHYEkDBzzjv+nFAEWnW5u7lkQZ&#13;&#10;IKr14xnj/P8AjSzWcX2qXHLAnLdvyx0rS8LQPPOWB3F2z0PO0H61sS6ZdOJrgJsQY3Hpz2Hfn+n1&#13;&#10;oA4HUIYYdyQgH/aY9PT6detcy8eWznJP8q7HUNPYliG+XH8Q75zz2/Ed6xf7PdlOzrwceox70AY4&#13;&#10;UKD1JPYnpX3j+xVo/wBo8Tm/6ZkVM89OPw7V8KvE4JDdsdvXpX6gfsNaSABcED5mY54IOAOvXjPA&#13;&#10;oA/VSHHlAEH7oOM5A7fjirSleOeefUfU+/tUcakAgHkfy/z3p5AA+Y4wOMjrk8Y9KAH8DkjnqO/8&#13;&#10;un4UFwPm7nH0x/8AqpMEk5HA/wA/Sjk5DHk+3ftkevvQA5So4HAH4fT/AOtWrZTFWHOCMfh/Ue5/&#13;&#10;WslQO3BX6fhz3/D9KtwllJ+bB+n/AOrP5flQB6jpd1uA7d/0+ldzaS5UBuWrynR7gjGWzXodjI5w&#13;&#10;2cnH40AbM6BxyOvWubv7bcMYyDx/jn+X9a6gYZQKy7pcg4Oc5/Lv09vSgDyDXbHzY3G3BIP0Pp+P&#13;&#10;avnjxPpQhaT5cZ+h+n5g5r6w1a33A8ZAzj2NeFeLdMmZGYIeARx3P1OAT2+vFAHy9fwGCUyL69Md&#13;&#10;ffuP89q2NIuCrgseQe5x9fz96m1uycPIwzgf56dh7Vz1tI0EgTHGfc9uD7/T/wCvQB7no10hw2cj&#13;&#10;j1P19+f/AK3Fd5bOHUMx459Mdf8AOK8b0S7IAbHAI9vrnNeoaXOGiCgYz+WOvNAHR4AXg5PX9f0/&#13;&#10;pQeO+MZ7fz74zRG7FQ3UH6kk+v8An8qDwSucE9+uOf8AJoA5vxVeGz0C/lHyt5TKvQcsMD/P5V+H&#13;&#10;Hxh1j+1fHmtX+/dFC5hX2EQ2YHPcn/Cv2O+MetJovg6e8mbAXc5zxkRqXI9+lfhJql0+pXMtzMf+&#13;&#10;PhndiSe53Mcd+v8AnHIBizMZvMIPA4BzhQOvP0rkbdfM1eFOoEgOMHGBz9T0P1rrb9oxZ7geWUdw&#13;&#10;O3/1+B/+uqPhO387VyVUOQu0egL8DB/HsM80AejtYXDWtnbgFDsL7emC5yffp1zxWfeL9ni8qPg/&#13;&#10;xEDuPz/H39MV3tzaS3d6Y05aLCg8DIUYOa52/tCki5y7DdgY4Jz/AC+v1oA5GwsnaVJXjJOCRnof&#13;&#10;1rclgWMMoUFiO4HTrwPqfx/CujsdMnjVp5fmOBgAYC5GSAT0IxWbPEwnCr1LYH4DAwOe59foKAPr&#13;&#10;r9kfw1Pea8+p3A2jcpLHvs6gdO/FfqWMBdu7BXjOe/8ALP8ALivjb9lHwydN8PyX8iZJ27Tg/eOS&#13;&#10;2B3/AM8V9kr8q46Yx29u/wDnuPwAJD075x24x6//AF6euGwwORz9OmP60AZ+XGM+4PU+3rSjd/F0&#13;&#10;Ofy7Dp/kfWgCeIn05z+WfX/Cu/0O52kR59M/l/Tnv/SuACnPp7g8+n5V0ukSlZAM7QT/AJHPpjj+&#13;&#10;tAHsdjJlR3BGPSthsMO/ArlNOnyq7ck9P/rV00cm5RjnP4Z96AMe8UHPy4+v+P0rgdZtlljY45HH&#13;&#10;19M16XdqAuQcA/19K4vU4j5TZOCfQfr/AJ5oA+VvF1kFd8DnnrnnH+f8mvGb1BHLnkHOcfX0r6Y8&#13;&#10;X2WS4Ybgfp1/z+VfPesQskxDLgDg+mR/XtQBPotwoZQ3Gc9Mfhx3P9a9V0m4Jxzg+/Pfrx/T0rxH&#13;&#10;T5RHNjOTnA9/ft9c16jo9wNqKGzk/TJHTHoO/wDngA9MhdSvXJPHGfwOP8/4SHBBZhg8d859/wDP&#13;&#10;es+1feoYcj2P+PNaCBGAwc4GMgHr3AHt6fWgBoLZ69MHA9uv54qIgkc8kA57nPv+f41KM57kH+h/&#13;&#10;r+VNA7Yz3/D659zigBQMghjnI/H/AD9aUjaXVcgA+o4Pf/PtSMcAhV6n054744H4daRm/hPzdsdf&#13;&#10;oR/9YmgBSoGcHr+nt+P+NQ4IAycYxx9D1/EU4tt74JzyMj/J9qzdXvU07Tbm8YHEUZOM4yQOBx/W&#13;&#10;gD85f2y/FzTsmgRS8XM21lB58qDjn1yxzX58TMuWKDrkdsj0z39efr0r2X4/eJrnXfiFqBDmRLBv&#13;&#10;IXLDGV+Zs+nPJ/zjwSWQxxFt+SwOe5wSev8AP/PIBzerSqbgxjnHf09q+nv2fNFWKF9TZMFFMzE5&#13;&#10;HU4UDP8ASvlkwtfX0dtHndO4Qdz8xwentzX3/wCB9HfSvCcMsq+V9qz5ajG7ZGNq5/X680AdZcao&#13;&#10;s2ogIpfGMH1yeQO2TXrulXcsNnGinDMPm5z7kj/PHpXg0G9rkuRhMEk4x+WPbtXoy6oIVS1R8Ddj&#13;&#10;HH5k/wCP9KAPpfwFGs8q+XyBj5uTjkfoa95vH2wQwIdqucEn+7jkgfTt2rwn4c7bW2WVuCh2lc/N&#13;&#10;0yf04/PmvYlkW4mxH86KoGPTcOcYPP8ATpQBsQoEQ4GRzk49fT8v/rVqWpCsOM4zn8O2aqRquwnr&#13;&#10;kH/64Hrx71LESxJHQ/qc9D+PFAHqWhyEqqseOvoP8/59K76yOUx0H0Pf+deXaHIMDPJOPx7kY7em&#13;&#10;K9HsHJI9O3+FAGtJn6Y9s/r9a5zUE+UjPXP4Y/WujkyR7H8eRWDqCiRSc8Dn8f8AP+TQB5J4mhBi&#13;&#10;IP8AEOfwHSvnnW4hvK44+n58Z4A546V9Oa5FuibjJwcgjHTknHHXnr09OlfPPiCAIzrnBHOevrya&#13;&#10;APNoGaObDHAGfoRkcYrv9JLDHfP4+vGM45/l2rgpU2SjeMZ5z/8AX9v/ANfWuw0eYqyqR85x+P50&#13;&#10;AekWxYqR379uenH/AOvHpzV0jAJJ6Yz+dZlqQwxnPGR+Ht2xWoqlvlxg/hgfzJoAaBxnoenrnjjH&#13;&#10;PWjadvqP5fhTyCFwTjp+GPX37VH689cc49+fb8aAFYZATI7/AMv51GqsBtA9/rn09+afkgdjg5/+&#13;&#10;ufwHNHlq3yKcYz+P06/lQAg3Dbnknt0/M9KBjjJ3A8ce3Uj0xz096bJuzuU4J9uev48//W9KVeCM&#13;&#10;dBkDjJ//AFn+dACHjC7vXr9fQcfSo9qjcFHQYI6/if8A6/51LgsORk8H8h6f09aYQB8oyB/P8ff2&#13;&#10;oAjw2OepOPw9v1P6dKaNpA7k54+h4/DB5/LpTmycjO0jpx0yMe/rz/8ArpNxOGI+mB1+nPp+lADc&#13;&#10;529cHHbH4+n14/pXw3+1T4/Frpz6BZygPOTAOm7bgGRhn6YP/wCuvsnX9RXStGub5m/1akKOmWPT&#13;&#10;j2/zxmvx1+MfitPEfi64ZJfNisy0cbL82SD85/764Hf8xQB4nqZBLIHwFxgDgdv59/wIrzfUrjfN&#13;&#10;yckA/TjpXY6w5jilVztPrwPy+nT8vrXn5Rp5RHEC7uwVcepPSgD3T4B+Ezr3i2C7nUmKNlQE/dJ4&#13;&#10;J/H+Xf0r9eYLxLa1i0sEIkaDAJAGAPf24x/jXxj+z74Fh8O6E99eBWuAi7FY9WPJI47njjsO1fTN&#13;&#10;tcXszfbJmzjC7Pr1yMdBxgmgD2K31WQxxRQuwReXYYBx6BugHrn9K1dL1G0gzFbj91u3MByWYnjJ&#13;&#10;PLYPOTXiNx4iaEhZXLyMSBFHwoH94+3v+Hau+8IXE0oM7MN27IZh8o6cKPf374oA9bmufLjlnmZU&#13;&#10;RFUKDkHJ5wT+QwP8a8i1y/kvb4uCQRjGeAW6k+vXjNd1q9ztgEUJy/DnkdMYAPAx64rze/jKvlhy&#13;&#10;3Xrz/wDr7CgDodJxwwGcD8z/AJ613lvjYDyc9s9Pw7f0rgNIYgrg84z1754I7/jXe2jHaW7nHuKA&#13;&#10;NAEjk8Ejjn9P/rU1SABjqCevv1PH0pqZK7R0446ZzxnHXPce1OI2jodufX+Q/GgAbPRTz7Y6Ef8A&#13;&#10;1v17VGrHcRngEZ6c8fpz+tObI6ck/kMc+/8AnHamAHO8n5ee/T8Op/z9KAHqpHDYxz/n6CoxuA64&#13;&#10;HQn29qM4JGcE/oPQ/Wg8gMR8zfr/APr68UANOOBnnH59+n8qa6hWyTjPfGT+PanMeflH9P057+nT&#13;&#10;mkYlc7+MdOevv3+oNAETHAOTgdvX/D8/xo3MDkHHPGDkjPGOv9P1p25SCemfy7c/jjP86YE6Mp4z&#13;&#10;z2wPp6UAIWYqc89c8c8npj6D8sUhOMhSATyOnH408kgfIePXB49T+XY89KNrMNrHAPfv/n8qAIWJ&#13;&#10;wMg//W7d/wBTTeAvTqPXJ4GM1KVwBsAJJ3devqB64PU01SMqW6jpnr1/kfegAVRkknGcc59Omc/1&#13;&#10;qQ/xLnBHPUcen6UmH2quc+/GOv8An8u9PAB4OWJz9Of8en60Ab+hIA4Gcg47dM+/HSva9FDFkYkD&#13;&#10;GO/8wB2rxfQ8mUAt/F1PQY/X8a9s0QAFdpwc/nxn8aAPSbZcxj09Ov40XajaTjOePoPapbVCFHOQ&#13;&#10;fr+FR3AY8ngj/OKAON1MAxk4x/Xtz/nmvBfFKnEjY/A+nX/J7V9AauSIjgZ59/1/nXg3iUDa6tkc&#13;&#10;Ef45/D060AfP+qgmZsnnpyPx9j+FcT4m12Hw/otxeSOEdl4LHoB1PJ9OT+neu01XaskjSHAB3EgY&#13;&#10;wAOfy/GvhT49+PXu/M0K0l2C5G08j5YQRwPdj1P4UAfPfjrxE3iTW7m/lckNlYVPRYwc9v7x5Oev&#13;&#10;FeNavegv5Skt6k/59K6DWL0W4LZIAXavbPHcc/zrz2WYyuWfnOOuPWgCFjnPOc5/wruPD8H2C3e7&#13;&#10;jj813HyknJz325649ua5rSbF7+5LAb0jxkHjPP8Ak/zr082B1KVLa1hWcWajDLIYwrEZJ+Uen+Oa&#13;&#10;AMC0ne7vFlIkV+rswLc55OOw56nv1r1Gx8SWmj28MFrm8usYhUAhAT1JAxk+u0AHoTXOxWOo3Mnk&#13;&#10;6SWkjhULJLIWFurDqS38WDwMnHselXrVtP8ADIFyr/a76Y4MrcdP7g7LjJP4diKAPpf4f3N5NJZa&#13;&#10;jqrj7ZKMKmMBd3bbzjPpX2P4PsmdReTDGUIIHyjr1/zxjpXwh8HLfU9f1wRktIqY2v6St14HbAJx&#13;&#10;+RNfpFpliljbRwRtwqr27Dt/M/jj6gFwx7QQDweF/H/D+ftTlG9e5I9T2/px+VPGAQzHIwe2Tzz0&#13;&#10;/wA+vPQNMYVgScEe3I4GcjNAAASwycEn0Hp3qNiCu5Rx7n8fX9PSnkBnKt0HTOT19v6//rprDbnn&#13;&#10;g5Gce+D7Z7mgBmzOVYfMRz25z2/lmlZ/unGOufbjPHHf+tOO3hgvX0J7+2O/Ug1XPHBHI4ABx9Mj&#13;&#10;rQArY+7jOfb35/x561GSOADx0Pvk8dz+NSHJIOMk/r6H/wDXQ6scMenHpj8/z60ADbQSEOP1H1/z&#13;&#10;/wDra20qd2QDwOnGCOcj/P8AKhshj0JH4/hxSqpJC4JPb1H169P896ANLTVBlDNyQR/D+v8ATAr1&#13;&#10;HRYyWTvjGcnrXnOlQhphuyQDzxzzyDjp+ter6NEAyADP5f5xQB6dpoIQc8nP4fnVu4bMZBH+eTxU&#13;&#10;FkCIxj5gO/B7dv8A63SpbjOzb24/w59PXr/WgDlNWcrG3Uj278c815BrkmBIeSAO3J/zxz+Fetay&#13;&#10;f3LA8FQc8fnx7duK8Z1tiisHOQevoMdj0/KgDx3Wj+/GD09/boeKo2abgGweOfz7D/PNS6owabgh&#13;&#10;Qefr6enP4UlsuWyeR16+nv8Aj0oA3IQ2cY5zjp+XFSbiQO2fyI69+n1+tNjDEYzgcde3Pen4IIYt&#13;&#10;gZP8+3b+X86AEUblIPB/Hj8O/wBaaVOCVA54/pjv3/zxT8cgE4xnkjPOevUZ9c0DJ3FsgY57cEDG&#13;&#10;f8P5UAQlicEjKAHr07/hSnaHG4EZx1/z37/h9Kc2UA5x6/lx+ef8iozj7rr2+vJ9/SgCrcTCHdK7&#13;&#10;bVHzMSRwMdR7Cvh347/E5Lmd9EsZsgqQ21uVQ/w/VupPpz3Fe1/Gj4iW/hnSpYIHzOflVRwWfjAO&#13;&#10;P4R1P5Y5r82NW1O51G7kubl/Mllbcztydx6kdv8AAYFAFS6vGVMt0PPI689fauQvZ2diucjJ9+Pf&#13;&#10;86tX90C+M5z25P0/z+lZ1lZ3ep3sVjYxNPcXDhI0XLFmbAAA9zQB3/wp+HGsfFDxjaeHdMicxu26&#13;&#10;eRVyI06c8dWPSv6afgT8JNH+Fng2y0yytlgmEKggdVTjAPueCfU9eRXyr+w7+zXH4A8MW/iLX4Ad&#13;&#10;RnIlkz3kI4XP91B26E5PpX6OKCx24zuPQDj6/hQBCUJyAMn0HHA7GkKA5XPAxnHBA64+v0/lUrlV&#13;&#10;wpcDqceuByTzxgf57VlSXxcvDbLhFPzMRgZx1HqeP8egoAj1S9t9NtXllIAUZPfnH+f5V8R/EDxd&#13;&#10;ceI9TeNXzBAxA6HLHqcemeK9M+LXjhvMbRLF+TwSp7Hrznqf8+lfN7HLHI3c9Pz/ABycUAIR0VTw&#13;&#10;3p2Pb8cf4VGAC397HfP6n0qTcAcHkLnP5dRTgA3I4LYPT9P59e1AF+yjYsNoPPHXnk9vrwBzXeaT&#13;&#10;bHcrEZ+UdB6dOcenXFc3pMI4Zjgn5uO/qDxXqOlWDuyYzheM+uf5de9AG1bWpWE8YHP4emP8/nVW&#13;&#10;8g69O4PHr6+/piuxSzGxc8A9+TjI6+lYt3bk847Hpj17DtjrQB5XqcOFKkdM+/4cdK811VSFdscn&#13;&#10;jkfp9T6+1es65CGBQjg/zxXk+t7VZgpwSe+cg/Tk/nQB5/KMykOcD27Vo2yhRlhjH5D1/wA/jzWd&#13;&#10;tzIOMke3U9eT0/x9q04VUjK8nPc/l+fagC+vTjr1+nH+c1KQMfKOuOcenp/P9OlR/wARLjhQcDjv&#13;&#10;0OOn8qkHzAMTkdvr/LtQArliDtPTH/18f4e9NDZbJPQ9+c49P8DSsWyAcgj6jOOoxjjp70YIz6Hg&#13;&#10;4x0x/kevtQAFgOpOT6gc+v5f5BqIr0Tgk9Tjgn/PTNPKlgQCOv8ALpke+P8AIpibgdp4A9D/AJz6&#13;&#10;ZoAaBjAHAwT1P5f/AFx2pAMn6HAOf8/lTxguMnBwcj3PGfwH/wCqiNQCCoII9e/5fX04oAT7wOSC&#13;&#10;fT6deO2f6daaysGGOPz49AO1PUYJHI6j2P8AXp1qHK5Zs8H8j6AHjn3oARsDLZBH0HHByD/kU0ZJ&#13;&#10;HpgevX3HTt7etTc5LEEgfie2Oc5H+NQMqoSwPLcDjOMcf5FADvmIyWwB+v8Ajj/PFRA4yOAB2P8A&#13;&#10;n/8AV2qRjlgGOc9OPY56VDxk9+BycZ/+vigBS2TtJ6jPH04/Tv2pVI6Acc846YP60DORzyQc9se5&#13;&#10;qNcjtjHvjmgBQDzuGD785OOcD3HP61NGrN82MHHoPWoyo4445zz6/wD1v8iuc8TeJ7Hwxpkt9cyq&#13;&#10;jBSw3HGFA5YjPbsOuccCgCTx38Q9P8EaNLPLOFnYfKFI3AnjaPVj2xX5ueLvGF/4m1WfWtWmVSCf&#13;&#10;LjPIVSchQOcj1PerXxD8d3/i7Vnv5ZWS0Qny42POOm9uvLfpwO+a8hvJxNIzKpZcEcZwR6H6fzoA&#13;&#10;XUNTkvpQwGII+VPTJ7kj27D1rmriYLlEOc9x7VNdzMqmJuMfw9Mf5/w613/wr+Geo/EPWUiSNjaJ&#13;&#10;IqNjje/XaD6AcsfT60Aeg/s9/BPUfif4ktri5hK6cjqxZh8rAEcknt6Z69K/fz4ZeFtF8A+H4tC0&#13;&#10;xAHRQzn+Jmx1P9PyFfM/wq8M6H4B0a20rSArybV8xgB8zlecY/hXoo/E88V9k+A9MkMZvLgEvJtJ&#13;&#10;3cjgHrn9PYe9AHpdhGwgR5Vw5UZBOce2fzq5K6xp1zjv/WnrtCdcgfpXMa/rEGl2xvJSAgBJ3HHT&#13;&#10;vQBheKPEEGkWkt1PKqKqseevTr+lfDfjXxTN4j1B5ImYQLnaucZGc5NbPxB8dzeJb+VI322qEgDP&#13;&#10;DdeeuPp1x2615YZN3fr78Dt3/wA+1ADGkGGYA4/z/wDWz/k1XZgpHYD3HU9iPX2qTdxjO4j2OQOn&#13;&#10;P4DH+NRYK4UnA9MZz/nPpQAq7SPmwAeOmMZz169f89KUnd8oABH1/wAn/OaQLwqgE5P8ug7euePw&#13;&#10;zQFzzx0//URQBEVzlzxkHueO3J70bsLhRkn/AD7frUrocg465646fT0/X61CQoAB5J/me38+lAC4&#13;&#10;4xkD25Bz0H+f/rU3aACRzj254HA/CnKOCc5x29c9sfT/AD6KduQnp+v4+v40AQsA0ZyASe2Pbv35&#13;&#10;/wA9aZ82TgYznp749/5mpmAGcDB6njt/n/JqN13EkHnseB9QOnXFABwcADp+eBj/APVUbgZDsfy7&#13;&#10;+gpeeeemfy9CP6frSsoKkde2PYdupP8A9c0ARg4OEHAz7fXH+cGnZJJYZA/U/hUeBuBXknGOT0xy&#13;&#10;f55oyykMDgHH44/nQAHJTkYCde2M5/OglWwc5xjt/T2ApGzwMZJGOhHU88c/l/8ArpOpLA5A6HuM&#13;&#10;dScf4UASqoaQE9T19cntnvjpXc+GbIzSBpF3AfpmuOtotzrjg/l+A/x/+tXtHg3TC5jyOSw4A/w/&#13;&#10;z1oA948D6QPLVVXpwePToP8AHn+tfQWl2flRjjnH1xivPfCViIbeL0OPfqfy/KvV7YhI+mMDv70A&#13;&#10;LOfLiJ4BA/yB/X+VeUeLNR8tJDkYAPc8f5/SvRdWuhHEec4z69f88182ePNY8tHUt046nv1z70Ae&#13;&#10;GeOtYSVp13HOcYBz1PUf17fzr58v5zJKOnLdT/XB/Gu68U37PcOytnP6evt+deb3DbnLMeP6e/X2&#13;&#10;/wAjFAEa842nIOee2OpArSiIPzYAz2z6dPw9R/OqwiOD25/H/J7j0q2igKNpyM/y9896AP/V8Mk0&#13;&#10;xYyxGeevvn2//VV2z0reAAvOT27H0pfOEihQSxXPfofyz3/zxXT6dHGMGTjvg56/5+tADNAtBFej&#13;&#10;bx15H19ff/PWvrbwlhURAMfKB15xxXzXpscH2pMHOcH06dMHtX0t4S2sBk5PBHv0x3oA70huB6jp&#13;&#10;6e9JkDIzkc/UfWnY4GSSR0/Lr1/LqaaSAnPA5/L/AB/zmgCXeSeCTnP4jpwPpSHJwG5OP5UIeduM&#13;&#10;kd8fzHPOKQZ3hQckZH5n/PUUAOUj5Bjqe59Ofx96eFYdsD64A/z6flSAFBuJ6/h0Hpx0xRkD5gcZ&#13;&#10;4HHp3/pQAmCcYxxyevcdDz+uP8akwSMjgdPYdBSEgn1z+HPv/j+lKpYIdo4yB1P9OD70ANUggNjB&#13;&#10;OOh/Ad/89xSsd4xjGSR9QM4P+f5UgCYIXkAg+v5emf8AOKUZIyfz/wA/l79KAIuSCCeTnJ6fXA6U&#13;&#10;4nAPy4HcdM8f5/T0p+SRwcgf0/8Arc/SmMdwDZyM/wCGf8MCgByHoAQQO2e46+30NBBxjp6fj39e&#13;&#10;KCAMAcE9sY/x/wA/lTfmLDncB7f/AK+n6UAQnaykvyD6jnB7/wCe1fEf7Tluf7MfgElTyOv09vr/&#13;&#10;APqr7f3DacjPt1556nj9PpXyD+0pZiTRndRyVY5xnBOe5x059+negD8d9fTbcMhwST6Z6Z68dPfp&#13;&#10;WWuTEEPIJ6ZHIPUfn6dxWt4iVlu5UA5ViDxz9Mnrj1rGg3ScY+YnPUbTj/P5c0AMaPq4JOMH0479&#13;&#10;hjFc3qA2t+WD+HOPbnj/APVXSOzFiqnAJ5IB5I/UZ44/lXO3/UlsjPpj+v8An60Ac7J3qMMQRg80&#13;&#10;+bILEe9Z1AGqmRjIyDn3r2H4aOrahCrDIB6euPX9a8UtpG3bSeK9n+FxP9rxKo4Ujv8A3iP8/wCT&#13;&#10;gA/Rbw9C50yJm4IHXHbHHPqK19jlyF4fjHPf3J/L860fDNmx0mPkgBRz68c/SrVzZtGRyTnnjnGD&#13;&#10;nrg/QUAU7e5ZDjb078DPqRjnn1rsNN1Agrhhnrn39ue/euIaNlfYTz1J7cdhVm2maKQDoOeM9xzx&#13;&#10;1/z6UAe46Tq5GPMPT9OeuM8+44rv9M1IEqc7QM/T6/19fwwK+e9MvxuCFixHv15/Hj1/zj0HS9VO&#13;&#10;QvI44PHPrx+H9aAPdbG+3IMHOPQjPXqeg/rW9HIrHaTkEj8f5/jXlNhqStghgcAkfUfl/nvXZ2d7&#13;&#10;vZSrfw/XHuD7DuOP1oA63ccHAxjnqev6Uu45UckDnPX2+maoRT5Q4Jz+HP0+uasK4xjPr/8AqP8A&#13;&#10;SgC4NpJZgMD9fXP096UEnIzgj9PbPf8ApzUW5dhwOnJ444pcttB6fy6nj09KAHZIXcByBkjJGOOm&#13;&#10;AaXBK7ucDgc88dSDnj+lN3EDngjOMjGeOvP9OaccjOep9f8AD+vTtQAY55+XOe+fYgUgyvr2PHT1&#13;&#10;PPt0pW5+XOOo9vc468enb1prNtJLjII7D09PxP8A+rsAKWwucg5Pt+vrXOeJSzadcoehX/H+ea6F&#13;&#10;tpAbG3HoBwPQjt+NYeupusZgcEgH2x6kf59utAH4a/HaJ4/HGooxOEb0745J/rmvm/LGY4JIPbHH&#13;&#10;Prjn/Oa+o/j/AAFfG9+VAILceoGOp/Pp3r5cyyXA9cn5WOQQTz/Lj+tAFXU5Sp5PPT0+v+f/AK1W&#13;&#10;NLuoUj/eBSxx6dugHpx/kYqtqah0DHv3Hue/P4dq5lZmH3ePr6en50AdNLqRhlPlkbR06fmO9Vn1&#13;&#10;iZ5cluOB14z6/wCT+dYe8tnjk/rURyeSev8An9KAPV9H18Qou9skcDt1689R7fzr2bwz4gjaaPa2&#13;&#10;0ll6evr/AJ96+SUndcNnIXHv07V6b4R1lvtceQQN4xnnHPb69/yoA/c74EzmXw7A7DPGD9eOv6V9&#13;&#10;FKcqm04x+h718ufs7Th/D8WBgBenp05Pp7celfUK42KcED8MHHc+nXH8qAJSwB2dh19P5evvSDcC&#13;&#10;Ox49eaUkbdzcA/T9Ovb/ACabkgFVwMds+vp+PXFAE8TZHIyeO3SrewHOMEf/AF+5z/PrVJPkJGcj&#13;&#10;8up/zmr0cnGDwf8ADn8eaAGTWquSQOmefp6fnXP3mnFhgDkdcdORg812irnIPT/PIqKa3B+YgDPf&#13;&#10;/wDX/n3oA8h1HSsqTjJJ9PTsccYrz7VdKLIw25Jzjjt2/H3r6FuLFJcggfT8P/rZrh9T0ctkgZP8&#13;&#10;vXP40AfM2q6UytlVyBz9B0z/AJ/riuZaMxdM5HX6dzn9Oa951PSFYbVGCcjj6duB+Ga8x1TS2hYc&#13;&#10;FFHt1wOP84oAyLG88mXbnB98/wAx6c16RpOoo38WcYzjOB6ivKWRkb5epwfQEnsfT36/rWzpt80D&#13;&#10;7e3bnn2Oe4oA+hdMvQQASMHHrzjOR1rsrS7Dxhc5Hp6jH+NeJ6TqQYcEAr6nP1IAz645r0PT70MP&#13;&#10;lJJ5/A+3f/PFAHch2O3Lkjk9R1HQYrzr4oyNH4Rv+cDB4yccHFdxazLIAc8H/PHFed/F2UReCr2Q&#13;&#10;fe29yfpj3oA/BnxZJ5uv3siYGZWbOfc8n68Z9Kw7z91a4Qdu46DPp0rY11/+JrdsvTzG4IJ6nOPz&#13;&#10;7f5OVqQIsgUYfhzjnn8OO4oA4YhpLjaoIZmHX8yfYV0MsMaWhErHcMY4z/P3rO0exlv77yocZJOW&#13;&#10;P3QT6n2rodTtIbGBkeTzH6Z7dMEigDhZeM4GMe3QD0qNVJGSM09wSxbJwf8AOfxpArDHp/nFAEih&#13;&#10;V5J+ntjpX3F+x5aPN4mScHBJxgHryPw/zzXwzy3Hf8xX6EfsYWQ/tdZXJ/EdORx+H50AfsNaK8du&#13;&#10;iqNuQD0x1HcVd2EMCBkdsYPTjn8PyqC3XCIGwvXH19D+nX86s/7AXkY6/wBB1/GgBfm42k4JH19j&#13;&#10;+FIQwOeMHHufbv27UHAByMk49sk/4d/f07rjBG04PQZOPwPTnvQAjZBLA4x6+x+nTP8APNBBGDnr&#13;&#10;nI/z2pxUcKASfTOfXn6D3749aj2+X97I9eR/njr05oAeWGDjk8e2ev8An8hUkYYn723A+vTjr24q&#13;&#10;AMFwGOR6/wBP8/hU65AAXAP689eKAOj0y5ZWCE/LzznrxjPf3ruLObptP9K8xgk2MMHnj369xjP+&#13;&#10;enTjsNKu9yAZ6Z7j8uaAO9RVYdMHjP8A+v8A+tVWaAHK4zn27U20lDKB647+hxzWgyq2eevH6/pQ&#13;&#10;Bxd/a/KQq59vr6cV5hr+mLKpyMj/APX1H/669svYSMnGT/T3rjNRs1kznBP6c9qAPk/XtMaKR2YA&#13;&#10;5zg+/UjH8/b2xXmt3DJFI5UYI77f54619OeJNLEiM69u2Onv26f/AK814ZrOntGTgYA7ZP1+poAz&#13;&#10;NIumRjGP8/5xj6V6hpl8doGenY9znnP+JrxRHa3lz0GODz/gMZP+TXfaVelssGyCMYHr7dfx/wAi&#13;&#10;gD2yzmMgGehXGM89sGtTI5xzgD/A4/lXEaZfFsYyeh98d+en/wBb3rr45Qykg4B/LpyB2PegCdht&#13;&#10;JVh0zwBnvxj/AD0r5T/ao1UWfge9jBA3W7DnvvO0AD6HH6d6+qyePnIBJye3H17/AEr4O/bH1Hyd&#13;&#10;BljT5mcwxdz1beSPXGD1/GgD8t9ag8xhuHCbep4P0P8AP2rmdR+WAFG4PbIwMeg71t6xdH7QsYfg&#13;&#10;HJ5GfQYHuOOa5jU7gtCow2GByD6/4elAHbeAbXdFvI6pK/GMkjGP89+a7mSEGDygAEYAZ4B478e2&#13;&#10;e9UPh/ZZ0jzsAEQFs5HOW4x7/QH14rqTZLsKsSAMds4HGff6UAeW6jaxFBAikkkc4zk4557/AOfS&#13;&#10;sWTTCqD5F2HrzjI9f/1c9q7/AFG0UzbdnORjj16/r3HftVK5spFibPG/H4emP/rc+1AHkk+mvLIQ&#13;&#10;q4yQDnoMdOePSv13/Yu0MWXh6ImPG1CcgcZP+c5/KvzAksoo2PG3JGc8YHoa/ZP9lvTRa+DIn24J&#13;&#10;VVx6cDqff+mKAPqpQODjb7Dse/ap9oABTAJHT39x/So0yCD1BHb3/LpT1POTyePfP1oAQgcEDg9P&#13;&#10;p+n+eO1K2AMnjjnvx/jSenTOMHsenr0+tRkP0Y+nA47+vegCQNjqenb+dWEIXDZJJx1/r39ag59O&#13;&#10;vPXH4mpF4HJwP89f885oA6CwnEUg7nI6dya9G0u5LqGY4H9DXkkE2GHPP0Gep9P6V3Gj3Ywozwee&#13;&#10;Dj8hnP8An1oA9PtpVdB2x+tMnjznjrnn146d6oWc33dvQ+vb39K2jyAR/h+lAHIahC7RnsB0/D88&#13;&#10;V5d4j0xpYXwuSFPbvj9TXs95FuTb2/n/AJ//AF1xOo2mQ6kYz/nmgD5A8RacySupTqeT0yD15ya8&#13;&#10;su4Whl5GBk9R2/l9P/r19PeMNLRg8qjA5/r9O1eBazalHY4Iz/Tr6fpxQA7RbtlkAPAPr/nnPvXq&#13;&#10;2l3KEDOCQRjPB/L+deE2UjQygkZBOfx9M/8A669Q0W+yFDcdiODg/wBP89qAPX4ZTJEm3DE5/L6/&#13;&#10;41NjpnA68fh2rGsZx5fBxlcY/kPc/pWqzgL3AwMfXIz1/QetAHx9+134iOneBrm1jPzyRCMD3mJB&#13;&#10;PHoK/IuVVYApluFXPA68nHt3H5cV+gv7ZOvLdXMGkqQS11u2842wLjjHqx61+f8A/rT5pOw7i/pj&#13;&#10;IwM4J9+Ov1oA5nXHAtxtGFOORk9f/rD1+tdR8LLH7TcGeRePPU5PQiFd5Bzx+frXE+IJlZ1SM4Q5&#13;&#10;xz6cY+te1/CvSZhpJmAyvls2c8hpWwPTsPTkfSgDsxagSSyZBeVt2BnoT0HNYptszlyFB7H0APAH&#13;&#10;9fxr0RdN8u0NxIdwTOV6k47Y/CsWKwaVzNtwnRV69egx6/X8uooAyDEVXdIDk889+OCOn4fjxWZp&#13;&#10;Wjm/1u2t2XcZJFGc/MAW5984Gc/TpXWXcPlRbzyQPy4wMe36e5rb+G2mSaj4wtViU5U557n0x2ye&#13;&#10;9AH6i/CXTP7N8G20CqMyM7k465OAD9BivU1AAJ6H/wCt/wDXz/nnB8NWD2Gj21qw2vHGoYDsw+9x&#13;&#10;/nPrXQAjJLHBGO/br6f5+tAD93PI4P19f84oA98E9/X2/wA//Xp2VwfX+fH6ZqPcoHHJPHTv/njN&#13;&#10;AE6uSTtH/wBb14+taWn3IjkBPAOePXP+eayG3EgZIGPx9vy9Kngkwy84J46dcjtn0+nSgD13SLoO&#13;&#10;gJOT056/lXbW7lhtPYV5XodySFVjzxxmvRLOYFAc4xwaANKYFl64A9K5bU4wVPqf0P8A9eupkbKn&#13;&#10;gnP+eKwb6MFGJHJ/xAP+fagDxTxTAXVscA47dh6EfjXzd4ig/euBxk+vp7cfrX1lr1osiPkYJ4HJ&#13;&#10;zwOMf5FfOfimxEbvnkj+o7/T/PIoA8hhYpMOBjuOOcdj0r0PR7grtAPA/Ae4/wA/SuBuVaOfeCDk&#13;&#10;j0wBXTaNMRgjjquSPTjr0z/XuaAPYtPlXj2HBz+v+f8A69b4G4hegOQPzz1/z3FchpMv7sMDkdfz&#13;&#10;6Z6110YOFVeAB39MZ5P4/wD1qADJJKYGT3x3/wD1Unz4wwyfcH6f5Hf608gEEkn9P0+nrSPnIzz0&#13;&#10;7Yzn045z/n2AEAKqc8Dj/PNR5A49DwOuO3B7/wCTT+GBGeD168f57fz5poQnJGRnqO+Pr/n3oAZn&#13;&#10;IyOpPtnjrx2+v5CvGfjV4ih8PeD5ppm2AB5G6crGu7n1Bbj617U/KNjrye3UdD+dfnp+2b42Fjpb&#13;&#10;6JC2ZLl0th6gL8zn/P59KAPze1u6l1K7uNQuDmW7kaRue7tk59fTHSuJ1KUQKIUPzDIP09B6+lbs&#13;&#10;srszPJyg59OnGAR9e9cdf3AllKxnKDjp1J6/ln0oA7r4UaY2p+LElaIyJaRl8Kf43O1f1Pav0pk0&#13;&#10;WSC3is9oKWUKqQ3yjp8x+u4nt1r5S/Zc8NLPdNq0ieaxk87aOcJD0yPQsep9B9a+8dUto44XnkGX&#13;&#10;ZFZgM7scnJ/lz/gaAPna+i8i6byzkxgJgj37DP4+1WdI81b1rm5H8QYD3xxn39R/LNdNPpjSO0zj&#13;&#10;duG4tz0z2H4Z5zWNHG0lyjXAAUkY7Z56gepxj8/xAPo3wjc7giu+yKZGYH1xyo/PjFfQfhmb7VaJ&#13;&#10;OVyqALnGNxxz+RGP5V85fDyyt9VuLOK4YqiGTkc85yW7cKM/5FfVWn26W0SLEAEOCOMcdsDkdMd/&#13;&#10;WgC+nyqdowfcHGfpnvmpkXP3hxj6fgf8/Woc5A4749+e/HXFSg4I4zj1x6/r/nigDsNElfftPA9c&#13;&#10;4/H/AD+demacTldvTjv1Pp+NeS6O+2XI45HH4fr9OtepaewAUDpn1/PnPP1oA6zaSF6cY6e9ZN2h&#13;&#10;OMe/8/8APetKNgy9ev8AnGaq3IwrEnp+tAHnerw743yODz09v5fzrwHxNbEO5HuOn8I54/TFfR+p&#13;&#10;KCDx9Py55/yP6eE+LLdvNcAZznP+P+P86APDLtSrAgYz7dcZ6+n+ela+lsV6tjHb1z1P61DqUB3k&#13;&#10;KQTg8DPX/Pf86j08kuFClSD6Z+oOf50Aen6c5OAGyCPbHr/+rNb6ElckEk9uucf/AK65TTHBHy8H&#13;&#10;jHvznHp+Jrqo8sCCMAYHB/D9P896AHHkZHv/AJ/pj60MWPXr9cZ/z/8ArpZOpJ4B/n6/j168dajJ&#13;&#10;JyxPJx36/wCf8560ABADBjzk/wCffj6/jUoKgbSMk5PSmZAJ4xn8+Dx7dR6/hSqWDBsEnJ7dvp/n&#13;&#10;igBJB+JJPBxjr6ZqIggjHJPP+c//AFqsEDlM8H36DGc5/wAKYcsCAACPx9+poAjYckpz9eMjHr/P&#13;&#10;NNwwyoGCegHGPTmpWXI4Yc/149P88VGccc56EDPOff8A/XQBERwMDBPPvn6+1Kob0yO/v9Mf5FSM&#13;&#10;SxwDgHr/AF/H8KrXdylpA9zMfkjXcefQdT/nPrQB8z/tH+Oo/C/hmWGJh56qdig9ZpOFXHf1xX5M&#13;&#10;6jJ5KGdsuerZwPmY8nj357/lX0v+0h4un8Q+LRp4YlLNnlkGessnAGOfur0+pr5N1eZ5Vcnhcc/h&#13;&#10;3A/w96AOJ1W5eaRQ77tvbsOecf4mun+GWgya54mhPlmRbcjA6Zdjhcn25rg7l/MkZuvrnqPr/hX2&#13;&#10;R8DfC8WjaOdXv1+d0EmOuJJPuA/Qc4H+NAH0tY6mmh2cWllnlaFFUZw6ll64I688k9eM+1bcniRp&#13;&#10;LU7HCCRSG2Eg78dwf8ivOpn8mEXFyoWPqOMMB34x+RrE+3yz5SD92hJOW5OO/Pb64oA9CXWY57sR&#13;&#10;o+AWC9TyR1yc9R1//XX0l4QuV+zCTHyF8jI/hXpjP/1sda+RPDVtFJfxlgJCWx7Mx44/PqeK+v8A&#13;&#10;wFuvzHFbw74xJuJ77E6A59TnigD0OO3ubjfNcJkD5u3HHA/AZAHvzXD6rGfPcgdSc89vp39K9vv7&#13;&#10;Fra0VZfvsCzH1PcA479K8c19VjuSSAe3XOPx/wA/hQBFpO5WCqOe/TOCOfy7Gu/s1JiG45A/H/J/&#13;&#10;SuA0z5SGBPQdOoz3/L+XpXfWDLjg9Mjr+oHt/nigDTCnaegAz3/z9R/k0ZwN2OT/AJGM+9KpyhXd&#13;&#10;jHHXOP8A69NKsCXYEk4yO5z6dvw9qAHvkAjOQOo49f8AJ+nNQ8n5nOfbp16nPf8AGhmOcgnHP8u/&#13;&#10;+eKasgIyRkZzk549B+P4UAOA3EH09OMZ6/5PH5U0q5GA2DkdB+vXH1py8ksev1HYAc05zkkgZJHT&#13;&#10;nt0wMf8A1qAIgSCAe+N3+HX86GG05UdePqO4Pfn2pCyjpwSvv/L+tO3/ADAkDjuCcn/PFAEbDaev&#13;&#10;GB65z759fz6UoOcKBjj1zilYEZI4Iz/9bINN+6pY8kegx0646/5+uKAEbO4nOck8dfb8OaRFyAQc&#13;&#10;knv/ACz/AJ+tKcBioGDz0HXHp+fNJ/CABxn8z+Y570AIVY54yT14z9P6H8/eoxxheT19/wDPtUmf&#13;&#10;lG3gjkD1PbGP09aQgJycc474Gf17/wD1qAGnd0HKt0yPTsKXI6rx+WD6/kaUg4GcYPp0PPI/z/hQ&#13;&#10;pCjPGD05Azx/n+dAHVaApMm7bhs+vb8fp+Ve3eH1OV7MT27f57V4t4eXLhcZJGRjtnHJGO3t7V7d&#13;&#10;oQwqkDk98e/OP8aAPR7ZflA69OelMulIJIwB06VLbH5B/n/Gorn7p56+vrj/AD/nigDjdXzsPoM9&#13;&#10;cfyrwbxIMK/OM56gen44/Kve9Y5jYYJBHPGfX/8AVXzx40uksraWeZtiRqWZiT09sevt/SgD5Q+K&#13;&#10;niW38P6RdySOEyjM2SMhRnPf+I8e+QK/KzxN4gm1W9nvpjumuGJ65IHYDvwMd6+gf2h/H82u6q+k&#13;&#10;RPtQESSDPQfwIeew5Iz9e1fH2sXm13ZSBn5Rz7D+fegDK1i5Esm09B069Ox9OTWAFkkYJHyT6fzq&#13;&#10;eaZ5mLMc5x+WK9C+HfhCfxBqCTmJmtlILMOAFB5JPODxgA/gKAL2g6HPZWHnvmMyjlM9h3/Hqfau&#13;&#10;xs53ANrbxMYx1RAQG9SSBk59K7XVbdLdI7QOqRI3Bxnk9AM4PPr61h36m1tytjCxeQfMznaCB1IH&#13;&#10;Ukk9elAGHqviBo1jsLY/a7lB8ka48m368hem7865KQXSpGwbzb+V+Qw+bJwAo9hyf6V0X2H+zUe7&#13;&#10;YD7RIpzkAEknGQMA8evT1FejfBr4c3XizX01PUIt9pG37sFSNzk9yevrxQB9f/s5+BH0bTxqd1E0&#13;&#10;ZdFYZ43Pj5iPXrX1QoyuSvH3jz0x/n/PWs7SNNTS9OtbG3UhYI9oA9cckjnHPseO9a27AYjlTj8v&#13;&#10;09PWgCPdwHbkn1J6dc469Pamk8FeMjHU9+w+vfmkb7xPCkdv/r/zoLA8KME46+pPJ/z7UAJwG+bB&#13;&#10;I7/h1pBGd3HBHX8P88/hzimg7sDOAfbryePw47VIAwA45H9R+f4YoAaoJyMBs8c88VEFy2eh9j/h&#13;&#10;/Wns38XQEnnsfcg0zOMHvzjHbHXjJ69s/SgBGUZ29WGO3UdvfvUZDHORjd6/5xxj+fvT2YDjPP1/&#13;&#10;yfx/CkyOQDknHp+hzj04oAYqkZ3AEd+cD8OOKm2qrDcNxPbPA7jp6fSmKcHZkf1Ht0/XvTyfMYDB&#13;&#10;IB9TkjuB7f1oA6jSIdzjAxj/ACPwr1XR4sMmV5x6Hn2H1/WvN9CBcjnk/r+n07V6zo0WAnGAPf0/&#13;&#10;z269KAO5tlVUGRxx+vr7Ad/5Uy4ODlgCRkd/5/56GrkKAINxx+mcjj6VRvGCs3PT/J/z/kgHGa5N&#13;&#10;5aEtz6ZOT0+nbNeJeIZsRMznBxj3+vT8OwFet+IWG0g9Bn/Pf3rxTXpMow+6Se3TPbkfrj+tAHld&#13;&#10;988xYDge/Ujjp2+tXLFAqgkdeev8j/P/AOtVC4G6QkHIY9PXH8vfHWtS2jbAweAcZ6cZzz/nt+QB&#13;&#10;rKwBA9SD+vTn1o52ndzkH1GAPp7+lPQfLuYjB9cj8P0/Gpu25vc+uD7/AFz7UAVdpHzAcj09x6fl&#13;&#10;x/hSMpU/LyRjnr+nP+fzqYbVY54Puen16/rTDtXBVcnr9ew9uP8AHNAEW5TyeMj/APWT7Vx/i3xH&#13;&#10;Z+GtLlvJ2WE7CV3ELwOp59P/ANddLeXUNpBJdXJCRIMsSMZ57f0H6V+fvx4+I8mtai+jWsoWEH98&#13;&#10;wzwOyA8Y6/N+VAHjXxE8ZXPi3XZ7xixtg2yMMc8d2PueuevSvJ9VnZRtRuAQOnXjqfX/AD0rUvLp&#13;&#10;I/ujPJ5/z61xd9dNO4G76n3/AMP84oApOGck54HtX6TfsLfs3XfjTxFF418Q2jC2gObYMv8AD3kI&#13;&#10;7ZHC+uc5r5E+BPwj1T4ueNbLRbZCbJHUzuAeQCCEB/vH0/EV/Tl8IvhvpPw28J2mk2ECxStGu8qO&#13;&#10;mAMf/q/PnNAHo2m6fBpdhBptmgiht12oo4AwPyqeTIQrkkn8P0P8s1aCMckcY/z/AJFVJZf4Y+ST&#13;&#10;97sTQBRlhE55JIyBjPYdj9e9eZfETxbZeGNJkjRlMjggIM8n0HrXaeIdZt/D9hNcyuMopPqR1yfX&#13;&#10;Ar4V8XeJLjxFqkl0xbyl4jXrgdyR6+tAHOX17LeXU13OfmlJY+wPYeuB0BNUnYkDGMDB68cU49CQ&#13;&#10;MYBOfT3J7fXFIR8xAGSD25/zx0xQA0YxuJzjtjj0/r9fwqSIMxUfdGR3zj9fbFNBIGw5XHGD9e49&#13;&#10;xV+0iDyIAMknt0/zxnrQB2uiW7MFwuP54PqOf89a9e0Kz8sK3c+n8gfw6f4mvPdFgwqAHJ9s8cen&#13;&#10;869h0eIBQSuM5yPxxyKANYRbUxnGB09M88fXFYOoLtBKjPX0/wA/TNdPKNoJx6AVy+oNtUnJJOOP&#13;&#10;f9BQB5bryn5mC5A9Oh9cGvFtfYjL9R7/AOP+f5V7Lrjnc2CcnJ+owfX6f5NeHeInDSMgOQePTp+P&#13;&#10;b/61AHKxAszEcE9DjPb/APVz1+lbcKk/NgsD6j16fT6VlxRbSCeA3HXgHtkD+f8AWtmEFV29QOOv&#13;&#10;Qg8+vrQBOqlWO3k8d+2O3f8AziolRguCMg9e3Q9Pz/lUm5t2cA5PGR0HJ/Knsp2jJzwOf8//AFqA&#13;&#10;IsOAQeSf19PrTccqw+UHBxx+XvUrAljj5c+nTjGMn60gAGWBwOPfr/8Aq/lQAhJJHduOo/P/AOtn&#13;&#10;pUIJGMLjHOO34j/PenFWyFYgk9Rzj24x60IMrjjOTkY4/PP5UAIcnKkkA8+3HTI+v/1qaFPVzkkH&#13;&#10;Iz/OpCvRlPTr+J/X9P6UzkNnoD+GM+3+fagBHByC/AXHPXn8Ow71E6+xwenXoPX/AA/Kpw3JOeRy&#13;&#10;MHtnv9c9DUbkAgnnn3zx3/p2/OgBqiQAgHKgE9Pz/E1GV4U8enUjp0Pb6U7JPRgSMD25Pc+vXFRs&#13;&#10;zEFgeNwH5DjJ9fUc0AMc7XwGwDjoegPUUigDORtB9P6f596UnDlCDk4HTsfX/PTFNUEMUPI/Hv3/&#13;&#10;AB/WgBW4xjnHTB/UUi8ZLgc98cY7flTj1zzk+/PTnt3/AMmql1cRWcDXFxgIgJyeefb8QeKAK+r6&#13;&#10;vb6PaPeXLgBOV6c4HTnqB1J7da/Pz4qfEG88W6g8EEv+gxMTkZ/eOOAf90c47Hr2rsfi98SH1+9k&#13;&#10;0OxlKQocStu6Y/gU+v8Aexz2FfNeq32IhBEpQgc7vQ9yR/KgDE1S/Ac7WBzjhevB/l6VhXGoyMf3&#13;&#10;KhEAB4AOT6k+tNuk8ogyfM2Oee/uOuev+RUui6NqnifVotJ0xN80vU87UXuzccAd/wAqANLwf4S1&#13;&#10;PxprCWFor+XkebIF3YHGAMdWPRR3+lfpj8PfDWn/AA70tNOso1jupQFcjBaNf7pPXcern6DpWH8N&#13;&#10;vhnb/Djw+jeUW1F1EihuHyw/1rA5wx42jsMGvQNMiWO78+RgXcgtnkZ7HPrn9frQB9M/DHTBdzR3&#13;&#10;V0MiMjAznrzn/H6fTP2P4fLNHGkS4Ax9BjuMdq+U/h6k8wgtk4BIHpjgcAYHcj6fkK+vLCS20ewE&#13;&#10;shChVBZj9OnrxQBs6hfRWVqZnYIgB5btj/PSviH4q/EefX72XTrCXFrGcHaev0/X9K6T4t/E972a&#13;&#10;TSdMlxHgqzA9B3HuT7Z/rXzUzHO/ucevQdePbtQAhOQWBPfkfnjnHpxUL5Zjk4OR0xx06/8A1qcR&#13;&#10;/ECeO3Tgng4H8ifyHNA5BOMEjAyOmR370AMJJ3AjoemSRxxkf5z+lRsSMDOMHPpn34qVl6sAQD+H&#13;&#10;/wBfr3qNgCTuGefQdO2ef5fjQA1R8+4+/P0HB+vHT6VMBuyCMdRnOfXpz+NRswyMYA4wDwT9O+Md&#13;&#10;fXHTmlyQCRyD0yCev5f49qAGyFTnjIP4fXnP4GoNzBSmMcZxknGB0NSsVxjr+nA4z9O//wCqmg45&#13;&#10;B+v+PH8uvegBoAx8y4HTqT9Dye3SmlmOdwwB7Dv/AEqRScNznIz3544PtUbHIznpjvx15Gffpx+d&#13;&#10;ABk/M3Qdv/r/AEoztYknJJ/oe/8AhQS3IDjB9fXsP17cU1uXKYzjpknt6AfzoAhxjH8RGewz1/zn&#13;&#10;8aV1OCvY5xzzyf8APTNPY9DnAz1Hc88euPwoCqT8wIBwO38z/If/AF6AI8HPC89OnUCjkEc4I49/&#13;&#10;fH4c1IenXO7pzjj/AD6f/XphwCQMAHHGf85PYUANZeMHoPbr7/59BTSo3EHoP8/r/n3cQcgdD16+&#13;&#10;vU//AFqnijLNgDP+enJH5/nQBr6JamSYcZyRzx09D1/CvpnwXpnlxRKy5LEYPJ/Tt7enNeM+GNMU&#13;&#10;uhxkEjPHbtnr1xX1F4TshCkZIAPBJx6+n1oA9Y0OAxRp1IGOOmT+n6V1RlCIOcdP/r1g2XyoMcHn&#13;&#10;p+nB7Ut5d7IyoPT3HYc5oAwPEeqLHEwzkj8v8jAr5K8dayWZ1Vsnnpz3PX68/hXtHivWQsTruAGO&#13;&#10;f6fy618meLdUWWYgckeg5/zjigDzvWLl5pmYHoTjnHXnn/69Yao8hIIwT+Q+h7detXbhmdyOoXuO&#13;&#10;uPp+v0NRJHjcx6HAzjgdh/n60AW1UfxAkjt9c9OvFIygZA64P1Pbn696kUMOX6cHjvn8Og74/pR0&#13;&#10;UdzyD9e1AH//1vli119Wwu/5+v4/h+n0r0fStTinRGLctjOD/n86+KNJ8ZMsgDN8hHI6Y9x6fT9a&#13;&#10;9h0LxipKsXGCBx0PHPGfX9aAPpezvYxfIN2Bz+v8+vOK+pfBE3moAzHOOvUewP8AnoPz+ANM15rm&#13;&#10;9iKyZyeMgdM9fp1xn9K+4Phxcq8KBuhA9Dz/AJ6e1AHtvXCg5yO+DjgY/wAg/WlGWH0/z/8ArqNS&#13;&#10;QMn9f155/r71IoBByeSOvbnryP8APrigCRG25OcDjj0Pr7fhTflJCr0HX1Pcc8dOaf0zjOT07ce3&#13;&#10;X9f/AK9IhwcZ5+mMfpz/AJ9aAFyFAOMd+5xnsOc0cFSFOABx0zyP8/55pd5HB6fT075zTOx7k8Z5&#13;&#10;yeeRj/P9KAHKVHPYfQ/h9O1KSo69P6j044pO49eO3Tvj3zxSZGVOCAR0A7Z568/5x3oAdkgbF4Pf&#13;&#10;pnP+eP8A9dN7nBOen4c9/wDPr6U8ludy5zwSMdvxPH59qTHQHPH6k/4UAIzYdevXt39/z7imgkED&#13;&#10;AJHHbPX6enalAPJ7+3059PfpTgu4DPDf5/lx0oAYu3dxk8nHT0/+vSt8p3AYJ/l35/z35py9toBP&#13;&#10;GOnB6dPb/PNN5GQvQ579z+X4j6cUAQsw/hGSPqP5/nXzR+0HaB/D07Zydpz+IPXHbFfTjbmXJGBz&#13;&#10;0HXnv/n8hXg/xzt0l8LXDBMlVY9z2P8AQdOe+e9AH4Y+Ldw1SbcQAHP8+/8Anj3rnoJfLOSdx7Y6&#13;&#10;+n+fr610Pj+J7fWLpSMAM3THf0zz+FcXauyNk8g9DnrjqMYHfn/9dAFq8crkjn5hn3yOv1696w7h&#13;&#10;SSBkkY7kYx/X/PausaFZIz8u0E4HcD15xWPNZJtIIwBz/wDX9v8A69AHKOBuIPb8KreUnU9DWndR&#13;&#10;FXO0H1P/AOvFUWAzjoaAGKqqeBz/AI1618L2zrsKqMDcM+xHt/h3rykHkkfyr0n4au0Wvwspxhl/&#13;&#10;U/4Zz/8AWoA/X3wFZC40eE4yCF+bpkEfnW5qWlBWPGMZx3+o/wA+tXvhhbxy+H4GI4wOv0rttR08&#13;&#10;4ZsZ6c+vrxx/+v8AKgDwm8tNucdB+H61htEyvjOCPX9Pp+HvmvU9T0sruKDr1HuO/T8q4e8sCJGI&#13;&#10;GQc4579B/L2+vegDMgmMXIPJ/Hn6/wD1q63TtRA2bDwMfr2PvkniuH3GMhunUevP6fiKtQXLLIoO&#13;&#10;VAJ/PqPpn1oA9o03UwAFJwV/of8AH/Peu/03UQ4G58jA457df/1+3evANN1EbAhJyM9vx5Nd7puo&#13;&#10;FGGT0P8AL/Of8KAPd7C/EkYAOO+PqOM/1ro4ZwVAU5I/Hj+f0rybTtQBwQeMdc9PTP6df/r12Vnf&#13;&#10;b9u7r0//AF+1AHaDgDHBH4+59qkwCfm4wfrj/IrNhnLrx2/HPP5/Xmr24kADg9uevfn0oAlAOV7A&#13;&#10;e2c49entS/NjGMEfQ/px36fWmDBYHAOffqPb69sgfWnhsHjqc+vTvn/P60ALgcZGB6Y6j/P5inEc&#13;&#10;sTnnPUn8x+VJwcH6euMfj+hH5Um4jPHp2z645+vXP/1qABkRflzgA+vt+fuOKx9ZUfYpuw2tkev+&#13;&#10;fp+ea2ARg8ZIz7Yx6D0rM1MZtJtxySp/X/6/4dMYoA/En9o9TB45ui/AbpnPJ9M/r2r5SGTPuAwM&#13;&#10;n64/mP519f8A7T1vs8aTBiAD3z1Pb1/L2r5AjJEpUKMg9fr3+tAFbV/LW3CoMMPX0x2//VXHnntX&#13;&#10;UapKzxZJHHB7dD+tcqOP8P8AP86AJFPynPHv16VCzcgdMf5zTz1B6Z/z0phx6cn8aAE8w524+tdF&#13;&#10;4enMWoRsDtO4fz9PeuYGd2fX9Oe9aeluFvYcjILgfrQB+937M8vm+G4sHHC8flz6V9a8bQuM9Ome&#13;&#10;Tivjb9lmbzfDUJJ4VQBzx079Sea+yo9743DIPbpkdx09etACnk4Y8Y6+n0pHLAgYwOP898eualx8&#13;&#10;oPGW/wAf14qI8/Keucc9f8/5NADtuM4OR1H9D/8AW9asRvtw2cA47/z/ACqsSch85HsePXr7GlO8&#13;&#10;s3IBx2+vp/8AX/GgDdtpQflzjv8AU8/5ArTjKsoA4B/z+dcxDKFc8k8jv0/wP1roLeVWAHcev0Hf&#13;&#10;/PvQA6W3VuFwOenXpXP31llCMcgHqffvXYr84HA/X9ao3FuSDjjPc+o7f57UAeQ6npgJYYyRnkfy&#13;&#10;/H6151rOkFkJ2nG3uc8deT/j9K+gL2wEikgZbA7+h61w2paecHPPBwD6+vv/AF7UAfMmp6a0J3Fc&#13;&#10;KBnnHY8e3/1v057b5RLdQMDH07CvcNc0dGByMk57Y657f/Wz+NeWX9g0cp4JI/Hr69P5frQAum6g&#13;&#10;Y22hsknnPPTuf6dq9Q03UDIv3+Scdevb6c8YrxePMbkqTwc89vc11mj6ljAzg8e/9P8APFAHvFhe&#13;&#10;ZxGCCQfbjA9+vTNcV8ZrrZ4EvmBJIQ45+vf371Z0y+LhMtkAdgOOev4Y4P0rhPjdqRXwDernbiNj&#13;&#10;9Pl5/H9KAPxP1WeQ38hYcl2ORznnPf1J/wA807Ux5VgRJ85wPTrWfd5+2uRzl2I57Zxkfz//AF1c&#13;&#10;1VgLUMT97pzj6+nPt/OgDkdNuZI2a3VsI53fiDx6/rWvqr+ZCZCoAb3yfb8awbFlFycjgsenPI7n&#13;&#10;8f8AIFa2oztMojjGSDz7/wCc80AcyQxYbhgUbfQ/1GalYqO2AM++KTg4YjB+vX2oAaGzgAZKnj6d&#13;&#10;cmv0T/Ypgkk1gMRnGSOvt7//AF+1fnagJbgZGPfp6V+mP7E8IF2GKZITGM9s9f8A9VAH6xJnavOc&#13;&#10;gduen408KDxnIJHt+XWo4ieBnj25IB7gd8VPkMuRkH6Z+v8AnigAHytt6n1HXtjnv60m4HAI6498&#13;&#10;59f5UzoobPTH/wCvv/k1EeCcc/5yen+P40ATsVP3TwMjp07E4/Wm4HDdue+O/wDSlVgeQMkHnt1H&#13;&#10;f9fX9KX5dgOcA98jtQAqryX64/DPJHOPfmgZXOTwRz/ntSkAYbGRgjH+f5Y/SnffwSMc+n+en50A&#13;&#10;LEWDjJ+YZ59f/rdK27G4KsMnIH+PfpWIMgjPG736dvz/AD/Q1PEcfNnI4/zx+tAHqFhcA42nAA7D&#13;&#10;/P6V08DZUADOPX/H/GvNdLugATIcH68fUV3NnL0HUDH4c/09fyoA0J4sjgZH06dfrXN31oCCuM47&#13;&#10;e5712ChWXcTwfw9azruHg8dMjrj3oA8m1XT1kD7gGJ45z2HcV4Z4m0fyzJtTCdfXB7f05r6ev7TO&#13;&#10;QQDj/D/JrzXXtM81HXIJNAHyPqdp5UhTuScds4/z/P1ptjdGGTYTz6enpXd69pjRElk4GeMdM9Mf&#13;&#10;jXn00b277j9325/T/P50AepaPfYUAkkgA49gOCPp2z/OvQrC53oNzZyD3x7nJ9vXvXh2k3pLgMcf&#13;&#10;56Hjr616Vpl2cEgcnPT/AD+n5UAehB85YAE/57H881+af7Z2qYaK0BwZLpj04wiY46dCa/R+3mVl&#13;&#10;DKxGevfGM9fr2Ar8nv2uNRF/4rtrQsSY2mYjpjc+Bn8B04oA+HWUT6iEdt3IHPGQRyayde+zL5UE&#13;&#10;Q5Tgn61uiFlmaQEl2DL7Dv8Ah14rlb9gZlDHqQM44yO3v/k0AfVXw10d20Fyyffhj28fj1z9fb9a&#13;&#10;7JtEKqzhQCFJJwOc9OK3fhPokMvhVGnccBFGQem38Mnpn8eK9Dm8PWo3FRvXquRnt/COP54oA+ap&#13;&#10;tJaK5PlrlVPGeB+H1rJv9NZR864XB/yB7ete8yeF55boNsxGWx/u8dTn+QrnPEnhn7HalGGSBkdO&#13;&#10;SeT/APW/H0xQB8/Cwe5vo4sZDOoAAznnjg/pX7R/A7Tfsng+2wpUuD3x25P+Ar8k9G04Ta/axMCP&#13;&#10;3wyMdff6H1r9mvhram18J2EJGw4HHHTHBPX+f1oA75du3fnn8+vUj609QAV569/f6e3WmcAhcZx6&#13;&#10;nr7/AP1qehYP8vBIA5HrnPP9aADIAOOcjr703BDHPb6UvzNj8+v9M+v+e1JtUctyD/T8/wDOKAFU&#13;&#10;YOMdcAn9Mc//AFqdvOTu6j/IBpQoxt7EkA4x27/40hXGTxnj8x3/AM96AHhgGyDwf045/wA810el&#13;&#10;XXlMBnOf0/8Ar5/Sucz0weF6d8jPrVuF84weB7Yz68/40AevadciRVZef/rGuthfcgHXI/8A1V5l&#13;&#10;pF0uBk8/X3wB+n/1q76zm7Dkn/P8/wDJoAtzxZDYPAzz9f8APNcvqMAKHIA69OP8+lde6h1OB+Xv&#13;&#10;/hWPdwlgV7D29fX/AD+dAHjHiDTlnjlYDHP+c8188eI9KMcr5Tgnoenft096+udStAyngYOPX8c1&#13;&#10;4l4r0xfmOMDn88UAfL9xD5NxuXnkZ4zx2OOK6jRrrawRuSO3TPI/DH+fSq+uWKxMxA447dD09qx7&#13;&#10;KQxyjsQcd8+hyMc5/ligD3PSbnKAqeenHp7/AOetdM92kFtJcPgCJWY8dcDJP8q830e4LIhByMcj&#13;&#10;AwOfr/KtXxTqa2Hhm8mU4JQIOf75/pmgD8lP2oPEjaj4+FnG5AtYd57/ALyY7zj9Pavm9WKqJJWK&#13;&#10;gYAGR29Pr2/yK6v4o6+2qeONZljYPJ57Ip6YWMhMHnrxnHT0riG0+b7KLm4fkPuwCcfLnHHU9T19&#13;&#10;+tAHHXr/AGi52xjJZgoAx1zjA9K+5vhn4fkbQFZYymWWNlwPmEaZzn8ev+R8U6HZf2l4nsrMdJZ1&#13;&#10;/INkn/Ir9Xvh54bQeHbQRpsBV35+8dxwD09Af/14oA868QaPHpthHE67pSBGwA5wfb6D9a5y30WU&#13;&#10;7FCEjBAGemMZIPTmvo7WPCRvpmlUYQSBgTg59cD/AArMt/C0EUZUqGI3bV+p6ev4/lmgD5i1mxaI&#13;&#10;FpEwOePXHr3r0z4CaVPd+I3SKPzGZk+ZeqjnIz/OqvjTS0jnVANwIJJHsccEdPy619Jfs3eGotNM&#13;&#10;t88WyVo8sxB4MjcY9MAH8PegD67t0kVBG4yRxz3/AMamxgkA8AdfbrjH6fShQSoz14Pp/wDr+lP2&#13;&#10;4759c/l9aAF6ZPYn0wP04/GmsWwQBnP6npj+lPUE5yOnpjp9e+P8mmOADnHPY9vp/j+FABgYC4wD&#13;&#10;/M9Rmpo2xgHP4ccc5561Em4HHQH8f5/y/WpNpXPcE/0znPP6igDqdHumEnJxj+XHWvTbCXKqOoI/&#13;&#10;Dj+leNWEhSUZGOhx098e/wCHavU9ImBRQOuOemPy/rQB2g+ZRnt059OmeM1mXa5Ugcg4zgd/erkD&#13;&#10;gxkd/wDPWobrkFeuPyoA4LVoRtJ6Z+gx9P8AOPWvB/F9kSHGME9OOg79/wBBX0PqSMMn09+3/wBb&#13;&#10;v0ryfxPaJLAxA+YHjac+5546n6/XNAHynqsZjmIUZGQMfhxjp0+tLps3l9+P88fjjP61sa9bkTMM&#13;&#10;YHOBjP8A9fkjiubgdY5AvXHrnjH5fn37d6APYtFuQNqk4xzyT/T045rt4JARyM9+vX3H9cV5Zo1w&#13;&#10;crkEg85xz78/0/XPFei2Ug2LzwAOvTvgH/P9KANcMOepzxjrnp/OnqODk88HjuPT+VNTplhgn8u/&#13;&#10;/wCs07G3ORnbjsegOP8A9dAClMsccEcdPyxTXXrgYAx6cfr2p2QVO3hvbpx6Y/l+GaH+QFegGM8e&#13;&#10;38sfnQBQvbuOysp76bhIFZzz6Dgf0/WvxM/ac8Wv4h8fvZK++GwQZG7rJMdzfUjjHpiv1z+K+vQ6&#13;&#10;L4QunmbYJAwb/cUFmOe3A/z0r8KvEV4dX1nU9ducmS8mdxnsGb5RzzwAB0oA5W5SOO0ZmGWztHoR&#13;&#10;1PrxxyK4Zy0soVRlmwBgHB7V22q3BWJtxyTkjkdMDp2/Covh7ok/iHxZY2MSFwjCV8DspzQB+m/7&#13;&#10;O/gU6R4V+0eVtM9vFb7hwBgb3+b69f0r2PX7W5uVMVomCVCZxhSWPHXpx04rtPBujQaF4V05GG6V&#13;&#10;olkZQMcuvccEduf1qxcWhmbzCuQGY+gAHQgD8gSfw6GgDx650aOGM/LkjIzwPz9c/wD168m1UNda&#13;&#10;gVhT90eOev4entX0teWbSRNI67EAyAeuevv0HP5V4df20bapFBGGBL/e65BPpg9Omee/XmgD6H+E&#13;&#10;GgrJZPeToVeOIAZHJZzk8+4zx+tfQMQyCxHAPXp9Mf8A6v8A6/DeBLeVdEgllAQy5bYvGB0X9OnX&#13;&#10;rx7d8oCnkADOPXHTOO/QY/yKAAYyBncD7kE/5xSg4PBGF/yB9KXPIUjOMd+nufT8/WmZztYHp3HU&#13;&#10;/hQBq6axWbHQnH+frXqulSKY1Gefy6jnj+VeSW7YlG48Ej8cdfqfWvTdHc+UEIPHX6dh/wDWoA9B&#13;&#10;tiPLUYwOnao7jHzcbev1+pptq+6MZ/L2xT58EHHUe3t7UAcdfDc2cgEHqO3v+VeTeKLYOGwMduOn&#13;&#10;64r16/UgnHf6/l+np/OvM/EqBkYkYBGeg/8A10AfOerxquS3OO/PTpz6/T/9dY1g588D8hxn3/E/&#13;&#10;Wut1oJyMcY6dvTJ/+tn1rkYB5cwOcEE57/n/AC/r6AHo+lyLtUEYxx34Oa6yI4TGCQMenbPJ/wA/&#13;&#10;hXFaXIJM8kgYPpn8Pbqf512Nsx4J4x9PxP5/06UATkA5CjI59sZ6k9Pf/OKM859x6dOh607dj7ww&#13;&#10;M/lx/n/9QpNuAfQ+/HBzn36+v4UAGSoyeMfn+P48/wBaRSFA5/Pof58/0oyNxwOPpn/P+exprFdv&#13;&#10;HOcgcjv2HNAExGQMDgjntj8vSm7gcc4J9fT0/wA//WphHqcjnI9OM9fr649qQ57ZwPfnPb/9dADi&#13;&#10;TjHBzj8T7D8aYSeWznGOPr0z+vFSZJB469uvf/Oe9NAJzwSBz0/T3oAjLZB3cAH3HAzj8+ua8b+M&#13;&#10;/i2Hwv4WnlklwSjswyeVA6fiSAK9gkLAenX/ADnGc/nnIr84P2q/GjalcRaHbScSybmCnrDEMAfi&#13;&#10;1AHxvrmrzapf3Op3RMktzI0jE9DuOVAHbHQE9AMV5hrV2qoIs8nJ4Pc9cHp+VdRqc7qGaPjceFzj&#13;&#10;oBx29O3868wv5Xec7jkj3zzQB0Hgnw5J4o8TWmm7cxFt82O0actn3OMD1r9QvC3gEQ6RY2zRlJZF&#13;&#10;M8o252lxhAen3V6flXzp+yH8OV126l1m9Hy3TEAngCCD5nYn3OBX6Z2ulQeXPdQrtI4ByCuMcAcc&#13;&#10;4A5/CgD478b6clgzwWy4C4TPc7exAHv2/pXBw6ZL9lLM7LGD949WPfAx74HUfjX0tr/hM6pqbu6/&#13;&#10;unbdux3J6ADj3/8A11h+ItAs9OtjHOAoXG0Y5fHTJx9Dx2oA8s8M2uLuCRj5cMbEr2ZiOjE5JOOn&#13;&#10;5mv0Q+Cvhx5NL/tKeJkV28wZ4GzHyAA+4Jr4j+H/AIeu/FXiW2sYgfKd9jHB+Vf+WjD0wvfn0r9W&#13;&#10;dB0eLR9FhtohwQCvsgG0fpzmgDgvEa7c/L0/yB3614P4gQ+ccjgc4P4f5A/KvoDxCFy645Bx6/Xk&#13;&#10;9T3zj+deC6+h80ZHB6Z7fUeooAxrByu0YBUd/U/5zXeWZKIeT1HHr/SuCsCQwHTPfGPT/wCt/Wu+&#13;&#10;sApC/wB0fl05PP8Ak+lAGyqgEKxwO/54yaCpBOe3OMfypVXBAzyMfTHr9fT/ACaU+oAJ4PPHbP4U&#13;&#10;AMPQtnBGMYyDjODzjgHtTNuEBK57gjv7ZP5cVIUJJxwQc+nHoemDUYAwB3Oeg7eooAQjOCRjP4ZA&#13;&#10;9fWngBm2kAg8Ed8EUqhhjI4PT39KdgnORg9+2ee4oAiBXjPGQOgPA7Y60wZ/h4Jyeff9eaezEE7j&#13;&#10;zzj35/X68/1oxk4f37AZH/1+1AEXBB7kd84qJmXhehP9PX/D/wDXUrrnGcrjnHPb8f8APpRt5LL1&#13;&#10;PTOe/t9OM8/pQA3dyQowT7Z/KkbbvAAwR+gyP/r9aft/ix1/H3Ocfj9KiCkEkHOcjpj6evSgBw4X&#13;&#10;PQDvnv6446moyAOp5bj8P8+lOAJXdjJOOP5jsTSHgjI3ADp/nr/+rpQBGr8/Nz+OMd+P/rU4KT8w&#13;&#10;5JAwfbsP/r4/WkwThs8/yP0J/wDr/jT4gcgA9cHrj/P50Adn4fQ7gp7e/YdB9OO9e3aEPugdBj8f&#13;&#10;f/8AVXi/h1SrjIwcepx617VoqHj1/wAfT/P60Ad/anEYwcZ7f41Xun4zjPXjv+dTw/6sbVyPoev6&#13;&#10;f0qjekKeBn6n+dAHLazIDGe/49fXmvgP9pv4iWXhXQ7i2aXLlQSoPzFm+4vfk96+2PGutW+iaZLe&#13;&#10;3LhEiU9e57Dnjk1+CX7QPxFuPGfiy7hil3W1mzbsZw0ncj12ngY98DvQB86eIdYlup7i7uHLz3BL&#13;&#10;uSffJ+vJry67uDLKWHHpz09q3tZuhJIeeX5BP93tx/OuXwGzk5B/woA0NM0+51S9isLNC7ynHA6D&#13;&#10;v+Vfb/gzwXJoHh2P7SBDMxXGMrjngnjnjt7+teefs/8Aw8fVrlNVmtmkO4N8wOAoOR90g8++PrX2&#13;&#10;dqGjBiyO4iEY6EnheOBwcH2+vWgD59k0i9M0hhiDBiCJCAp5GM5b6845rIudB8gmSR98p5HZQT6Z&#13;&#10;zk+pOfpXs2qwBAIrCPOQT5jkbtvbA/r3rhr2zteIJy1yQCWUZUL15J/n296APGW0e41bUv8ARvnK&#13;&#10;uEZduc55wDx/nP0r9Bfgx4OGhWCuIhEqKe+dznrg9OM968d+G3g+XVb6NfJAiWUMqgdT3YnHIH5j&#13;&#10;619q2djDZwJbQjCKMLjOenJzjryf/wBdAFtG6sVxnH096U454zjrj0xj/PpQF29DjPX6D1o2jHB5&#13;&#10;OPxx6/1//VQAwsGViwwTx+P/ANf0ppAwvfB7/wCH8v61KygZ468dcYHtz+f/ANamnBX5uAT19sZG&#13;&#10;R2oAh2hGy2cZ+mc9TijALBe44/yD68mkPBznryOR2OOuP89wKmUfvCyjkk5HOCfX/P06UARckHdy&#13;&#10;eSPr3xUDHPyryDz+Xrx1/wA9KuBVYEKcZ9c+nftVRlXG4Ljrx2GPxB/GgCJgeFGB0/P25/8A10py&#13;&#10;wbbzjnHfjocdOKe20KSBg+//ANb8u3GelRvnkr/DjnkgZ7fy/lQAFujdjx7Y9f8APPpUsKbj0znP&#13;&#10;APJ59f8AP503buxk9SQf5n6c1dtlIcAAcYPGM+nT/GgDutAhLDYB1OeePy5/nXrmjIdsfGBwfp9P&#13;&#10;8/415doacgEYx255z9M/keelewaJD8isoyAMcnHb8vzoA6hEGwcYz75+tZN2Mn1/+vxjPbmtwoNh&#13;&#10;zx/+qsm6Td0HIz/k9uf8aAPLvEnyo2Ryfp3PQD/PNeHa/JtB2jpwew56f0xXuviMBgTjJOf94+v8&#13;&#10;vb868G8RkKGUdTnj8uv9KAPPGG6Y4Gc9xnj6Y5+lbNqNwDdAB3Pv/XPIrEJDS5K9fbuPX+tdFbx9&#13;&#10;T24/MY/n696ALKcdiNp6/wAxjvxSsWA55Pcnpz7HH+TTsnzCccDpx0+vrTFUtg55GOenT07c/T1o&#13;&#10;ANzE4Y4z6f09AcnFJyzbQeCPxB5x9KUgkgr931B4P864Xx14ptPDGjy3dy4Rtrc/3R/9fOB9aAPG&#13;&#10;Pjx8TYfDli2nWbgzyKwAX+J/fjgD+dfnDe6hLezS3ly7SFnLMf7xbkg/XPSu38eeKbrxZrk2qXBI&#13;&#10;hGVjU9l6jOfzPHtXmN/OIQQBgE9u/qT/AJH4UAUb6+DLtiGOnfkcdPpVfSNMvNe1C30rTY/Nurlt&#13;&#10;qKP5n6dT7VnO7ySAnJz7d++K/Sv9in4BNquqJ4t8RQ4QbWUOBwrcgDIOCepx2x70Afe/7GPwIsPh&#13;&#10;p4SttX1OEfbZ137mGSS3c+mT0FfoXZuJVDtyP88+9eV6VbwKkOnRDMcOOnQY7Y/HivSPtcdpEqkf&#13;&#10;N0wPTsCPrQBpyBpchTsUdOmfrj+VVbp4bSAyyHaqDOff1P8An+VTwsQm+Y4B/wAf5V4R8WvHH9m2&#13;&#10;jWFo+6aXKgA46dfc46/54APJ/i341/tO/l0qzkHlJgSYGOB2zn15/SvCmG0sRjP4gde3T9Ksys8s&#13;&#10;heQljISSScljxg/5/Goicg4HvnrjPf05/wAmgCHAIJx0x0wM59KY7ZbBwc46/wCfSnscZwOR7+4/&#13;&#10;XimFWHUck9uOvXnpn8PzoATZjG3kHP144z/jXQaYhZwT1PP+f5en481iQhVfBOSCM9z34xXV6PCG&#13;&#10;YMeTkfTke3v36evWgD0fR4C7xheCc5xx17D3/lXq9ggVAp4J/H8/5155oUBwhzz+P6f49sV6Rbqv&#13;&#10;l424z+h9AfWgCSdiVwTz/P36cf8A6q5PVXQRnJzxnt+n+fSuiupBH8vRv168Y/GuE1y4UKcHB/H9&#13;&#10;Pbt/9egDzrWpmVWxweeM+vfPPT8vavGtXkE0r8de3r6fnXpeuXZ8t+RyD7fr+vJ5715RdNvlzklc&#13;&#10;k9Pp/n/PIAyFSMMRkHtj3/8Ard61lUABjyOeCMn6ZqnCuCCowc9+MYP+etX0Tttxzz7fn0/H9aAE&#13;&#10;2qx2sc47+ufT+VPycfMQCeT1P+fwqP5gSRnHtz/jj+dIy8YHynj36dOf5UALxwWPI6fT09OopWb5&#13;&#10;SAMe/p6ev1qLO4DHA5/pjjHT8j/OnkkkZGcYPJxjnp+B9fz70ANOApbBIGMZxz/+r/IoOMFQcgZx&#13;&#10;2PNOK7SW6jH9ev1+tR5KE8ZP5Y470AOIboWyc4xxx36f41CckHBGCTjv1HH/AOs8VPg7Rxk5z19Q&#13;&#10;fpnnr2qEqcZzk+3f1HtQALvGNxIPcenXBpNmAeMAdBnrz3P9KVsYHGSvYnk/1pm4YwPl4POPy9AP&#13;&#10;85oAjJdiSTz0/wDrVEcsQD8pOPU449f61MyEY2nIPH1/H2puB0A4+vb6f5/KgBgVSNrdTkevU9s9&#13;&#10;qRl5C9Ae+efwOean4XO4fT/9f6Y5qN22uSVxj8P85oArSyJFveUhAucscDAA6nPT1r5P+MvxPYA6&#13;&#10;Hosu0n7z9WVSfvZPQnoMdua7P4u/Eq30G3fTNOcS3MuV2Du3qTj7o/XoO9fDWqX8xnkuryYmadt0&#13;&#10;jN8xJIJAA/zgY7UAVL67gtVIQeY7dWY5Oc9fbtyf6c8hc3ayM5HOc/N6/wAunalmuDNK3mnI7lTn&#13;&#10;r6D/AOv07VhSyyXBwc5J6Dnr0wB/L+dAFi2s9Q1rUbfTNMiae6uWCRxr1Zj2Hb39uSfWv0z+BPwX&#13;&#10;s/h/oMWva1BHNfXPJZ+RLIvIUf8ATKM9f7zY5wCKz/2VP2b5rdF8YeK4Ck8ygnjmCNxlYk4/1sg6&#13;&#10;n+Edx3+wvFFtHZ2ktzdKsQgwsMXIVVXooGeAB0/Pr1APJ9UuYLeK6u9QYyTupwCeGJ6/5/LFchpF&#13;&#10;/LrV9BbW0eEQgYHTcePTp7VkeIL6bWbsr9xCRj2z06dv0r1r4YaDawy7fK82VcPu425HTk9uvQ+3&#13;&#10;NAH1j8NtKh0iySSVcuVz+OOB6/57dq/xO+I5tITpOnyAyP1XkkepPpj0/Sud8QeLv+Ed0oQRPvuJ&#13;&#10;12jHHzdzwQcDIBx14FeB3E815cPcTOWdzlmJ/Pg5+g6e9ABLM8rM7Hc5ycnuc9RUbD5uvJx9P8P1&#13;&#10;pCSSTjPA/M+nX3p23n1BGfTHHGO3OKAG/KV2Z5H6nGM/5HrUR4BAG7HGO4/PvUpG0bWGSRyDx39f&#13;&#10;Q/4+hpjEDO3nOMcjJx0x+dAERUAc8g459Px/z601e+QCBnoM8Y7dPenFWwN5yR1GO5HPf9P8Rg5D&#13;&#10;jZyB/Ijngf59BQAxgfoAOnHb/PNMAxjC5GP88fpU45PHI78dBnnnj9B65zQF8s5A5Gfx/P19MUAV&#13;&#10;2wW+b0OfU+4P1/qe9NYHuDjGfvY/TNWCoU8Lxg/Xnp/P8hio5DnGecnjP4evTr1xx6UAR5w2Ouee&#13;&#10;O2fT8/z59aZnHzEevYZ47dOtPPQjOFPv1/z9O9KVU5BIw3X0GPXsP/rUAMbnJBxkjpxz2GP8/Wmb&#13;&#10;stkDIPTjjPtT2U8AjOcY45GeeORTRHkjPUe2OnT2+poAjZccdCB17n3P4cdaeBjAOcgeuR9B/kUH&#13;&#10;dnDDBzjtn+fH17fyjyOcHkZP049e/HtQA8LnaEOSe3581GxVST0IHXORx607JZPm4yP/AK3bH5f/&#13;&#10;AF6GGRuUYHXHHb17fligBgXOd2AevU/pWvp0DTOEHI4/Pr/kVQjTnGMdM/y4Hf8A+t713Ph+xLuq&#13;&#10;sCefTPT3/M8/SgD0rwppx8yLcMgHOO49R/8Aq6da+jNAg2onygZ9O3Pp615r4a0xVRCQAe30r2HT&#13;&#10;oSqBcYA+g9vfr70Ab6yiNRk4x7j+f+SK5jXNTWJDk8j6cf8A6u9bMr7IyAQMdcgY49QfTNeV+J9Q&#13;&#10;EUb5I4x3H5dPrQB5V4z1bcz5cYJPYA/j/Lmvm7WLt5mds8kk8ccc/wCP9K9I8V6mJHcKcDkEj+n+&#13;&#10;fp3ryG6kB3An5jjI4/z1xQBnqSxOBgj9MirKxjgZyDxnse1N2nzDjBBz+GeuBj2/KrOGXORkn1AH&#13;&#10;4Dj0/L+YBEcg7T+PQ47/AI0Abh83I6Z9vf8AP9KlMZODjIH+c+lGOMHJA79un+HTjv3oA//X/EO3&#13;&#10;1SaNyRIQX/DAPHNdPY+L7izcL5mcdBn17D6CvMPMIPJwaeHOcnoP6DuRigD678E+OIp7uFHON2M8&#13;&#10;dfpzxx6V+nvwf1NLqxhXPOPXr29fTPP4V+GPhfWJbTUYixwpI7/yz0+lfsd8A9Ra4sLUOckhcjHX&#13;&#10;PIPH8v1oA+1oXygOME9OewqbpyT054/zxzUUKqIRk8Djtk8fnUqghQMEAdjn19h6dzQA4ALyo5z+&#13;&#10;mP0609TgDYACO/px70wD5OOc/kev8qdyOc4H+ev+euaAHYwCMYAJH5Dj1zSqAMAdOvP065/GjaGz&#13;&#10;t4OfT6df5envSbmwAflJ755HOOnsf8nFADlGMgjg9vT1x/8AWpTx90nAH/1unv2poLDgcEk9B0wO&#13;&#10;Pz/SnnjG3g9efrwP04/pQA0kgfdzj6/jk+1RStwW6j/PT8sflUxLEbcdf8jA/T/Oaa4DA4GMdePX&#13;&#10;0/z6etACqCRjPPrn8+P88UgGQAowT7+3POOvtQACTgcn3555GfX19aGOQRkHpzj06nt0oAccEBj0&#13;&#10;6dOv1pq5ZgvUD9Pr/T86aDkHBBA9Bjj/AD3I/wAaRiGHHX/D0Hf3/wACcADiyt93gc9v1H+eK8o+&#13;&#10;Ktutx4cuE6hkb+RGPrXqQU5A6H0z+XXr71wnj+LzPD9zzg7Gz9SO/wBMc+vPrQB+DfxVsjHr90VX&#13;&#10;ALHPtzkn/wCv7V5Kv7ubYTu6HgDjJ4/PH+ele/fGWBU1+6Vhk5JIx36D/H9c187zf645OCT0x19D&#13;&#10;/Q8+/WgDsLJZJoxs6A/7vB6fX8etRXVpNhmK8DOfc+/88VpeG7czyhOwwcjI57Z64rq5dNjXDSLy&#13;&#10;PQZz9eeD07euKAPJLuyJUsqrk5z+Hbj+dc5LA6k5XPH8/avV7+yy7eWF4HU9PzH+NcrdWLY34BIH&#13;&#10;rgfj/h16ZoA47DBsEZIz/jXc+A2xr9txnLAj05Pc9q5qS12khSM4PH054P09q6LwbmLWbdwASGH5&#13;&#10;A8kfp/nigD9wfg3++8OwbxxsHAJ/T9OK9cu7HCnCDA/r7f5714z8AJfO0GDJySi9+OBzycelfRss&#13;&#10;G5QWXj3/AM9R1oA8nv8AThtZWG768846f4D8K851TT2yVKdO/pxx16V7zeWOQxORjOPfjgf5z+dc&#13;&#10;PqWlls4B5yeMj/PH9cUAeCXlo6tuG5ep7dMcfz/SsZyygAjAHXA59gf0r1DVNMHORhj/AI9ff2/p&#13;&#10;XEXtg0RLEZIP1/EH6f40AZ0NyY8EHBPXpyO/P6V1mm6gV9tuOOfrk8nPP9fpXEGIxY4xj8f0/rj8&#13;&#10;KtW1wY+RwPy98f5+tAHtem6nwMHGP09hXoWm6iGCMeCOP8PT/PXtXz/p+pnbh25OOvU+3r+teh6X&#13;&#10;fk9STn9Py/xH6UAe32d4GCr1IIzj/PArpbeYOpOdxIz+n9f854FeTaffhwMnJJ7ZBA6dOK7exv1K&#13;&#10;BmOQB+ef1/CgDsRsIG7GM56/1/WpNx5xg7evrntgYz71Qtptw29COg4/yMirik8HByenp04J7/r1&#13;&#10;oAk24yScjrjj8+aUk8ZwfqfX3+gpjY7ggY/xx2xQQxYfT88+/Q8j/CgBcjcd4A9c+/IHr/n8Kp3u&#13;&#10;fIZc5JU8e/t61ZY/Mcjcccnr0/8A19fwqtdAiJ1brg+v6D6f5xQB+M/7UsUi+NZWYY3D1747V8Xt&#13;&#10;uadj1Ud+mO3P9Pyr7n/axgdfFjAkHJ685/x+uK+HXCeeRnJOSeD69f8APHpQBR1OL/RuBweg4/z/&#13;&#10;APWrjWGADjmu11Ns25YHBGe3/wCrn/PvXEknJHU0AOUFscjjnr2qJ8DnqT+Hanq2MZ4/rUTnJ20A&#13;&#10;Rk5P0xVq1fEqyA4IK+2DVQ98Dgf59qntw3mDt+XFAH7qfslz+Z4at0ByNq9cenUnt/n1r7hQDGff&#13;&#10;1/TpXwL+yBNI3h6AE52KvQHJyvNffSBioOOv5dPfOM0ADcbRnkj16UN931PXH1/WnZzlRyRnOOf8&#13;&#10;j/PFKAMkdQOeOnGcY+nOf0oAi3ZPTkf561IMnOBk/U/pS9SOePfnPTnr6f0+tIMg5xgjufpxnr+X&#13;&#10;9aABc7hg8g/gQf8APNaVrcFQNxyT19uPT+n9ay+CckjI7cduvscfhT0kYDcDycenHt/j9OaAOwhc&#13;&#10;NjBznn8u/wDk1eCKykDgn+p5/OuatJ8YycZ49Rz0/wA/nXQQyB8NnIJHfv8A557/AK4oAq3NocFV&#13;&#10;GT/L06VyWpaeHVhjaSDnt9K9ECBwy4I9+3/1/esu5g3AqwySOD049c/44oA8S1XTfkyF5Az+o74+&#13;&#10;nT3ry7XtJLMcjB755Ge2T7e34V9F6hp5ZWVR09M+nOPr9fwxXneqaapLggjPoMHjjnpz0/zxQB83&#13;&#10;XloYyT2BH6H/AOtWfbO0EgJPA5PPbt/9avTtY0nYxIQHc34n6evfpXAXdqY2PbH0/DH0NAHVaVqO&#13;&#10;3Chvunv/AJ/+vXEfHK/B8B3qoQT5bH36fXv6VbtpjFKM8Zzk55z/AJ7/AKc1578bNVRPBlyuM7o3&#13;&#10;9D/+sE/40AflhOUS6HI6jIx7nnPao9XnP2YYJwQdvqT6mp3UNKjkAAnPB5+n044zx6VFrKKLZdgw&#13;&#10;Sv5deg5oA5SybbKSvVs5+n/1q1STBCZTwW5Hpn/PrWbpgVZQ7c4HqR9fXqK1NRcCMRr8gGPxHsf6&#13;&#10;UAc6+QcEcf4ntRgnI6f0zTzkgE4B9PajA4A5P160AaUSRrB8oyT3/pz6+1fpp+xJbgSrKgycHn0z&#13;&#10;1H/1+vPrX5hw+aQCvIH45Pv9Pev1L/YjDOvJ5QN6YPPf2/zigD9P4s4AxnOO59DjH4evp1peeAvJ&#13;&#10;7cf56UkedoZup/Mf5/yKkIIG1cEkfnzQBGGI5zzz1P8ALv1xTBneWJz6k8fX8fepNpPCnOOw5Of/&#13;&#10;AK3/AOvmkVG24xk49Px5/wA/1oAlXk+2f8/n+dAIKgnof0A7fWgADDZwDnj9ePT+lICSBnA9Omef&#13;&#10;b1oAXG7KtxjP4n6+nbilX72cYz1HX60oAznqT0/p/n6/SgcEDGB198dP/wBXGaAERzkKnIOPwz3/&#13;&#10;AMmlVsA4Pfvjr/k9M1GoYjcBgnjH9Af857Uq7vQ57dcY9/T2oA1rScxk/X8Mev4/1ru9MvA2Nzcf&#13;&#10;0xXmsZCn72cgZz1/LjHsK6XS7nYQpAOe2Rz6f5FAHqtvMpHXn/PH/wBerUmMHgZOfauesbgNh88n&#13;&#10;t710MTCQA+nH9PT1oAxL223KcevpzXE6nY/KAowRk4r0yaIMDx07+n17da5i/t+CMDn8v5+1AHzr&#13;&#10;4m0jhn2YB6/55/z614jrFi0bsy8emfX/ACK+t9csBKhUDOcjp1zXgfiPSzFIx8stge3PGOn50AeS&#13;&#10;2kzwStzjIz/jz+P4V6Dp1+pC/NgnHX/Pp+dcFf25gkICgEcZz+fr14rS0q7YOOpIPTt7e+elAHtN&#13;&#10;reAQsewBPUgDI4/LHJr8f/2kr4XPxCmUnc0MQ6dAWJb8sGv1GudTaDR7qfO0xxt0+nHY/Tt9K/Hb&#13;&#10;4xanPqPj/WJBuYpIIwT2woGB3/zzQB5RNKoYqpGM8Y9evB6en8q5G8IfUrZW5BcA/jXRMVVMkbmH&#13;&#10;Tvg5/r61zQf/AInEDEMSrg7V457Af1oA/R74cxwWfhdHnJJIXG0549Mf5/x9F04xeWZZflJLY9ge&#13;&#10;g6HP8q8h8J3M9t4ZilysflKSqhhkjoQeOSPz/nXbaLKs58yYl2HTJIAHsP50Ad4scflsYF3O44HG&#13;&#10;DjnPrXmnjOwma3ZCQC4PHpkcY/HI9K9EW8iwAJFJjOCuegPT6fhWFq0K3ZTzjuVCVPXlSeKAPDvB&#13;&#10;WmGXxNYRMvzs+T7Y6fnn+tfr14YhS10aztwvIjQ+54z+B9q/OXwhoMUXiyBlHTkH1y3GfT/6wr9M&#13;&#10;bCHy7WJVGSqp09cdfw9KALIJAI5BH14x2/nSbunJJ4OTz1z061JtyeTjPXn+vt26fh0po3KTg5B/&#13;&#10;DA78fj/nrQAFex7fTp6f5/wpSNoLIcj/APV0P4ZpuTxtH9R/+v8AyKfnpg5A59zg9vzoAAASc84x&#13;&#10;z/n0pSuAW45x/wDrpvAwuM4z2J47+mKeODjHHrjp2/8A1UAGSuMcn+fXqfpSoQHVuuSM8Y/yPemt&#13;&#10;uOB1J7Y9fx/z9aXlScfXnPTH/wCugDqNLuvnUZyCT2/xr03T7gMoJ5H19q8YtJQjgd+Pr7H8fr+l&#13;&#10;eiaVeFggYnHrx+AB/wD10AekRFXXI5BqG4iJByOoqGzmDD2+vbtV+QZU+/v7UAcffQjkDr/SvK/E&#13;&#10;NgsivheQM9AMDP6ZzXs17GNjbh/+r/PWuE1i1BV2Pv8Az6Zx/nigD5K8RWONyspyDyevf2715m4a&#13;&#10;Gc/NwSeD/wDW/WvoXxTp6guuDjnPQDn2/SvDNWgEcxfGee2MgDv9P8+tAHQaLdZwBwBx0/8A1Csr&#13;&#10;4ta+mleDJZS+1F3ux9Ai5OT9cHpVTSrpopFRuCD37/4mvlX9rrxjfDwwulQymCNp44dgAzMvVgT2&#13;&#10;5Gcenr3APzdlu7nVNTlvH+YyOXyB1yeT7mt/U2uYbIedhd33R3K/Xof51dsImiTcFCAAMx9x+H+f&#13;&#10;asTxLfTSP8x4GMH0xzkDnn8aAL3wssBe+NrVWG8Jk4Pc5wBX7HeH4IbHQLWVvkVI0PPysRnnPoCe&#13;&#10;39K/Kv8AZ10h9S8cRXAUFI2VWZugL9CATgmv1ckitzbR2c0pRIiqkk5covJGRzj9cnigCwlwbySR&#13;&#10;cEqhX5hwMkdh64//AF1z+qT29kjSu+1VkKjIxknoO/Xt/wDrrbinQxJ5Y8rflsdR7ZP0/wA5rlNS&#13;&#10;VZnlZAR8uAv3gGHcA5Pbr1+gNAHlHiOB7++SGNB5ksgBAI4DDIyRx19K+1PhHoy6b4e3MuJXkKcd&#13;&#10;ljG0cfnivk2TTpJNXhjXh5JEyq9vLHX6jr+JzX294IsWs9At0J5ZN5zzktyST/n2BoA7BFwCwOAO&#13;&#10;3T656804DIyDgfQev6U9QAORjIHPJz+XNJggDAOP5ex9KAFORgKMk+vJ9/8AP40zpn179Omf1pdz&#13;&#10;HHQn9T7e1LggkEghsfhz7f56CgBCWz16Ej0/pmlHILU47RwwyfX0wPU+tNYAfMvIz+B9qALFvJ5b&#13;&#10;Bn4A/HvzzXoWiXBOFY9P5cf1/KvNkJACrg+/P9MZ+ldfos7bl54Pt/KgD1e2cPg/5GRnH1q1MNyk&#13;&#10;kf8A1+9Y1lcYC7un05H+fzrZL7hgcj60AcxqSBlbsRXm+uQlon6Dr7n0P+fwr1C+5yrcgdOD+v8A&#13;&#10;+quD1VDsO7BzkY/T0/nQB8weJbMJMQBkdOn1I9+vrXmsimOUcZGc8+nPHX8P5V7p4sswCdgwcH6f&#13;&#10;nXjGoReTKWHP5HHTp9e9AHSaPPvAJ5Pp/XHt6V6hpk3yhRgjH589ff2rxjSZlUqrDIPpjHHv0Feq&#13;&#10;aS5Cqc4B6ZPXA6Y5/wAjrQB20eCnUcfhnn/9eaeTntz0HU59eMfl9ahtjuXjgH/Hn/Pr+dWGVjyD&#13;&#10;weM57fn04+lABw3UZI57euP8aRsjO5uvr79aQHALdunoPx6/r/hUc0qxxPcOcBM54OPU/wCH5fWg&#13;&#10;D4e/a+8YtpvhufTY5drSqtuBnH+s+Z/yUYr8rJZYiVaX/VA59OvTgf14r6y/ax8WJrni+DRkJ8uH&#13;&#10;fcPjGCznCqfcKD6A818gTByXYqWx0Hv29c+poAwNYm8wlcnKnrx/LHFfR/7J/hEax4tk1C5GYyUi&#13;&#10;Xj3y2fw9frXy/eyFmKEHg49OfXPH+fzr9Lv2W9DsPCnh9NWucs8q9V5YNJyPp/hnr0oA+5ruRmxA&#13;&#10;gVI0AG7+6F4AGf69DSuiygQRoAcd8546n147+ua4t7ua6uRFBICiEhfQZ6ls9x+f0rsbaM26xvL8&#13;&#10;87AfNn5sN7dvpnPX8ADN1KzCwMGJIA+YnHTP9a8c06xtbrxHFKI/NAP7tRzlmOBzjt1x2r2fWmUY&#13;&#10;g5aR8jvgntnnp09Kp+CPDTnUWnuAAsbfaFAGDhflUe4J/pnmgD2u1jijgREAXy1AxjoB9Pzq78ww&#13;&#10;udxGfw/H8e31qNAY845AyO+Pr/8Ar/Knf3WxjIH4Z9fx5oAVeflJ2jJP044HueaGGVGTgDP4/h/K&#13;&#10;lABABGcZ68ZPp69+/wCFAwuOcHnr19j6fSgCeIjzAxGBjv6f54/pXoOjzfu1IOc/0HGa87VuRnj1&#13;&#10;/qBn9cV2ejyc8k8n8vpjp0/r60AenWMgbqcf/X64rQn9ckjrz/n8qwLCc8nrj8fbnjrW7Kcp6Hp9&#13;&#10;c+lAHO6g4xluSP8A9WPbNeb62geMlx0zj/I6V6NfkBPm6jr9OnXHSuE1RAYW9R1z9OR+lAHz1rcc&#13;&#10;gdskjA4/P6H/AOvXEPhZ8g5HHH0969H11f3rYGQSeG9+/Tt1Necyja4wOfpgHsQPf9fwoA7PSJt2&#13;&#10;xOTk57emf8/lXcW7EHHQ9/f6jsa820lirBQcHoOevvj+X5V6BaMdoA5II5AJ498/56UAbCgk8j2P&#13;&#10;ofrSMduSwwD7DOc47fWl3YG0DBP0Gf8APT8Kafmzjpxz/X/6/pQAnO4c/dPXP9PrRtA5zgdPrx1/&#13;&#10;+tmgLj1CnjkH69e3btTjydqrk9vpnr/k0AMU9McE9P8AP6e1K7/KCPb69e/FGPTnOfr2579+aQHP&#13;&#10;3uh4PH9c+tAClgxBI6jH/wCv/wDXTGwzDJHGMce/Xp9aNpI+YccdTyPfpjjvUbMwxt5BAA/E/h/n&#13;&#10;8qAOP8c65FomgXF0H2NtIU9xxy3/AHyfzxX42+OvFJ8T+JLvVkJ8qTKRk5yI1OBge/JNfdn7U3jr&#13;&#10;7DpMui2kwSWceQMcH5uZGBOei556Zr82bq5gjQQqc44+XsO3Of8AD3oA47XrqQBwRhR0zwS3bjrX&#13;&#10;H6fp9zrOpwabaDdNdSBF7ZJPJ9q0dcuHnuizdBwOwI7Z9697/Zf8Br4u8bi9uADFaFEjyODK/fH+&#13;&#10;yMk8UAfpB8CvAkuh+D7extLcESJHbrjCgKmdxJ9SeT689q+lNT0+PRNLC3M/AUnJXjJxwB9RgVse&#13;&#10;HtMtdMsorGBNkVmiovIy2Byc+3p696NVs4byUecGSM4O5sZYDsOvXjn6UAeTrp87M728QaYjdub7&#13;&#10;q7uhx+GfX8OK8p8c6aBB5bS+aX3b2bsw6AD0yc8e2a+kb+W3tbY28KckBgB0K9AXYnqf89K8Z8U2&#13;&#10;LXF1FasvnXLSrgKOAW4GcdAM/j6ZoA6j9mXwPJLcLqssZWJC67jjJA5kbPbJ+UcYwOMYr7ovVyhx&#13;&#10;wM/oPb9PSuG+EvhgeH/C0GUCiUDYozwg7k+rHnkV3d4Dg85+mPxBoA8j8RL949x2Axx6f/W9q8L8&#13;&#10;RLHuDdCOOn8Xv61774kj+Uktg4zn2x39/wAK8L8RqWY89s/4H9MCgDlbY7XKqORgA/Xpmu30xeAA&#13;&#10;cE9PpXB2mRc4UYJyPpxjHPrXcacxAAAIJxwe5HBH9RQB0SnIyhyQfpwBz+WadnI+U5A/r6f5+tNT&#13;&#10;qCBnHoPX/CpWHyYIPB/AZzxj3/z2oAjJwCpycE9e30+uKiYkMeOfQ/5/z3qYjr25OBwCPQjH+frU&#13;&#10;JyWDHgnkc+3fuP8AP0oAFbHfk8HHPXqPb8RSjbghR19/59uf89KRQByvX888D8Offn0pRuJGBggj&#13;&#10;p7j/AD/nigBnJO1hx2yQcZ7mkGNvzYHbtzz+maU8r0yB39/y/XrRknABwx6YPAzQAjkenp74z/Qj&#13;&#10;8qN2Mspzgj8SO/ShjjgtgABQOcjpgfl2BpgOCecn2Pp+A6elACtk9Op7dcZI+v8An9Y+evQE/Tqe&#13;&#10;T/hUhYrk/Qd/0x6+v/66aGCg8dO/P8jzj/PFADdvAAOCCR07Y49Tjjr+VIA2QCNuM9sjH+etOUAA&#13;&#10;KOAAO49enWmgHlhkE85HXp06igBQpOSFA/8Ar9RmlQZIXGcYOMDpnP49/wDPFJgMBkHB5/M8Ejnr&#13;&#10;19KcvAUEEgcYzx7470AdxoEYGGPfHt07f5Ne0aGFBBHAHoP5/pXj2gpyD0A9Ppz9Py6V7Fo2AMZ4&#13;&#10;+o45/wAf8PegDu4iTGF69P5//WxWZfN8pYcDv/n8KvJgBe/0HJrhfHniODw34futSnbaUUhc+uOu&#13;&#10;R2wOfagD4T/bG+MUfhjSG0bTZQLl8xoB/fYEkn/d6+lfifq94pkY7iQ/zMx+8c9cjvyea92+PfxI&#13;&#10;m8deO76+t5PMsrZ2hg3EYbBIdvxbP4V8yam7CIuTh/w6/wA6AObupFeQv3OPfGOnP0rf8H+Gr/xZ&#13;&#10;rlvpNhEZSSrSDsEB5z+dcyFZn+UZ9BX6S/sm/BaYQHxHq6mJJcOxIxwMFVBwOgOTQB7l4J8Dr4U8&#13;&#10;MRWwC2808aM6R88behxwD/nirlxp5Ysrglwf4hk4HqT09efwr2fULfSwfIB80qD+7hGGIPqx5H4D&#13;&#10;8RXH3ti10hjt1WC2U5Cr03Htk9T70AeN32loSyNmMY59+OnrwRzXMW2iHVLqO18powDg8AIOh/zy&#13;&#10;fevXNT0uSZdioFA5+cMAx9vU+mePY10vgnwzDbSNNcLvckE5J4xyOTnjuQO+OlAHYeEPDttoOlpb&#13;&#10;hAJGwScdF7ADt6n8q61EQLtByOBz0OTyPb3pQM/M4yc5z/PP8uaUbdwbvk9T19e2P1oAjKgA7cnP&#13;&#10;Hbn0waZtBJIOcYJ9x3z+VSKeAcZPPXoM+n86Veh2nPQH/J/l60ARchS2cY7f59KY0agYXjnnAzzj&#13;&#10;H+ce/rUrMApbOABn8+n0z+tMGQ5fnAx6cfh+HX+tAEZR9vzfMeO3bqQR2oBGVZiSWzkY49OOv+fe&#13;&#10;pSAMgnGBjr057nvUDBs7uCQffHvjp/LtQA4IDnccHn8QP88+oprbVYY4xzn19f0p+DgKOce3H16/&#13;&#10;/WpGBJ5PTOff8ew/z60AV2QjAU7emPbsfwpqnPJHQfXt1/oPxqZgST04wR2J+v8A9emOGPDDIP48&#13;&#10;fT/OOMigAVVAK5yP8/8A1v6VctEPmqRzyOD+R/SqgIBHtjpg/ief8K07FN0mcZI25xjP0/n+vTjI&#13;&#10;B6ToMf3MHnv/APWPv7V7LpCYQMBkH26ep/xH+FeUaIgIRWHQjv6+2P8APNeyaXFiIKDnBHGc9/r/&#13;&#10;AI/lQBpPkrwMf05rGvGBXpkDtj/6/c1uMgUDHTt9O/Udawb4HDEnnGc9f17f560AeV+JZAM5HOD0&#13;&#10;z2rwTxI/zMp6jOR17+ma9x8Qk/MSeMHpj8evP9K8F8Q7jMdwyfx4wTn8/figDkoVDOzk85+gB9j+&#13;&#10;tb8Krsxk49fp/LNY1tjcT2B9Mjp1x1roYlCgAcY7D/8AVnGe2fbtQArA8lieMdeoPTHH86UKA+xT&#13;&#10;z0z7ev8AUCntkduSM8Dv9e/0pjfJnP0OSOOc8fT/ABoAoX99HY2rXUr7ETOeBg9eMe/tX5yfHb4j&#13;&#10;y69qj6Vay/uYifMAJOWHRQOenf3xXv8A8eviXFolsLCzlHny5VAP73dj06Dt+lfnZf3hmneeRy7v&#13;&#10;uJOc8+4PNAGfd3jMxJJJxnOePqTx9K5W9ummlxwQMgfn/jVu8usAq5zwcYPTPYj+dQ6Ho994h1OD&#13;&#10;StPXfLOcDnooxk/h1oA9W+DPw3vfHvia2QQb7eKQf8DccgHpwOp9K/d/4cadZeC/D0GkWe3eiAkr&#13;&#10;xvYjknvz2GP5mvjb4H+B9M8B+HbZ5k2XEsRKDjIjPVjju5yenTAzX1P4V1P7VdC7lfMaAbhwAQAc&#13;&#10;c8DHYfXpQB9TaDdxWFkLm6I8w5PJ/DB9sV0ml3/9o3KzJyoyR1x3/wDr188HxG+ozJp9sTsBwxHb&#13;&#10;2/X2r3LQGi06w+1TFUGOpA4PsOnHegDpvFniSDw/pEsrSiMhMg4ycngY/Pj3r4X17WrnW76S7mcv&#13;&#10;u4XceQvv9e5/pXa/E3xY+uaubOMloIM7mHIZsdB7D/6+K8vY7gXxyR78HPf2oAibGWDkEnv1PPX+&#13;&#10;XX60xtpBOPQDvj1zn6596U5BDevT1wDk+4prA8AHOfqeB/WgBhO0kEYwOvHPOPwp2GyeMNx3xk+3&#13;&#10;6GkAbl1GSfXj6d/58Up+6eTn6c8n0GeOeen60ALCpZ1XGAeMjnGe+D1xXoWkWzgKcZJPHPT6e1cb&#13;&#10;YxSSy7eoB6en+evH869R0m2CRDgkg89+ex9KAO10eMgAEdc4Hf26V2SEBd3Un+nWsTTLbag3DBPX&#13;&#10;ocdPT0rZYfJuzjPXjA64/wAigDOu5wACckH8uvT2rzHWbskFQenp2x9eeK7rUZCsRLDB5PHfrz0r&#13;&#10;yjVpWy+5hgZ655IPqen+fSgDzzXLnDH1GPqORj1rhlYs5BPJI/DA/LvXR6xNuYjPHHfsPr9f61z8&#13;&#10;KBgWDc/KM5z/APr69ePxoAvRIOFOAR1/ofT+laW7BIPAPTv09/8APtUaoq/Moyfp6dj0GfalJAAI&#13;&#10;GR9R/X/PagBuW69SM4z/AD9agwGG3bjGMY789v8APrUyjp1HX3zj8v1pjHJ9ufpxzjuPagBGAIOS&#13;&#10;OOhP+fX/ABoEZUdcH1564/r707aqjdjkj2PPqO5/z9afja5wCeufU/T/AD9aAGMqKnADH3HHrz/h&#13;&#10;zUHO3cR978P6fT8KsdmHU9cfU8f/AFqg4BJznGc9CR24NADirEbz0+meT9KjZQRtGARkdwB9fz/x&#13;&#10;qxjkhOenPJOe/T/PemcqQB1J9gf889xQBDjLIM5PGM8cDjn/AD61E5bCFeeueQMn3/z9KtZB75yM&#13;&#10;fLj8Mk9B/nvUbDceDwue3/1v50AQcBskk554A7f/AFz+VNY8dSfT2z0oIRCOcEdAefw98UuBt44P&#13;&#10;Xn3HHY/l/wDXoAjdjg7hjBxz9O3p+FeT/E34h2HhLTJN8ubhgeBy3PRQfUjv6V1Xi/xLaeHNLlvJ&#13;&#10;XVHCnG7nb0yx9h6YyTX5z+NvFt14j1WXUZnIiTiJeTjPJOOBlv8A62KAM3W9f1LV7ibV7yQq8uRg&#13;&#10;5+UD7oGevHb615le3puZQNx2ZA69+5x296m1C+kmkKlmGzoB1PUfnzWGzLjCjOO/Un/CgBZJMMSG&#13;&#10;4GR0HSvvD9kH9l/WfiHrdv4y8QWuzTIf3lusnQgNzMwPYfwjqTg4xXm37Lf7OmsfGvxZBdXNux0W&#13;&#10;zlG8kY8+RTnyxk42jqx6AcdTX9GPhDwBpHgrQLbStOjVFjUCV1G0EqMADnhQMBQPrzQB5XceHNK0&#13;&#10;DSE0+xiEFtaKNvAyzjqzY6scZyfp3NfF3xM1wavfSJBKTApIGccnufce1fZHxR1MyQy2di5UspXG&#13;&#10;M8EfMFx3PFfEXimOCwmkVvnYcjIBye2cY9OlAHnA08TNvIMcRPVick+oGO/Qf/Wr3jw5PaaFp4uB&#13;&#10;8rBSDxncegHrxnnPFeUaLpst5ci+unODyAVwq88kAfyHrXb3EudqIpCx9BgHHr6jnPNADtQvZ9Sv&#13;&#10;DPcNkknA5wB6cdP/ANVRIrBAc89uOuOgFQLycEYO7HA9eh7H/PHrVsKdvzAHGPmx+o/H0oAYyKVY&#13;&#10;Z6D8z1ApxGBgHIHX29vWl/i2hdwxx3znk9qYPQHcPxz+NADeCNudvXH+B6+vb9aZj5cHr+VPbJBV&#13;&#10;jyc/r09vyNNJJz0IAGec9f8AH0oAhKYBXqOeBxTAAzf054/DvVhx5mSvP0OT9PY8dvr1pmMDAH9e&#13;&#10;/wDnP/6qAEHUjHtx0GBgZP8An8+iAkAqeg+v+e3PSn43HA7n/I75NNKkkeZnGT0H8s/rigCIjB+Y&#13;&#10;5B6e34U1iSCTxgZ6Dkj6elSMm3G7kHn8R1/D9P1pjKE5IIA9fT6/1oAYSSSRwRnjsPQj/PrTQFIL&#13;&#10;Z+Yf55Hb19KU7gDkYHTnsPY9KCuDkHn3/nnv78fjQAnl/MeMk4OODgf4/TpxUbZGHwCCcfU/571K&#13;&#10;wbLYByMf5xTSGLgMORjH/wBegCJl5YN0zx+H4Uwlj82dpHv9OQKskEucgnn24Hfj8efzqMhQADwW&#13;&#10;Pf8AkO//AOr8aAGDIyenH1zjtj2Pp7UBAcFSST9OfUDFPO4MCQQSPqOP84xinbc5BIHX3J+mM4z7&#13;&#10;/h1oAtWcO+VcDIPtxk9B6fTNe0eFtLyyfIRnHoMZ7/pXm2i2jSSKWGR0PGPQ/wCea+jPCenHy1YD&#13;&#10;AOB2x9Pp7/40AeiaFYsiKCuMYPH0x69+td3EgjQZOMA/5H4c1mWCCOJeOfr69q1ppAsZ5wB70AY2&#13;&#10;pXSxo3OQMjP4H09fSvnzxhqnyuA2ApHT35x+n5cV6x4gvfKifnpnrn8/8a+a/Fmob5CobJBP/Avp&#13;&#10;046Y/GgDy/WLlpZWYknGcf0PX/P6Vx8jln47ke/4DnjP0rWv5Mscd8cDHT09z78VkqBvJ6E9R+Hb&#13;&#10;HFADgR36HnjGPYf/AF6sbQE5Pyn35z6n/wDX9abtPKsMH0Pb0P4UqrgOWPJ/ye3+cUABUcA4BPc4&#13;&#10;4z1yPfilwVwFO4E9fcdvpTGcEEHgDp6jvjFPXOAX5J9Mduw+v+cUAf/Q/BqTKk/5xz+tQs/PPB//&#13;&#10;AF1NNvOeen8qpkHOelAGlpkxW9ibBJDD07Gv15/Zw1X7Vp9sASzBQM56E46nj14//VX48QN5cyse&#13;&#10;x/z9K/UX9l3U/MtLXLnA6jg9f8PT155oA/VOxbdboz8HH16d/qasBSDuGR6fl6e9ZOlyLJZx7eBg&#13;&#10;d/yI9ia1Y/u4HDHjHt+vrQBIePlI5H6/X/PanoeBk4HP5Y7e/wBKIwQBv+UHp17/AOfbsBSlWBOB&#13;&#10;yMnrnr3/AA75oARj1YDBOMjnr25/n+tKQ+ArAjpj8O+P8/nSkdecY/UcZ4//AFetOGeAMc/5Iz+P&#13;&#10;PHHX2oAi5YHafu5/H8alDfgDjqeo6H/PNIOAVJwCRnnPX/PP/wBbNNwMZyBjkc5OePp2/wAk0APK&#13;&#10;nBOMEdf65FIS2S2D+B64/wA/56UmRjcB+vT/AD+PrTSFzlhtBxzknP8AXsKAFVhyAefpwecdO2P5&#13;&#10;0B/mJzwP0/GmgKwOehz7Y/n269acmW9dpxx/X8/84oAjbIIUde/4/T1oz3Iwf8/547VIQBknAIHv&#13;&#10;x7cH36io9o5Cjg/p9fzoAXByoHAPbr371y3iuM3GlSouCSpz7cHP+fxrqwpY4xjrjjpz+n/16zNV&#13;&#10;jV7OTDZyP6DPfPSgD8Mv2hrH7H4iuUPALHr075zXyr5TSTEg4I68/wAvx/Wvtn9qDTBaa/KXXBEj&#13;&#10;ep9+TwPwz1r4zCgMdvXJ46d+OO+ew/WgD0TwqF81V6YPTj5vTP8A9evR59OjkAlPy5wR6c9wew9P&#13;&#10;x4FeT+FnK3qFjk55yvUE9cDpjtXvrWq+UjHAz+P4dOPx/WgDzm6sRKzts55HHYdfcfj/APqrBvdN&#13;&#10;CqWcYLY4/l+Y616i1qmSvU4x+Pf/AOt7/nWTf6eShPT5exxxnj/P4nnFAHitzp7byp5ABH1wO5qT&#13;&#10;RbVodRifGMEc89scfyx713culOWcleOmB9OOB3/GqEOnNDOC68568gkd+vr/AC496AP1Y/ZtuvN0&#13;&#10;aME5OAFGPbr+tfX0iHYWUBgcf/rOfw/OviT9mSYGyijAwGwexwB3r7ijwUBc4/DnB9BnigDMnt1Z&#13;&#10;QMYx0/8A1965e/sPMyCOfp/I9sV3bRsVPP6j8cVmXVsCOe+eevPTJ7f5/GgDx7VdPzuKpyT/AJ56&#13;&#10;VwepaYozuGPX09c/ln/Cver3Ti2QM4PbGP51xt9pivvDDIwOw54/r3xQB4BfaeyFuOW6Dn04+uK5&#13;&#10;+RXjcnGBwCecj8vbrXr2o6V8znaN30/l04/D6Vwmoaa4B4K44554Hp7e2T6+9AGJa3ZjG0nJ7dBg&#13;&#10;Dj6V1emakVKjdjp3/p7YPvXEyQuCSp98gY+v/wBfrUlpMYmAbgjOc89OnH+f6UAe7aZqYbHzEY9z&#13;&#10;x6flXe6dqO4r6DHf0wMY7cV8+6bfshQK+AMcZHNd/peppng5HPPfj+vf/OKAPeLC9MgHIAyRyB07&#13;&#10;cjpXTQShwOeTjqcd/wCnTrXk2naggKozbhjnP+OO3rXb2N6DGTuww9s/X2z04/8ArmgDrwUIIXkH&#13;&#10;A78Y/l607A9hjk//AF/8KzYZxId2Mk5H+f17+1X4mzuOcD2+nXB68f49zQBIy5xjqen5c+/FV5sm&#13;&#10;J9uAPfPPbj8qnGWHBzjoOfT6fy/+vTH+b73OeM45/wA5/wA+oB+Tn7XOnyNrwkRByemegAIyPT/P&#13;&#10;pX59XLEXPByc+ntx6dcda/Sb9sQNHqcb9gMZB547D2NfmvqX/H9nGSckentjgUAV76JhbbuSFyfq&#13;&#10;O/8Aj1rh2Xtn/Ir0PUVElsRgnAJHIzk84PPA/n7V53KzB+v9TQAYB7/pVaTHHp/Kp9zen86gfr15&#13;&#10;NABgde/+easQHEgZRnkcVVHGef0qWFiHyKAP2r/Y5k36FGqnkAY4HUDAA/n6dq/QmMgqMd8DAPTp&#13;&#10;nGPr9PWvzW/YvuDPpUBPJYgZ/p9Onp6mv0liGQMcH144H0/HH50AWwONvXOfy9SO/wCNNXOA2CB0&#13;&#10;4OPzHI9KVRkAj5gfb8enXOe1ABOAD0z6f16//qzQABsD5u/Xg+nWmqCB8nJ759+4P+fzpD0CqcAf&#13;&#10;hg9Mk/y96VunI4xnr1/Ed/pQAKCGODk9Pp+H4n+dLjdls7gDg/5/Gg7skAEdP5f49ePTvRvZVHGM&#13;&#10;fr9fX/61AEscrKRtOSOe/wCfvx2retLnPy9SP85H61zeScHsPz/pirEMm3BHA6/XA9cY7/j2oA72&#13;&#10;KU4ycEH/AD/OpWQOuUOfQ/SsW0uQ3DHoPoR7njNbkThsYPJx16H2oAw7q1JU8cj9cHj6elcXqWmZ&#13;&#10;3MFzjJ7/AKV6ZLFvJOcnp0ArFu7QHOPvHPT9P/r0AeE6rpjSBuMEHuPbPNeTavpUkYLFcgE9u9fT&#13;&#10;Wp6aXDY9c9/rnOK871nRzLGSq4JycZzn1zz2/CgD51mheMA9PYdPp+meec14f8a5TL4anTAHyN1+&#13;&#10;uePf3r6Z1XTXjZlCY5/yK+aPjdE0WgT44IViD0x6569P/rZoA/OGc5uUMZznoSOPoOf5/wCFUNZc&#13;&#10;mJF6kjnvyDjHtx9KncE3gyMH/HPP1Hof51Fq0ca2+5DkgAZ9h1HbH+eKAMrRYV83nnPQ45H5+tWd&#13;&#10;bDKApIPf+ec+vOag0M4n4baBxkDPp/n0q1qrrKQsS5I43Z/rx29utAHMMxJ2/h7ZApR9M4/yc06Z&#13;&#10;dnyZ5P6UkW0kZ5P0oA0Vd8CNeCODkjB9Pp/nvX6xfsSQLHYB2A3srHOMZ9PX3r8nYkAKZUk5wex9&#13;&#10;+D/npX63fsWIg0wADJCeuePTtQB+iibsgH0//V61LnopwBj8APXpiokUED0b2GP5/j/nNTbWCk9D&#13;&#10;7YyT36/5/nQAikcgk/55496cegYnH1/X6/U4xTR1PPA5zxz68c/5+tPycjJ5ODwOnSgA7/KcY6fg&#13;&#10;eeB9OKZwAF/H688VJkbivT8OOT1/z9aTBZh3znOCOR/kUAMJyBvHJxyPf3/X8umKBt4K8/59v1pp&#13;&#10;U9ew47dDjH0pCRg44HOR/n9OaAJhgAHBzyTye/TP9KQrxhRkntngfrSAHgk+/wCXt/P/ACC7G47u&#13;&#10;m314zk0AJ8uQoHA/XpgY46Vct5Sh3A4JA5/nVUA5Jzknv6kccn8/8inKdvCkkZx6fjn+n86APQdL&#13;&#10;ugQq5z+nXsK7WzlDAE8njuRXkVhdmN1A5H59fT/OevHFei6bdBsZOc++entQB1fl5UAnHTryeev+&#13;&#10;eaybuPcW71qwyKwznn/PH1qK6iDDpkf09M/U9qAPPdQt9ytnp757V5R4m0zzYHMY4A69/wDH8q9y&#13;&#10;vYA2cjOP881wmqWW4NgZ69s9RjP+elAHyXrlg0ZO0AEdOM/hjn8648OYXwDgjoeP8969z8T6VskZ&#13;&#10;guAemMd/wPXFeMajaiORl656j/OOfxoAZr2qMvhu7QnG5cdTnk9z9Oa/Jvxs32rxHq985GGupPbA&#13;&#10;U4znqcfyr9LfGV8YPD0wBwXZRn2GSByPyx71+W3iWdmku5Q+fMndsYxne3GD/nn1oA42WYtAV+6D&#13;&#10;nr+pz75rmrOU/wBqQPhgdwwARknPaulnspI7XzpTgn5Qp6cnkn+npXNWeyLVImK7gsgzj274oA+x&#13;&#10;7XxQq6bFao3ybSY37/IMbTx0P+NdjoOtXF1YlxKIAUPTs2M8GvmWTWjHBBaCbIjy4OCMbieMn9f5&#13;&#10;56954d8QwTQJZhsgg8YxjGMZ6fpQB9J6PqK28c05ffMFEb7sZJPPB464/ka0dNnmu7n7WzkptCmJ&#13;&#10;SQQOzdhxXz3qXjJUnSKBhwFVmxjJX0xnp+XT0Fen+EtTacwNIcyNz9VA/vDpj/8AXQB9AfDuxN34&#13;&#10;pjkjTOGQdx1ORx+v86++IsCNDjIHT/J5/A18V/BhPtOrRyjgebjbjBXjPJPpX2soAB7gcZ6f/W9/&#13;&#10;60AP+YAZ6EgenH+H06U3O4D5umfoPr7dPftQBuOCcAducHH+f88UgBDZHJA/PHtQA8gsAcZx+Gcd&#13;&#10;P/rj1ppUqwyu0ccY/HNSHaR1wDzxzzmmb84JPTr2z+nT9KAAAZAJ9O/bFDbskjPGQff6GnHHRRkK&#13;&#10;QfxHr7Cm45YdO/Iz175/yM0AAUYLYx2Pf9fz/wD107IyADnPuT+FJkY+X3x1z+fv2/zk65wc89x/&#13;&#10;XFAEkTMuXzxx2/L8q7DSLpBIuDz/AI+9cUC3BU5I/kfyye9athMY5AM5HbPHX0H+e1AHtNhMCFYD&#13;&#10;r/k4roI2DJ6j6fqeleeaPciTGTz+f88V2trJlQCcj8jx0PWgBLqLKnI6/j0FclqcOcqPz5PXr+f1&#13;&#10;rs5gGHqPesG+jyCe49/z9OaAPDfE9irQu23Pse9fOmvWb72Yjk9+wHcD/PXk19ca5aiQOMdOOnr+&#13;&#10;Oa+efE+nNGzHsPU45zg9Pr6e3rQB4zD+4lGOO/4+ua+JP2ktTguLyC0B81mnkm9SojG0cf8AAq+3&#13;&#10;dT/0QvKRgRqWOeSMAnj1r82PjPqUl54kaIkBLaJcnjJaQ7jnnPfigDxlGKmaa5fagBIAxng4Hr+B&#13;&#10;rjdZmV3YAYDBf1PNbd2Z0D7z5aKiY6FjjqK5G9l8yZgpyTx93BJoA+u/2WbBFv3vZFyu/dngkYHB&#13;&#10;xjPFfcc2uLNdhNwVog20nHLdif5f5NfGXwEQ6ToAvt2DLG/PoARwOmBj+mOler6H4j+36qWSXeiT&#13;&#10;MyucgfIBkAdSeev/ANegD6KN2lvZM5GDIPpj6H/JrmFuhL5hQ7mOWwDyQvXBx0/LHvXJeKPFMVha&#13;&#10;CLzCXYjoPT9PyNVPD+sidHZ3zIE3AAEnLt04PYc479eKAO/8PWU2peIo32FIHbdtBywLYyCev5Yr&#13;&#10;7b0yP7PYxRRrtwuMDsR36jNfK3wot3vNeWVkAiLHBIJwUGdpyfUdP1NfWyjAHBJx6YwD/n/PYAkY&#13;&#10;LywHBHXPPPSkDAg8YIwO3c+tKR2x/Lp7jBwKMrg9s4PpQArKSDuGBzwefp/hTwdgJIyQc/p0I6dq&#13;&#10;XncDnP44/LmmElc7hn159/b09v6UAKCQcZBwcDj+dPxyCDxyOmM4P6moyTgZPGfr/Lk+/NA5xxgd&#13;&#10;u3H44/zxQA7GGBY4J4x/Xpx9K1dNm2OMfdHvwcHrj6flWSNrYx1PHoR3Aq1bMA/y8t0H+eP1/CgD&#13;&#10;1jT5tyhh1Pv+VdEkmV65z9evpXFaTMWQY4K454rroWLKN3Tj0/x/KgCK6UYzjmuM1SLKlU5I/oO1&#13;&#10;dtOuQcnJ7f8A665bUUDKR2P144PTP+c0AeF+JrZWL4HTIz15rwvV4nycDkHOff8AD0r6W8QWysrZ&#13;&#10;5I7evHA9q+ftftjHKwQcEg8Dt6H0/KgDkrWQI/ydsY9/8n/9deoaNOWKnPT8Oew/L1NeUrlWPQDn&#13;&#10;GRxz/n/9dd3o9ySinoG4x/n17UAevW02QM9fXHr6dquvyQyjBx046frWFpsuVAJIPBzgjkn3rcC8&#13;&#10;HB7evv8Amfw+nNAAQRnauM4H/wBf/P8AKuS8bar/AGV4fuZVOGkHlp7Fuv1wPT2rr8SMS+MEY74/&#13;&#10;Tj/PHvXy7+034xTw14TnCvsdYmK88+Y/7tB1Bz3/AMaAPyZ+IviE634u1nVZDvQ3Eixkj/lmjbVU&#13;&#10;HGcYHvXm17fLFbgKmd6j72B+I49M+lad44lcBss4JJ9z25/X+VctrDLEBGBxtCk89cdeg/H+fqAJ&#13;&#10;oVq2u+ILKwI3CeUZH+z1PpX7HfC/wrZeH/B0c0y4eeTzuc/KBkKMnr/nrX5g/AHw62ueMll2hzEA&#13;&#10;qZzwzH/DNfrvqXlW2lwW6cxpGqgsQu0KOgHpkdueetAEen3Wbp5IgxKMSWPY98D9fX2BNdfHdxwp&#13;&#10;5jyb3KliSCcZ659PU1wuj53tP3wNuAeCc9BwBgc885/Ouo0y1fUJpIXYfNkHPQeufX/HI+oBeOnT&#13;&#10;XjTiTcSIgqY5yXGTg84xn+tejeHYpIS/8MIWOJF6/LGOBn6seKzILWNFBt8bLZMSe+7sOx9q7DTL&#13;&#10;SG0iIiOVwMc9fUj6npQBoLgKuDzzwc/r9RTgq4YZGOfbj36fnQWXjccH8OueP/10wZbJXkZIwD6D&#13;&#10;GQOv+etADlwwAB4HX39MemfT605GDHAByAfz/wA5yKYCwYkHkdM9hjtn+dOwMYIAK9+vf6j/AOtn&#13;&#10;8KAJRu7DIHXp6H+ft2rotMkVZAuf5+mePTPr+Fc4r8dOeO+OT0H1rV05irgqcE9fUnjj8KAPT7KX&#13;&#10;Kgt346/nXQs4ZPm5A/U9+lcjYyZAIHXH1FdNG7FD3/8A180AZt+coy4xn2yf5/5/nxOojIZSeOfx&#13;&#10;z/nrXb3ik5Ixg55/n/jXHX67hszknPqPwHHXngUAeEeI4h5j5JJyexBx2/r+FeaXSOWORz/TuAP6&#13;&#10;9a9h8TQYJbPHXjJI/wA9s15Pqi/Mdp24PX69h9Pw/GgC1p0oLgenGM9Og5P14r0bT2GBsOc/y4+n&#13;&#10;5V5VYOBL8xyRnqf6Yz/+rtXo+mMFHGDnnnsQP88c/WgDqkyQOSeeec9eo+vvSqDtCHA/znGf8KYj&#13;&#10;ApgDpkDPGP8APtStk5HU/iMfXr+X8qAAjGMA8Z/PoM/p/kU7AztB6A//AFvpUf8AFkgcfhgfnThj&#13;&#10;gYwTmgB4OPvDB5B/p/n2qMhUwhGCPfgcelOz8wAGDx/9f3H0/lTWwy85Bbntkf8A6+1AEJGFORgc&#13;&#10;Y9fcYzWPrepR6VptzfyHIiXcP949AQT1zWw/YscYU/gOh4/p+NfPP7Qfji38MeE5nL5kRd+1TzvI&#13;&#10;wo79+TQB+eHxv8VHxR41uI2ffFYZiDA/LubDO3Y+30Br511OVIbdpMgsWPOMZ+nf866TUbstJJNM&#13;&#10;+95GLHI3Eknkn6n0rzPXb1C3lqck85x3z+NAHPyPJNcHaMs5wBjJOelfr9+x58OptE8PC/kg2lAr&#13;&#10;MzHGZZRkgfRT0r8xvhD4Tl8X+OLC025t4HEsuemFOQD9TX77eBtA/sHwvYaXGgiIQPJgbcswzzxn&#13;&#10;/D6UAdjvSGJfN+QDPb7xOP1+vFZWpytK58xxGG5VSQcqOuB79R/KtJ7fZH5sr7QRyzYAJ7Yz/Lr+&#13;&#10;dclK9rc36Rg7lc7DI64baOXK8/qcdOhoAmXSXura8HzqtwVzv+8wUgnHXGTwMnp7da3hXw42u+KS&#13;&#10;4hIQy7cdFGB859yPX6V2VxKY7Qqo3BlJVj94k/dAH+cetdz8MNJNu0ty658oBA3q5BL/AKgD/GgD&#13;&#10;2KOFLa1SBBtESgKOwx/9brWLeFQCOx6Y45roZC205OfyJx06f59K5y9B4yc/5/H9KAPNtfCkspGQ&#13;&#10;D379/wAf8/j4r4hi3Es3GM44Ixg17lrqFgduASfqR/k//qrxjxCgwcAhiCM54J/z+NAHnNtkS8DA&#13;&#10;OepwD7+vXg9q7XTjuUMDwPT+WDXEqT5x7HOMe/4deB/+uuw05shQo57cjrQB1MQygJPQdOx9Of0G&#13;&#10;fSpVywK5yc544/E/SoomBQHGcY6Adc9c/jkfT3qViNp6EL29vpxn6dfSgBrqp4OOOvvg8k/T+lQ/&#13;&#10;KvKjnqD61YYFstnGOP8AE/5+tQEj7w4OePYn/PpzQA1VXI5wCPy9vw/yBQCQQTg+3Azn6U4MpA+b&#13;&#10;IBPGCue3H/6vfjNKwG4BgcHt1yP8mgBoAXHU5yO3pwf0pnyrkE8dc/8A6qk5wSMkEcdB+fX/AD+V&#13;&#10;QseRjqM8f4fyoAcwIJCjnt78cD+XNRovOcZJPr37f41J97AY7TnB9QR1/wDr/wA6T6jB/Lr6/wCf&#13;&#10;8aAGuCAeeOB+Ht+P+elMKlmJzkevP446df8APWnHhTuOT6egHb/P6UArggcEH1/zwfegBNhjCEHO&#13;&#10;P8f0/wA+1MwACWGTlv5/l9akIwQpONuQB2PPOf8A6/4VCWxgkdfcfj/kUALgZAYc9R/9b6dalizn&#13;&#10;5yCD6Dr6/wCRUS8kcYxn34P19vx64qVR8y8YB9x+H+fcUAd/oGGwCTlfy9sduf8APFex6Oobr/8A&#13;&#10;q/wxXkHh0ZwqjIHQYx/nFewaN8pyemT9c/15oA69c7SuD1/zmvzL/bk+M8OiaGfDGkzYub7MKbSc&#13;&#10;qmD5j/0B/L1r9AvHPia28L+G7rUZnCEI2CTjaAMkn6epxX84Hxm+IV18RPG+o6+GJg3mG2XJO2JS&#13;&#10;NvfAyeT/APqoA8avLra24HCqOoByW9zXCXdz5zhcYHOc8n866TU7gwxDACk5Oc9SfX29AP5VyUUc&#13;&#10;lxMkMSl3kO1QB1J7AD3oA9K+Enga98b+LrLT4Iy8KSK0jds54A/LNftboehab4O8MW2mSAyTEA5G&#13;&#10;QAcdz+Z9u9fL/wCyz8M7DwrpB1vULczzum4NjKb8jJLHnjOABn619Rz3N1q99FbuBEgOQq4Hyg8Y&#13;&#10;Hrj9elAF+1imuwZnAiU9lGMg9Af/AK5/Cor23DhkiXhMDABOSexHUDI5OcV0YCRoIl43dMcnJ9hn&#13;&#10;p/kVsrpKxwb1BQsuMdM5HOB9Tzz/APWAPJJdFmvLp4bhsoVVwgbqx9R29vxrtra3js4Y4tiIVwDt&#13;&#10;BxkelaJtWsJAMhn+8Tj8vf8AA1X28demcdSOR1oAevJ+9nA549fQ0w4yGJyCevsP1qXgcZ3E56Y/&#13;&#10;T2pWxgbWyD7cZxkcetAEIYFeemPTg+386bj5CD3/AM8/5/rUpXOMDI65zn6cc/5/Gom/vYI4ye31&#13;&#10;FADSytkg5A+o/P8AH60xguC3XHOM9xwefxPNPIGT2z/ngUijaQM5zj8h7+/+evABHncg2jjI+nt9&#13;&#10;MfhTipH3h16/TvwPfr+NO2gJyNwHP/1/8abw2MjgcdeT6fj/AJ9qAAAYBx0/Lk//AF6UkgBX5HJ/&#13;&#10;E9OPrj8PSgnJOGOMnsagbPZuT17DnPfnOP680AKx24OOGx1xxjjj1FNA24HBPsPocdv859qb3DHn&#13;&#10;OOpyfpnHWnBQBwBjH4f/AF+lAC9chAMZPbnkc/QZNbOlxgygKM7j09ecfiP8+tZIRzgpwR1OD+v8&#13;&#10;q6DS4yGLEH6fT0Az60Aeo+HossNw2jIGP8fp+texacMRKe4H04/D1ry3w/AQQMdD2+vpXrtqu2EE&#13;&#10;cDj/AD+NACzYKnvn34/H/P5Vz+ogLEW6kZ9uwrfmHTnOfb8v84rmdXkBUpjnH/1z/wDW70AeT+IW&#13;&#10;G1mU4B/E+/1r5812QtMc9RngfqK9y8SuVRyOR6Dtjp/+vOa8G1Yu0778dT29Txg9vf60AZ9oo3Ej&#13;&#10;uBz/AJ/lW9DuAH8JOB69PT0/xrJtox1HOe+OvP5fSthQxUKx5HGT9O4x6df50ABGCSRgHn9Ofwrz&#13;&#10;vx/4wsvC2iy3MsuyXax+ijn9eg6/nXa6nqFvYWs13M+IowDjIGf8T7D6V+a/x5+J8viHV20ayfMU&#13;&#10;bfvT2LZ+VRjsoHP5YoA8g8deKbjxTrs2qznaCxVFPOE6jnjHqcV5pfXQVSGOGx/Poff/AD61Lc3L&#13;&#10;CIk5yeRk4OD6/wCRXMTytKRk8enX+v5UAMdzIwzyT/XrxX3L+z58KlsLKTxHr8RQSqrSBuqocMkQ&#13;&#10;/wBp+rY7YB9K8e/Z/wDhLq3xA8SwX0dm1xZWsgCjB2yTZG1ScEYXqxr9LPEXhqHwrYReHlnVxAPN&#13;&#10;lMYyrysMHJzngf5HSgDkrzXbue8SEEQgnBXngeg9sY4NegWfim30u0EEb5lfAA9e2SOc4I/E9q8W&#13;&#10;EbtcFozkk8HueeMdyewwPqa6/wAP6PNNcia8OGBGFbnA7g/rkE9eBQB9WfDS2lvfKvnPBO5mY9iR&#13;&#10;jA98Z/8A1V6P498YLYWA0uyfMtwNwJHRD3wfXGAfx9K4XQJ4tD0RZZvmYYaQdlUfdQH1Y+39TXD6&#13;&#10;pqN1ql9JeXTZZzwBjCqPuqM/l2zzQBnsWf5yNxPP19M+tRmTb83UEHHOc/59f/r05lONzgnHQc89&#13;&#10;fw/AVHKCBg8EY/8Ar8f09zQAucZwcDt6n68d+xpCCq4AyT2/qP5Dv2owTkA8n1B6ep+vvSnqMfdP&#13;&#10;bB9eOvr9fx7UAN3jrkZH88Hnsc0rAH5VOAMdefXHHbI/H9ajYkKMHB9R/n8fyHPNSogcgqOCcjnj&#13;&#10;HfnGD39/5UAb+hw5mXIOCd3+c+nPNevaPa48vK8H6dD27nP+fSvP/DlmuFZhkk/h+Gen617No1vw&#13;&#10;pxgcd/XnntQB0VpbFIVIHb6dOlSTIcFRz/ntWlGgVRxye3Tt26/lVa7zhlPIGM8ep5HWgDg9YlMc&#13;&#10;Zz0HPtx3/wA8V4xrbDDHGCenXjjv/n6V614hbGRnnH4/59jXiesyE7tgxxjqQef8/wD1qAOA1CXd&#13;&#10;JjBJ4PX17c1Whwucg44z6n/63PFOvG3Sk9Ac49fcf5A/KpIE5PPB6H6e3/1v8aAL+4LlR1OfQf8A&#13;&#10;6+uMjj1pWAbjqT+oP9acFyTg4AyDn655/L/61AxwcZIA6ent2A96AIWyQW5OOe/16/SlATAIOeQR&#13;&#10;7/QdqcVPYegwOcY/r9PWjoBycjJwB1I789/rQAgAG73wf07n2z09KRh8u05ye/p7/wD66d0IyOf5&#13;&#10;kn36f5+lR5+VsjJPGM57Y9RigBj7vmDcE4/H8e341HkfdHI+n5cZ/Gp9rDOemcdQD0P5/pzzio3V&#13;&#10;wMYyOufT8MdqAHKTgLjbn19+/wDL/wDVUbsSRyMk+g4B7/jSggFhxhfw6env24/EYppbeVzwe3Hf&#13;&#10;HHJ6H/IoAAxZt3b0z1wP/wBX5UxicbiMA++cevP+eppxUAsc8/z44x1x7n/9dKF5JA4Hv2B6Y9qA&#13;&#10;Il4OWOWGOfU/4/0rE13VrXRbOW/uWGEB2qTjJ9APT19vStS6uorSF7i5fy0TDE9MfQc/5+tfEPxi&#13;&#10;+I9xrt/LoWmyeWkfyyYI4XP3fqe9AHC/E74iXHjDUHjhlzaRtgnkByCMdvu9h68mvB9YvugD5c8n&#13;&#10;Pt0/z71ta1dw2sZgtx8xHHTGcf5+tedSu7SlnOW+n8qABn+YsePX6kV6/wDA/wCD2v8Axo8a23hz&#13;&#10;SY3W23A3Eyj7qE4wvYuTwB+J4FcJ4J8G634/8TWXhfQojLc3jhc4+VF43MxHRVGc1/R/+yh+zhpX&#13;&#10;wc8H209tCDfXCqfOZRud3HzSsT0zyFHYc85oA9i+B3wb8O/CLwnaaPp9skFwkQTC9UUdV46serMO&#13;&#10;p716N4gvEhiMajk9uvbk10j2Yi3yDiQgAtnP+fwriPEDfZoZJHXACnqcn0wOn1oA+XPiLeQ6dbTS&#13;&#10;OcswOODnvjB+v+etfIl1pc2p6gfOOQScLnOc9vQV9G/ES5+03D7iWjZicZPPOBn8+n0yegrzS008&#13;&#10;20ZllG1nBGOeAe3fv16f1oA5yO0Sztzb4BYAZ49P6eh9ayZm8z5c4ycD2wOPzra1CTIIzyMZY98n&#13;&#10;+n9M1iAbn3NggH+v09KALELZ+UfLz6dBjP8A9api+AMHBOf/AK4P/wBeoY1cY9T6gc59f5f4dnqO&#13;&#10;QzNkfT+n8x/+ugBxO7AU4zk9e+e3+fypjMCRtH1Jzk+uPpR0O44Ofcdh7UKwwOeTn2z+fFAAcnJJ&#13;&#10;68nnrnnp+QGKi3E/LnOev+e9SHdwCMbRgfXtn/PejacFmGQBxnH0OR/XigCI/K+SODxnaPxz29KD&#13;&#10;7HGDjjjn/wDV7Uu0ADHJGPQ8f/X/AJfnUZABxg4H65/l/n0oAlV84z17e/HWmEnZw2MDHOfx9f8A&#13;&#10;PtQQdqpkg9fb3x+XH+cMOAeTj6ntznjHA/E0AI3PGM+jD8qQkH5VHXPT6j9acQf4jkjPHXgdvr/+&#13;&#10;uoyrMvPfHt16fWgBG9CMkdsk+57c9Ov+FN3E9ec+3p1zkd6UZJAz1+mfy+lLlgpcnJPseR/j/nFA&#13;&#10;Ee1T8319+/f9f85oIjJAAztOfTH+PHpUmMqzt8ucfmO/br/9bPeomOc7TjB/Qc9efpQA7HJBOCCT&#13;&#10;/ge9NJwPmwDwR05/rSnOBz7+2M/T9e1Idu0IDkD+v+f60AJj5trDk8DjpjkY/wA+9WYYwWGBg/p1&#13;&#10;zg/lioVLMQc9Mn09uT2zWxp1qZmx2P659T/L+nNAHeeHbFnZcrnP05HXJPr6/wBK+i/D9t5UIOcl&#13;&#10;gPw+v1ryfwzprrtO3cPu5wOOnOM+oyf85940uIRoMjBAGenfr0/lQB09uNi8HA+h71T1G6VV6/d4&#13;&#10;68VYaRVXBwCOTk+w9/WuV1q8CRHDYOfT/P45oA4DxRqAwy7uTnBHY+47dRXzlr9+DK5ByQTx7DOM&#13;&#10;8D6f1r0vxZqm9pEBByScf07V4ZqdyWdtxzkjr+P4D/CgDAuG3thSSefqcdf60yJCFCDg4PvnnIB/&#13;&#10;H9KUZYh2OSPf+v69+tXQFVWyfl4Ht06/n1oAjVdpITnC/h+X6fSo8qGKqxw34Dk+1TMP4sYIOOv9&#13;&#10;M/59+KrKSxyDyewJ6dOePWgBnGcv2wOO34fp29qFcKBu5x+OBnjn9aVlUbgp6Y6449eCR/P6Yrxf&#13;&#10;4j/Emy8Nac1vaOHuZQVULgZOMA5PTHfpigD/0fwiuD+8YE989v51RK5Jz2/WrE2SS3XJ7dKqPjPP&#13;&#10;uPTgUANXG5cHBFfoB+y1q7IIFJ5Ujj0HY9v8mvz8U5I/n7dq+wv2bNSFrqUURJJcgfrwc/56+tAH&#13;&#10;7h+HyXsosEcoD6jHH6V0igLnpxkdhmuG8F3Xn6XFnuoHHt9PccfzruQwI28d+vbP1549uaAF5/i9&#13;&#10;8Aex6+9L3Knj+XH1/n17UmAWPIJPYdz6f5/Olw+75un69P8APX8qAHjdglWxyfpnFIGzk56+g5/L&#13;&#10;8O9JxkEDA/8A14/L0/8ArUxSDn14xyecdD+H+RQBITwOjHp26e/X/P1oYqAMdee/bAz/APWpvI9C&#13;&#10;DjPuR1P+e9ISSwycZ/l+OKAHYZMrktnIPA49KQ4HHTH4+p4pTyOQB39zn/64H+FNwvmE4xn07Hpn&#13;&#10;9TQA9eAc9vXqPXn+VLgthuuc8Hp+P51Fk845/mBQoY4bk4x0P/6wO+fXtQA4g4Cg8AZ6+v8AnNOY&#13;&#10;Mcbev8+egpo+VRgAEcdcHjp/+unMwGT1IBP6Y/H0FADCDnPr6j8f51Ber5ttIuc5Uj68ZxnPH+TU&#13;&#10;7kE5HP8A9fqP8e361XuFDg4Bwegx26YP+f50Afkh+1rprR6i8jbVAYndnpwc5HT2zXwAYmWbrgZ/&#13;&#10;DHb8PXNfp9+2Dp6PZvOoG4tycYIxn6Z9u/8AOvzPlVY8q2TyMc/0/wA8UAamhTNHqCbhtyT9Px61&#13;&#10;9N2qyXGnRgHPH5HHbnp3PavlTT223qHuWHc59fyPp6V9R+E7r7Rp8IlOcdMYAOMe/wDP2oAsW2j7&#13;&#10;xuI3HHU5O098Hpx3xSXmnkcnnHXIHH09enI//VXaN5Yj3MMDk5GO3X3OP/r+9Z9xGLhSdvO30468&#13;&#10;4/GgDziexCMvGCedvAHtj3P86ypdMEhHTIBGfX3/AJH/AOtXfvaEyvtUts689Px689zVK6sh823I&#13;&#10;x+IHcgg56j8qAPrT9m2YriIfe+U9Ov5euORX6ARDOGxyP5e3+ea/OD9nu4FvfmFuCCox0PseP/1/&#13;&#10;1/R+yZWtkJAyRxx/L19v8cUAPKZBOMdh3x9KZ5YHbIyMflV098cntwc8jp/n/wCtUbLyPfI9Bnvz&#13;&#10;jnv6UAYtza7ixU5Bz+P19fyrnLzT+uBnOeCcY/H8K7zyywOBgj1P58fjVGa2D5DDpn8QPUf4H2oA&#13;&#10;8fvtN3E8Y/Lj14964TU9JOCzKAD09enc+uMV7veafuXOMdcHHX1/+t/KuOvdJB6pkHr7Y4H88/zo&#13;&#10;A+fr/SXG4EZBHt19q5+SwZX4HU/oDz0/z0r3S/0bgtjhR0P9eD+R/OuPvdKeNiGBOT+B7DB/pQB5&#13;&#10;3C7wMFGTg4OOuPy9K6mxvyCq556ep6f481UutOYkumeo4OB+Q/CqS77dwW5H06ZHfH+fSgD1LTNT&#13;&#10;kAVc/KeOM+nQ/wCf5V6Hp+os4XnAP6dQTn+Q614VZ3bpjB24/wA8jvXbabqICjDZBJyMcdvrn+va&#13;&#10;gD3Oyvtw44A9h+YPp3ro4Jixwepz0z16GvJ9P1AlNxOM/wA/T39+a7eyvNxHOe3OMDnkdzQB16uD&#13;&#10;jAwePXJI/P8AHihiORnJIP19Dx0z7+3XiqUNyrYHp6Dr7nvVwtjPcnHB79MHPt+VAH5m/tnxY2TY&#13;&#10;4yO3AP8A+vrx0r8wJpCb5gXwTz0/X8uvFfrD+2faLJp8s4GCMHOeAeecY9PX8q/JqdNlwEJ68fr1&#13;&#10;7nr9KANW4XfaBzjjoTxkY7Yrze44k4Ofrj+lenSgyWoC8gfN26/T/PX1rzTUEZZypOeT7fSgCIMM&#13;&#10;ZJqs+See1OGAOOv+frTXODwOP50AMJJPWlTIP+eaZzUinnpk0Afrf+xHfIbNAzdDngfTj8a/UeHG&#13;&#10;wcZI47dRjjjr9SK/JX9ia5ysAQ556dsDGf0HJr9aYHURruOcY9zjtnketAFoY5HUgEfX8RQXfacn&#13;&#10;OO4BJOP/AK9NL4GMbh1J7f8A1v8APWgAKxXqPf8An/n8KAG4weSAB6dRn3/lQACeuAOvPr6U48ED&#13;&#10;GD+gxyPwz2/SkyQx4yD7Hrz3oAeDkE49O3OPr/nNRnJOc5xn34PalxkNjgDHPQfr2/8Ar0rAZK4G&#13;&#10;T2HPQY/TNADSCFbJ/wA/5705clug/H36ew/yaYAMsTgY5989+nJpwxyTyfzPTn3oA0rSZlYDOR/n&#13;&#10;HNdRbTh14OD+Ht+NcMjfMFI4HJ9DkcdPb161sWVxgjOM57Y/zigDtY28xeTkj05xz2P1pssO4HPf&#13;&#10;+f0qpayggHPboD1/+uc1rABzzxj/ADg9PpQByd9aFt2BnAH5VxWo2By3GScDj3556V6xNb7wQOpw&#13;&#10;Pr/L/PWucvrNcHjgdfp/P/PWgD571vR1dPnGSAfbpg8+or46+PemtF4du9wxsRjyP16evAzX6Iaj&#13;&#10;YK+S4znjHTjt/h/WvjD9prTY7fwffTSDAMTn1xj3+vAoA/G10Ml0Sxz97t0xnP1p2oxM6Pvx0z7e&#13;&#10;+B3/ABpwPl3yqCQcnnPJHqOataou20LMCHPHPbtjt+P5e9AGN4dtTcM5BzkHjrzkdeuPr9fWuivL&#13;&#10;SGCFgfnlJOcYKr2HpWZ4Z+ZioUglSv4d++f84rrbq0HluikEkY4ycNn6/j1oA8pvIwsmzsue39aZ&#13;&#10;GCp3AAdAe9bmo2oLthckewP+R6dKiS1JTOMAHp9fTp9KAIrdWBTceD6+pPX9eTX7AfsaW8UekkoM&#13;&#10;kJ19c+mPXNfkOvylVAx0OMdAeDz/AJFfsF+xvE0egozEEiPtyODQB93qowWzzz/LtVoHv1A9D1ye&#13;&#10;Of6Coo8AHPzA/XHT1xx6fkSacm0DHb8u/wCJ9OBQA4ZI6/8A18jnj9e1RA5GM8Hj1/H/APV+dK6s&#13;&#10;CdpAIyTn0GOR/nmkUhhuzgj1I4/A/wAj/wDXoAeWYSbkAAP645/z7UoIGGAyP4f6/X8aCC/K9B7d&#13;&#10;+/8AkUuAcHPQ8jvx+h+v8qAEYdVAGD2zyOKcApJXoR6Dr9O9KAuCOwOTx2/ln25oJIIAG3nHbt/P&#13;&#10;H4UAOK4VcfMefzxyfp71GAQOmW7Z9fzpecgE8nsOcD/J4HWhdx5zgqff8aAAsAdpOc4PfBzjrS7W&#13;&#10;LZB4HbjpjjPSkwB0PI69v5c4/wDr5p5IVty+34en/wBegCSMurbmHAOf1+vtXZaRelflZsg8d/w+&#13;&#10;lcTx94Nn0PHHp7j/AD9a1LK4aKTnjPp/X/61AHsNpOGUd/8AP+eK1mIYEnkjJ/D26VxOm3RKDJ7e&#13;&#10;49vp/nmurgn3DnoP89en40AVLqIFST0/xH6Vx1/bgA46/wCea72Zdw5Oc5/zjjPtXPX1srBsjg8d&#13;&#10;P69KAPGdf0zzoyuMEc/j6/4//Wr5817TAjPxnB9OAe5x2r611O0yp2jcAD27Z714p4n0c7nKKOcf&#13;&#10;Uc/5FAHxd8VZDa+HJJN2ANx+hA9Pb8MetflxrE7tNkndtcHGeAevPXPuD3r9Ofj4/wBh8P3PVcRy&#13;&#10;9j3HB/Hnt/8AW/MK9J2naO+SR7kZ/wD1frQBi6lqUhRoN/y5BwPQe+evArloJjHcB2JyGye/v+P4&#13;&#10;1tXsQjjLAHO5l3c9hjkf5561k2FutzdRQtwJCOemOev4/wD1qALj3V1eKkaPs2r2zzjmt3SNbfSl&#13;&#10;3K24gc9/yxyP5VBeNZWlvbx2yq86BvNHI2jtuzx149a5QSAux5JI4x7HoR/k0AejWOvT3V55zvkl&#13;&#10;vlHTPPUe1fTHg/XoI4VhjIZioYBeoYjkevr069M18V292YWJxuJPHT1xzXsHgjUm+3QQg7TvQHkq&#13;&#10;SF5IB55oA/W39n22a5mF6jfuzlwM9ONp46V9fgOMMAM/y+v9K+X/ANnK22aJHJyD5ROMDncT39PT&#13;&#10;9OK+nVUgDbn8u5/w+tAD13F/lPA4+h//AFCngnO3sO/f8P51GoIB2nAAB554z69vxpEY8nggd/Q/&#13;&#10;5/xxQA/cSeTkH/PX/wCtSPyRk8YBx9T6f0pCAqhu3Q5/L/Pel+bBfAH1H8u+P8KAHckZ6gHpzz9f&#13;&#10;8+lIOcjHHf3Gf84pT1xtJxjHbHp9T2ppHUjJ/wA9frQA4qG+Yn/6/PQD/P8ASpNrYLAZJwfw9P8A&#13;&#10;P9aCxGSxPHbg/wCHrUWT8vOD279Oen+T60ABYA/Mc7ufXOO/+elTxMoPXC/meh69KqsCcMTnIHTt&#13;&#10;1/D/AD3pycbVIyR/XoB6etAHdaNctlVHGOMdBxXodnMT14B6j8O3avHtMuDGVOOPYcn3/wA4+lel&#13;&#10;adOWCkckAUAdopBX1FZl1H1AGB6+9WrZ124ORn+v+fSm3Ywp6HPb/wDX/wDWoA4bU7XeG46ew796&#13;&#10;8S8U6YAHYc4yMgd/59a99vxuU88DA/8Ar/5xXmGuweZG8eM5OemPx96APjbx1tt9Mu253bdvv8xx&#13;&#10;yeO1flF8QtRW88TalcKcsZ2UdPup8oxn2Htiv1Z+OM8ei+G7qZwVYlnwemIwWJ/z+VfjnqFxLdmS&#13;&#10;43Zebe3H3st0GP8ADvz0zQBg3UauZFBXMQz16k+p9f8APSuNc77sKoyScY6ZrrJnWK2d1BV2XBAP&#13;&#10;B9OPf3+tc7pKCXUF3jJHTjoeOvPagD6k8P6nJo3hW3tY33S7AQoOM56knnj2+laXhvVJ7FTdSsEE&#13;&#10;b4I3f3zuyfXNeftdyLCIIA0rlQucH5V9z7emf51Xv9UCr5UZ3l2DMcegxxxzyD/PrQB3/iPxrLqN&#13;&#10;xHBESdjn0OefX681694N1mOK0jiGcF1LfxNycbsn8h9K+RYnlF0JCCxQgknqWPcHngdq978D3c8l&#13;&#10;wlrCNwLDG72OASepBPX0+oNAH6X/AAa0pfsxupOXVdynG0DefT/PtX0FEpwGYgn2GPr+HrivHPhB&#13;&#10;atFoq3DA/Og9eo/D+uK9kjYnGRkfn+Pp/PigA24AwOSO3bHb+lJjGMjgDrgH3Gfr+VOPyenOO3Yf&#13;&#10;5FLgAnJJH06ehxQA3gk9hj1+tP24B4wR+n9P0/nTct9Pb/P8vyoOMkY6/h255OPbigB7YC9c49f8&#13;&#10;KAAABggjqOB6ZIpuVIOeR79j7+9SDjjOST16/Xj+XPqaAGEbuoxj9B2p6MAflAAH9OPXsaTrgg+p&#13;&#10;7jA56dv/AK1NXIx1Gc+h7df/AK9AHbaNNnBDYUe/fj613luwOATyePc15Xps+1wp59v8816DZzHa&#13;&#10;D3P+ev0xQB0E3KnB5/DNcvfp8pOcA+/f/PpXRhwy5zgfnj/OKxL5cgggkD/9f+fp3oA8z1iPcrLn&#13;&#10;A7984/wHSvCfFFuFkO0YA6cdPQf1z2r6G1KJWJyMkH0OfbFeNeKrfcrFVIxnnHvxx0H50AeHyZDt&#13;&#10;g4Izjnv7/wBRW7pk7KRgg4/zgYrMu4vLkKkDIz15PPvTNPnAkCZ6DjnHUYJPH4UAe3aVIWA2jaOe&#13;&#10;QOeldaj/ACnBxkA8duf1rzvQnAjTcd2AM9RjPbHv/nNd3A5fDqOPzxnHT29DQBZZsEjJA9e498dP&#13;&#10;evyq/bH8Ypfa3FoduTJHNI0rf3RHCdqD/vrJH59a/TvxFqCaXo15dscFIzgerH5QOnFfh98avEa+&#13;&#10;IPiFqZjJKWeLcMw4ygBJ/Fie3XHpQB4/K6sXT74Qjvngc/5zXD6tIWuNpwdvoffuf512d46wWhkX&#13;&#10;g/eyPc9e+f5VxUMEmo3sVsvLTOFA+px0oA+6f2TtBhtYl1uSLzZUDSdBhQc43Nj9Oa+xddv7y+nS&#13;&#10;1hffPIxUnkRRg88DvjA5/ACvJvhDp0HhfwgjwQ75ZUjjAbONqDPUdeewH455r0PSLj7Xeb5QUbdk&#13;&#10;qDn535wevPJ4578mgDvILZNO09YYT9ouHyzN6Mf5ewrqNECxKI42LPLljtPAUdefTPfvmuQu7hLa&#13;&#10;VLROHbr7e+ement+VejeHLbbFG7oBIQMr1+XqD+oPfP8wDq4A+U34Z5gN2BhQR147/WuttgscQQ4&#13;&#10;AHXP0GOtY1nxMU25ztOR0A5+vJPp+tb8e4g+gx+nOT/UfrQAbmZiCcj8/wDP+RTiAeSNxHH175z/&#13;&#10;AFpFwGyRnPfrjBpxIO1s574z0+nHb37UANACt8wB+vP4/wD6qeo3YO3AGcZ6/X096Z16dceuefz7&#13;&#10;0qnHyjJx0/LH9P6UAKqhcKDz+p+n+eeavWRIdRk8/qKpkgEHGAvQ+3+HOP8AGnw/eGAcEgD6e3/6&#13;&#10;/agD0vT5CQj5wBj/AOtg/pXV2xBBHT/DpXEaVKGVdwyAB9enp7/X/Guxtz8p2nOfp178frQA26yO&#13;&#10;g5/Lv3rkL9AOegP4j2rr7rJU9wP1x1/z/OuR1ABT64PX/P8Ak0AeX+JVypYjoDwOnPGc9f6V4rqO&#13;&#10;Dk9T/noOO3Fe7eIFWSHeCSRkdj+H5EYrxTU4ypKnJz0B46dKAMO0cpMBnB5/P+X0/wDrV6LpLAkD&#13;&#10;hSa82hZRNwMEZ47+p6132kThQDnGOpPJGR0P44oA7iLcRluceo9ev/6sU8qd3zHA/wA4NQQttiAI&#13;&#10;Ix+fI59B/X9anLAZwD/k9vSgA4zlhwPQ/wCe4pyckgd+OmPxA/rTWKnt1P1IPTJ6D/EfWlHADHjG&#13;&#10;PUYz14PBoAA2MDOAOfzP9abu4G4Z/wAe+KVm3ZyBx/IHOO5/Gm53AnOCcfUfy/z0oAr3LxQRl5Dg&#13;&#10;IuSc9MD9PX/Oa/Ln9prxlc67rf8AY0THyVbzmHJAC5CZPTOOtfoJ8T/EEWheGp5mbYZ0wzZ+6oyW&#13;&#10;OP8A6/rX45eK/Ecut6rfa3McC5Y7U54QHAA+uBzQB5/qmI4pGz0AB285zjHf8x6V5TdyiSU+g9f8&#13;&#10;/nXZeINQLZiOF3jJxngg4J/I9/0rn/D2kT+IdcstJgHzXUqqeOi55J9sUAfoZ+xN8NVlceJb+LIl&#13;&#10;PnEnAARfuD8T29PrX6n2t0lwx8hPMKNtLHhc9x7ivmL4PaO/hzwda2OmwiFpiimTgDYowoAPbGef&#13;&#10;oK+lrcx2doIgcBepOCSe5wPX/OKAMjXtTkGfs53zDPJ7epB9uPQe9edWV2bu9eAtkfLkrn5iD068&#13;&#10;knr/ADzVnxpr8sQ/s+0H+lTr+7Uj5nL9OMcDjqazPDli9g5md1EyDLSkllBxyBjrjoCOKAPZLENK&#13;&#10;8Z5Kx/Mc9WdvlA5468/mK+gfDFuLOwhh4LAckDqepJNfOHhBRqOqh1ZiIB8wB+T5vugc8YAzj8z3&#13;&#10;r6V0g4i246ADn+f/AOqgDo5DhTngevesG75z82MH/P8AnitlySpGMjj+eB/n+dYl3xnjP07/AFoA&#13;&#10;4LW1yPlPJx2x25xXiviBSc45K47c/wCfevbtbPBB/gzzjPTnJ/8Arfn0rxfxApYHdxjjpjJ96APL&#13;&#10;0A807TnBPHr/AJ711umKSq+uOM+ueM/yrlm4lYEEdM9R69fr1xXWaWpIGR8o/IY5HrQB08ZXgdc/&#13;&#10;h054/Opg2BkDg+nIH+cY/GmRkn5scjn8Djt7/wAvSn7s4bPP4889Rj+tAClv4VyD78nt/KosBjsA&#13;&#10;z3/L0/wqQhs4cYJ9CD0/Ln/PHFKoK5X19D+pPOKAA8HbnI9O/Azn6f57U0B8Y+929+enPfp+FNMo&#13;&#10;GOOW/UMf6fh/Qx55BByRk59yeo/xxQA4qS/XBP8A9fn86Y6/wFsf/r4p4OF+Xjg/oOP/AK+fy70j&#13;&#10;Nxk54/DBPpQBFxgnHynH4c+n8/fmntkZJOF6de34/wA/Sm8Eccn65H5ew9OaGYfd6FgO+e3Qd/Tt&#13;&#10;QA0jOdq9D+n+TzmjjdxyM/r29fzozwWIyOOe+e3Q+nPOKUHCZxkfh+GR68f5zQBGcBeRweP8/j/X&#13;&#10;1qNQQRkZHrnHX6fnzUrIRk4weQTngY9PxzUfO3A6e3b3wetADVAAA7Ee3Pvn/PepIgwYAADdj16c&#13;&#10;UjHHoDk9egz/AJ5qSMFnGCMA5z/+vPFAHo3h4EELnI/n06fWvXdJ2hdzHGe/p9favINA+XgZ7eoG&#13;&#10;Ox/pWj478ZW/g/wvc3k0ojJjYs2fuonLH19RnrQB8Wfty/G1bPTB4P0mZhPqOYzt5KwKRuPHTceP&#13;&#10;pmvyBuJFQu7/AHG/Meufr3r1D4p+N9R8d+MtR8QXTEpcOEiVsjZEvQEfqfevFNcvI7SIxoTvb/JN&#13;&#10;AHL6ldPcTlSeFPb29PoP/wBde4fAH4fT+L/FEFy8PmxRvsUYyucEsxHooGOorwWws7jU7+KxtF3z&#13;&#10;XDbVHuetfqj8E/C3/CH+FlZYf3ksYWPC4ygOCxA5yzHNAH0QBD4d0uLS4SqBF2qqDaACOBjPJGST&#13;&#10;+lanh9Bbwi5mLM7Z4J5Pfg5/z+teZpePqV+rTyYCDbtzu5HU9eAB2z1r0ewb7VIkCLlCMZ5ORnnC&#13;&#10;47//AFh60Aen+GdL/ti48wnZn/VlckknqfT6Z7V6Bd2S20IcfJKAY2Z/mJGeSMf55xz1o8OWbW9n&#13;&#10;BboBCp55xuwO/Hfj6enFVfE+oW8UP2OB8yN1I7Iev8+M/wBaAOEu2jeRwpLjkAnjgd8dz3qsMkjI&#13;&#10;yARj+tSlh90DBXHHHQ9uc1GTnJAxjnOf5H3z/nrQAAgYzyB1/wDrD8KVR1BOfzzj1/8Arj39KRSd&#13;&#10;u4cgZPHbntz2peMD8z7+nvn2+tADSMgcA49c559evTtTMZHByT6dPfOfT+VPbcuB1BHUn29B+uMd&#13;&#10;xURcqBg8jHtz369c9ORQAiqE7bicY9xjrSlUACKcZP5Ec9eOlBPUZ6k46/r/ADoDHnABIxjp1A78&#13;&#10;cfnQBGFAACgZHHYdPfHp/kUMVPUcDpnGMH/OPrUjAAkg55HIzj61CWC5wvBH4Ad+T1+nagB4+U5G&#13;&#10;RnPAx0HvVfC7dzHgdu/B/ln/AD1qUNhgD/F+Y+v1+tN4JHBAH0Ocduvv0oAjK4whOMdQOOuPrnHe&#13;&#10;mkjPPQ46gfjk/wD6vx4qcKcLwATk4x7fhz/k1Ep6HGBweRx9Sfr/APXoAlRDxztB59M9O3+ea6/S&#13;&#10;IzuHXOQf159P8+1cpFwRvPI9v85HvXZ6OpyHyBzzx0I/DPTP5e9AHrXh+M5QqPT04+mOPXNemw/d&#13;&#10;VRxj/wDUfxrz/wAPxEgHHXHoM47mvQEGMc8njjp17/5/woAimJJznj6849K43WXO1gcDBPP+T+Wa&#13;&#10;6yfCk+3r+h/+tXD65JtB5yBnPPHPUZ/wx+VAHknimQlGweVBPp255/z7V4bfAtM2z69cEE9RXsHi&#13;&#10;ZwVbZztB+vHUn1FeMzlmmLdVBA6E4PXj69hmgC3bKMEryRgnrj8D/I1oE8H+EDPP48c+/P61Ugyq&#13;&#10;nA5OAeuD7duf61xPxB8W23hTQZp5ptshViM5OBjr/MD3/KgDw34//E8aNZvpmny/vGyoHAyccsfp&#13;&#10;2r85r26Lu81wTI5Yk7j684Pf1z2rtfHPiu78V63NqLKQjfIoyTgDoOeOc5NeT6jdHmPOT35x/jQB&#13;&#10;XubkyyFR0yeO2fT3ra8FeEtS8b+IrPw7pabpbp8FuyIM7mPsAM1ykavK6hBks2AO/PpX64/sY/s7&#13;&#10;3Nrpp8U+IIDFcXIWSQMOUhPKoORhm4z7ZFAHufwk+Htp8NPBMGm6PB5E08eyN8Ybaf8AWSnvuc9B&#13;&#10;6d6w/FVi8jm2UbpCSDngcdOMfnmvrHW9L8i2+0MgUnCqBx8vQAD144HpXn9l4Ke/vpNRuUGM7sHv&#13;&#10;k9AfzH+PNAHztH4XGnWpv75g7H5lPc9sj6dOa6nwJoT6jfm8uSTDGwVVGfmfGQPp3PpXSeM7E3l7&#13;&#10;Hp0B2twNvP3Rjk+y9T6mtqzeDRtO8jTlCGVdsbZ+YKfvydcZfnHsOvIwAWNevFmuPsKMHjhJ+YHG&#13;&#10;5iMMRjsOg6VzgUk8cZPtjg8jP8h9Kc/BO3v2P6nB/wAfek25DZOA2f8ADOeBn6H6dKAHqAh5HGfy&#13;&#10;PsPb19KiC4GAfvdDnuPXr+GPpTlHAHI3H3AP0/majJPBx97nJ5HPT04/CgBuCFJHXk9PfnAzSbQS&#13;&#10;Oc47nuemelO2FgccE46nt7e/oRSKCq8AEEE59OcdOf8APNADdp3jPAGM/wCAP+cVctYfMYYGR+fU&#13;&#10;8Zx/KoCm7O3r0zk/rn8q2dMh3So2MZI69u/P+TQB6H4etMQoAOD69/XHrx/SvYtGttyBx1GMenT6&#13;&#10;VwOhWoURjGCR+nfA7V6vpsTJGFTkY9sH/P1PGPegC55ZCD0P+ffmsa8J2Fj0H4/nW+6fLw3HP6D/&#13;&#10;AD3rn7/KxseoHtzQB5Z4jlzv7YBxggflj0/DFeMa3KNzFflB6ds9+a9T8Q3OHbI5IJ7H6/nXi2tz&#13;&#10;ZlcsCeNvpwD6n9KAOXYEyB8ZHr6g8Gr0KnGc8n/I7n/OBVNAA20kHIB54z6gDnkVowqTuBIye/H6&#13;&#10;f59c0AT55Gepz7Zzjj379aRSM89j1I/TOf8A9VPOAApGQcjjt9M/zH6U0qxz2yfyz7f5xQAhYgDc&#13;&#10;cgdx39M8dfekHB44z+vHPt9aUKxzgYIx6/n7fnjjFBBUhR078HjPp/L6UANZh3HT9AOT7c0xVKgq&#13;&#10;ATnp7/5FDc4JbHOOP59/wpNuzvkkZGSD+H/6v1oAU7ipXqVHX0xzzx9aRl5yOAeP8/5x3qNmwMtw&#13;&#10;evf8R7+1OLkDcRg59eSfp2z2oAbtG4LgZ747Z4OCeAf/AK9RlQfmbp249uM1YVwfvfKSM/TPOB09&#13;&#10;P84qIggH2z6jn2NADSWwuTx9MgjPFVZXEalnZQFBJJ4/E54461Zlborjjv1z64/T2/x8E+LnxHtv&#13;&#10;DmmTWtu2+5PyhQc7mx0HH4k/Qe9AHB/Gv4om3ibRtJk2SsDjvgH+M9/YD6njivjW7uls8PdHJILt&#13;&#10;3z6E9Oeuc8/WrOravPeyz3moyebcynLnPcnhcjHAHT0rz7U76WVgJGBbHqcgdsZoAbeag9xMzDgE&#13;&#10;8e3Tp9abpum3utanBpWmxNcXVy4jiRAWZ2bgAD/PFZKkkEDr+fPtX7C/sC/sl3N/fxfEjxlbGMug&#13;&#10;a3jf/lnE2Pmwf42HA7gZoA+hP2Hv2SLTwBo6eMPF8SS6jd7Wkzycg8Rrx90Ec/3iMdK/UdSgASFc&#13;&#10;D0xgD8O1VrXTrKwtY7GyQRxRLhRwMAdKtlPlAI2tz655/wA9aAKdy5iVu5GcE8fX/wCvXiPjvUnj&#13;&#10;sWEjbyTg44Uevp9MfrXr2rSJbwMZj1GD9Pc5wPwr5m8ZXh1S6e1HKIRuPHHoQccmgDwzU1e7u3up&#13;&#10;PuDgdO3t2/pXIak20lScYAGB169/8816Tq0QRMRrtAHAAz7j347k/n2ry/VWI3DGcjoD6ntQBxd2&#13;&#10;WZnIUKO316fh36f/AFqoRqWYkcHOPofzqzdsZJio7/jn1zSKuSBgk98Edux/z+NADgPn+8MZz/8A&#13;&#10;W/z+tAUgYC46jjgc1IAOQxDYPB7jHPYf57+y4xjjHP1/zz6n/GgCJshsYzkd+nH9ah5JU9Menc/4&#13;&#10;dqmcZA2gk/yHb1x/n0pi8grgEYJ+ufT+frzQBGqfKRjAHsOmOO/Uen50/GAexGTnkn8frS5+QqFy&#13;&#10;NvQdcDjjpjP+PeghRk446ZPHbgD3oAjK444yfbp9fw4qMqRy3Xj24znj6/pzVnlcZ6jP5nqf5dKb&#13;&#10;tycHkc8de/fv1+v50AQgKSoGSD/X29v8KQAducD2JPfA96nRvnBXG7PO30746f5+lNbcQNvOeOP8&#13;&#10;8GgCFgdxJPB49MH1P4+lMLGQHJwT94fQ8AU8qMnHJOe3TJ4xk8geuf5UxjyG6A9vXr1/rQAYLE55&#13;&#10;78g9/r7f5zSjMYODk9OeOvr9cU07iA3QH0BJAHQYHp/9ek3YV2xgDHpz9Dn8h/KgBW2tvOM4wf8A&#13;&#10;Dj2/z3qJgQDtHPOeepBpxb5TglcdDwB2yPf+lNfBGOgBz6frz+f86AISw6YIwPTk/wCex604BgQw&#13;&#10;PJ/UnsevpTiAARgn/wCt7/57/SlTazADn3z7cnHP+e1AFiGPcyKvA5z9R9e3+fau80KyMrIQPmHu&#13;&#10;fzrj7EbyvYf49T1Hpx+NeteGrUsytgDd246459T9PzoA9Q8O2hiVRjIIHbPp/n8xXpVsDHGP88d6&#13;&#10;5PSowka89MDHXGOp4/z36k10TSiIYzgAHjgfn6c/WgC5NdqnfOPT168fQH+Veb+ItRISRFPJz74/&#13;&#10;D26VualehMsCecnnPPHb1+teQ+JtUCkoHyDnGPrz/ke5oA8/169Lu7EnGT+ORnkfy69q8zvpAXIA&#13;&#10;68noTz6Gt/UrlpX+U8E/y9DzXLsp81j1Gf1/pQA1AuWVeCce/b/9fP8AKpm2AgMcA9B0/EH/AD+t&#13;&#10;CjGzIIHpjH09efSmM3J4yCOufTvzQA5sDPPHUc9M+w/yaibCg9RjPPr3zj26ins2G55A6Z4BHr19&#13;&#10;z0/WvE/iZ8TbTw7ZPZ6efMuJcqBnbkj39B3P1FADPiT8T7Pw3ayWdo3nXUg2hVxknuM54Hqfyr4Z&#13;&#10;1bVrnU72W9vZPtE8pOTzgLk8Aeg7Vb1rVbzV7yS6vpPNml+8QSVAx90DqB6evWuNvLzYDCvUElev&#13;&#10;y56k9sn9PegD/9L8HZBnluf8+lUWBJIz+NX2bICjt24/nVSTqcjBoAiUHjjivoX4C35t/EcCk/dY&#13;&#10;Z9eoI5PfnA9a+fFwTjP06kV6j8LLs2niOIg4yQuOnfJGf89sUAfvb8P9SWTSYCDj5V/kP5/416zD&#13;&#10;OJgOcjnn1698+nFfMHwv1Yy6RbkvglFHrjjv+efb8MV7rbX25lwcE+3Qjt+ftQB22/OTnGSex79q&#13;&#10;f90jnIBP5n/PH+RWRa3IY9cA9eev0rSjbcwYHA5zwevb/PWgCQ7iDkYH4EDHb6Cj+IMBj6+x6c/T&#13;&#10;gU8Yboce3p9Pw/x707aDuyeT3Pv+fIoAjHO3cDgfr14xUhUkBhz7/wAzj/69M4xnOQM8f1z3+n0p&#13;&#10;7A7gSM+3P54x7fzoAUrwVGQR2HPIGD6djzUQJ43HuD6n9f5U48scnI+uCf6UpJOcnqc5APU56/4f&#13;&#10;0oATbn5TyR+XJ9M9ulMO0Ebeg/z05zUrFsdfu9j39M/QZpDvYAjoMAH9On+fqcUAMOAA23JHvxTs&#13;&#10;KylQMA+noOtIuFPy5Ix3+nX/AB/rSZAAK56H359aAGgneWxgjHYd8+npSMoKnBGcfnkHgdvTgc08&#13;&#10;gtgYwfz/AM9OvenEgoCVwOMc9P8AEHrxigD4F/a303zfDss6IMA8n6H9elfkVqCMLhowcfNj8c8V&#13;&#10;+3X7TumfavC0rYyG68A9j9PT+XvX4ta9G8F7LgcK2B15J6kDt/nnmgDPswUdZ8bQG/zx/nive/B2&#13;&#10;oGSJN2Qf0OOvHbHHrz714GshKZ6DOPp/n3r03wbegkQnluSRjnHHbv0/r1oA93kvYyoiiPVRznHP&#13;&#10;Q469fT0rfs4iYQigYYZ798dD1Ht/+uuChaOHa2cjHAz0Pp613OhXYlUbyOBweD36f/W9M+lAGnFp&#13;&#10;4bO9QM+2Ac1lXmngjKLnJ4x168fh0rrwy7sgA8HnpnPQjNQvCZQdwzjGfUfpQB03wdl+y65Hjru6&#13;&#10;e/av0q0mQy2KOckHHPH4kV+ZfghWtdbiaM8BgQOR36+lfpL4XfzNJhYHkqPw96AOlI2qT0zSgbDn&#13;&#10;bgHj/OPWnbjyQMsvbr17cfln9aVOOOuOPr6H8PWgCPaSeBgn/Hjj2FJ5eQMDIyTwOmP8/Sp+4GAT&#13;&#10;39uM8f5+pFIF7DkEnHTn345/z0oAypbJWG0jk/eH9CPwrHu9OEiNxtJ/n+X+ea7IQg8NyfoSPf8A&#13;&#10;zn8KjNtuBbse/wBfX8f/AK3agDzG70vCMVGB1/GuWvdFVz8wB9Pz7HqOa9ouNPMkZYL059ePYH/O&#13;&#10;e1Yd3po5x1z154+nT/PpQB8+XejtGzlhkD1/l/nNcvd6ZklyOcgcZ7Dp7D8K9+1DSiQOMHOc8Hr1&#13;&#10;zjp6f/rzXFXujEEFcKcn8v580AeOkNATuOAM/wD6sVo2l4Y23ZyF+vQdfpz656iuiv8AR2CeYqZy&#13;&#10;Oo/Uj/P4VzM0TxE4PQ9fw/z+lAHc6ZqHluMvyfxyQOw/pXoWm6irK3PPsAcc+vXpXiNpMRjnHP4/&#13;&#10;5/r6812OmagRhM59eO4/z/hQB7faX+QASCW9s/THpW+s+ed2Pp9cfrXmGmagMAA59u/qM/TrXZ2t&#13;&#10;4CD3APbP+eaAPjz9sS33eF55lXLpg4/zz3z9K/Ia7jxIOx5BOOmOnP6V+x/7V4SbwhcueWKk9vzx&#13;&#10;3r8c747pt2cjkD/dzxn/ADigC9Ew+xqduMA//X/z9K831bi5YDgA9+ufX+tejQFntSp+ZNv9eOcD&#13;&#10;06Zrz/V1C3LDp9OnH496AMdQQenHv78VHIMHjjFTBRj2/wA+lQnluuRQBFUidaRlweKReuaAP0p/&#13;&#10;YivHN+iMMKjEckYJ45/D8K/Yu2yIkLHkgZ9jjv2r8T/2KLvZrXlk5/eHr6kDAB/xr9rrNg0CbTyU&#13;&#10;HQflk8fjzQBb68AAj+RFOUj+E5/Mjqf8O9NAJBOcnB7/AK+vP8uKELMCFHQAYz6f59aAADbwDgcD&#13;&#10;0/z74/OhcnA6k9acQMhcnBx257HGO/8AnrSKpbBz14PPt24Gen/6ulAD8D7uOOT34/xzSsTz2Oc/&#13;&#10;X/PtSDJBDDIyM+/b8f8APegZbhhjnnn0/T0oAYT17d+nU455z2p4HfH6jj1//X1pVUAg4z9Tg+31&#13;&#10;pCu0DIJH4enfv70AMGVYkDg9/p7cetSRSHcAOB0OMZHNM25Iyee3t/TnP/6qag245z7n0Pf8B6f/&#13;&#10;AFqAOosrvICjoP6defxrqLdgcD6cf/X+nSvPYZivA+Yjp2/Tt+VdTY3CsBg4PPqfp/j9KAOrCAjO&#13;&#10;c5+tZ9xBlTz19vf/AOvV22YY9jjjI/z+dWWiVhuxx/j/AJ/z0oA8+vrIZORknk47+lfGn7VNisfw&#13;&#10;+vnx8whcg9ge1fel1ahx0yP6Gvin9r63eD4bai4Gwi3fqOuWHTP+eKAPwvt0X7YHK7s59j15P68e&#13;&#10;9L4kcKhDDcdo6Y6DvUIlaC8TBwzDBHQn8s8f596r6/NILUeZw7AZ4xkY6d+Pb+dAF/wLbRMs00vz&#13;&#10;F1PAPTBHUHtnpXbTQOFLOAQOFzxj36e/Nct8OoonyXIY/PkEdcDnHI9B+denC1V4WCD5eTnAGPb+&#13;&#10;tAHkF7aB5s46n3/z+PYU+OyaUZIPX2+gFdXe2B80grjnOccf5/H1qOOzAUPjJGD146UAcZPYpG6q&#13;&#10;gxjuen+Off6V+vP7ICbPD0XPJh5x/WvyouIwbhQvUHnpx689OP5cd+f1j/ZIT/iQBW6xx4zjqMjr&#13;&#10;7fTvQB9sEBgFJ6e2O35dKUDB5H+PX/OPzpesYwcdefp079vX6cUHqT0K+vf8Ocfh/KgBv3Qe547d&#13;&#10;fX+maACf4sA/qPr/APqpSN+Of1Hp3HI78f8A16Q9duOue4Hv3oAcpIUMwz0/IetL94884P6568Gk&#13;&#10;2gY+Xjrnrk9x6f560pw3y9sj8COf85oAeRwMdc/hn1/z70zaTnnI9/Tvjp+dOK716YIJzk9f0/z9&#13;&#10;aQDAGevf0OOpNADzgk88D/OCPxHH5UjEg564Hrz6HjpTgwUHBzjn0z/n2qNyRnsDnvj+mO/vQA8N&#13;&#10;gE7enT+g4/SmqzZxnk9/XH/6qQYbJxgc46cfT/P/ANcOT905P+ev4UAG0jgDj069sfl/+s1IgYSD&#13;&#10;B/rnH1+tRcZyBkH8h65H+P0pyA8Ec5+pHuT/AEoA63Sb0rjfz/h7/T9a76zudwGTnP4cdeO1eRW0&#13;&#10;vlY5HHAP16fnzXeaXebgqk8nPT0/L/P8wDvVIcdR9PY1SniznYOQPrx2/wA96fbSkoFb/P8A+qrE&#13;&#10;i5HC5B6fh/LPtQBxF/C3IPAPOfxrzfXtOM6uCBj+eOetex3tt5gOPp6/lg1w+qWm1Hz1P9P0oA/L&#13;&#10;39rWNbLw/cRgZXywoz6s+Bj06cjH+FfltfBJ5Qp4O76fUfX09q/UT9tecWtmbZT87zW6gDOSBlic&#13;&#10;fjz+lfl9flo5XYcAbsAevr26UAcxqpYxARn5QCeg/CsG3lMQEiFhjHTjOK29ZdwiqQMuoJ7Edenp&#13;&#10;/XrXPqhC7iOCRyM46dPegCZ7hnwXOSfbOSOTn/PNV2Dcq3A54xz9M1ZVGQjeNoGTn1HsOf8APpTJ&#13;&#10;fLClcdQMZOSPQk9Of85oAZFiR9vQ+/8ATNdr4UuVh1dFGSecnIB4zgDNcRHnlV6j/PX0ruvAtrLc&#13;&#10;a9bxwpvG4cHB65z9ffHpQB+7n7P9sE8IQPjAKRDb6fLzkfjwa+guuBjGT9Pp61478FbUQ+EIgq4J&#13;&#10;YY/Af5/oK9kJ+UYGB14Hv1/ycfnQAioWb2HTjt/Xihdy/dHPp9OM4p2D8pY4A7Y6d/8AP+NNPHA5&#13;&#10;A/Hqf1oAjxuxgYxn+X4fh3p5zwo9vxz3BpACoCgZ/Ac1JkEntwff64/L/OKAGsyrJ0yBx+HP/wBc&#13;&#10;0hyWOT1x+h4x+tSKBsK57j+Q/wA4owRllPc/5/HtQBG3Khcevv8A5/z0oAbdjGSAcY56cA5pyqcA&#13;&#10;5xj8cHrSDAK4ycd+mfoe3+BoAXOeV9Pb8T+PrTEbk8cDPpzikJHGDuPH455HXrQu4lf4v89ffvnj&#13;&#10;86AL1vJh1BPbgY9e4rutJu84B6dq85QqGGfmJ/D6c8f56V0WlXRRwpPHB6/y9c0Aew2cvygAcjj/&#13;&#10;ACKtzMGyR0P05/8Ar+lc3Yz/AChgcH8D+Xp+lbqMJAef8PfH+etAGPeoQxI4Ax755rzvVoSu49Bz&#13;&#10;k445/wD18V6XeRZ6d64nVo1KHAwRz069fwHT2/rQB+a37XupPZ+HLqBG2YiABBHWV9vp0x+Nfldr&#13;&#10;kSwWoCjDKuF+nX+ma/Q/9tDXGF2mlpwZrhVxkZZYVyeOv3iPxr85NfkHmEOSxH8OOM46/wD1x+VA&#13;&#10;HC304ZQsZwMc+xX6cfhVrwrYPfaksSrwCMsc8dBz6k+lZF8WL7jwvPb16+n+fpXf/D2wu7y6EERE&#13;&#10;KPgBmGQx64+vH+RQB10thHbSJGTggsSoPXHfH6DP1rMdVOcKVRD1J7Env/T612EunojeXFw6hmm3&#13;&#10;Envk8nt6D3OK5nWZRLObGzASMY3Edj6dvXjHegDPt0RvnIyBwOO/0/l9K95+F1s91rVtYxje7MCx&#13;&#10;6cZGcnt7V41Y2MTOByUGT0wOOmPzwOa+oP2fNM+3eKAMYCsqLz3Zhkk8+/8AWgD9TvBunGx0Czts&#13;&#10;5IjUk+hI7Y//AFV1iHPDEEn8M/5/zxUNpAIYI0xjCgegAx27dKtEAA8ZPQe+O3vQAgXIH4Y/P09a&#13;&#10;GUDrzjv0/wA+9OHde5H696aVwTj2HPTj8uPy60AMB7HkDA4z+FATOcHO715/GnbfmJBzgde3v/On&#13;&#10;dB0xkfiAT3PbjtQADJxk8d+3sM9uetGGGNuOCPcfkfyoyACueR7d/Q/5+lK2AoPUEnt/9b26/h1o&#13;&#10;AaW77unP/wCo/wBaOrHPXrznnsPyoOCRjkfz7Yo5ByeQvtnuP0zxQBbtJTvB6DOO1eg6bN5sakHj&#13;&#10;Hf8ArXmcRKn1H19evHH/ANf2rttHmAUKozjHf3/zjNAHdxvxyeTwOev1qrdr8pxznrjikhcck9f8&#13;&#10;9qdK2VLHqef0Hb/P40AcVqi7iQRt9zjt7d+leVeI7RnVs++PyPH1Neu38bN2478Z6+n415nrEasS&#13;&#10;3Qj6jPX9aAPnrWIRHK+c4BPoPXgf0rDtw0T9OR3/AJEV2niGECZznr056/8A1/51xJK+cWHGOfT6&#13;&#10;jFAHo2izNsHHI/PPWvSLKUMCexGPw+nr3ryHRLgDG05BPp0/z3r0qwmXaCMDAx6555Jxj+dAHnfx&#13;&#10;28Tp4f8ACFxITgorTH6RjIyfTPGenSvxFvHmnuZ71iWlupC3tlz1J9uuPzr9Hf2uvGgSxl0SKUiS&#13;&#10;7ZIVHcomHc98gnjH6V+cvmMZs4OxPmwv6fjQBzviKQQ2uwn5nIAwT29f61a+FOitrfi+1QoXSFg3&#13;&#10;ryeMn6ZzXMeJJjLcbC+do7D398V9Mfs1eFRc3SapctsjeTcOm5kjHI+nHNAH31b29rBoVpYQKrzx&#13;&#10;qFbbjg9OfQEnnn+VXdBskgLSxLy+S0mM7QvRV+v649KrvcwQ2xitoyWky2Mc4PQMf8e+eMVpWbie&#13;&#10;3a2gfeFXa7Lwg45A/lz+ZNAFjTV+0akSpJQPtbHueSSeegx/SvadOtmtbSRhgSHIz7tg4HfjHWvL&#13;&#10;tCgXJVQQQeSD1PHJ9ewNew2EKzrHIBuwm72wOwHTv+VAHSWCEKXY5IIGOOw/HvWt8uCVGDk9gBz6&#13;&#10;1VthtjVSCOR2/L16cfzq22WVuMD/AAxj1z3+nvQAwtyc9j9evA/xoAYkDOMZ/l2yRSGMlvl5x/j6&#13;&#10;+9OUHjA4/Lrnnn8O3+NAC/M+Mcde+P0+v9fWol/vMMHA68Yz/Spiu4E53H+Xrz/XtSBMEnOAO/07&#13;&#10;9D7UANY4z3Ofy9x+dIjfMGBx79OfekHzKOcD6Z+tHICsRypHYdff/PH0oA7nSpiFDH1x26gV2Ni7&#13;&#10;MSDwQfbrXnukSFhtHQ/175H9K7iyfOQRknnA56f56igDUnYbec+h7nGPx6dq5PUVOTIwyK6mZv3W&#13;&#10;7PTntzx2/lz35rldR+6fXOPT+ftQBwWsKZIGOcnB+o/A/pXjOrjdK+OR/Fj2/wDrivZtUBdD2OD6&#13;&#10;k/Xtj3rx3WSFYtwPXJPJPqO/4f8A1qAONY7ZGfBI/Lj/AD7+oNdhpUmHXnpnn/OfxNcgzAMD2zns&#13;&#10;Dx159+2R689K6rS8Ha3Q5AwD1Ht0zigD0O1YKg29AenTr61dOSQcY5xzWdZuVQRjkngc9fwx79/0&#13;&#10;rSVuRkE/j/X8ff8ASgBDgEMDyvOM57e3tzz3peFY4yAPT68k+uaAxB55/qfXt0Pr+nWmkgkHOduT&#13;&#10;zwB9D9OOaAEJxu3dR6cDPv8A4/4U05OeMkYH59hTlG3sCPf0/wD1/j+FYniDUhpOlXF4NodF2oMk&#13;&#10;ZYjgc/rQB8R/tYePYrayGjRy4N0TAnsq58xuPwBr87riZWVnIyhy3J68YAH0616n8Y/Ej+KPGlxs&#13;&#10;m82K0JiTrtB3ZkK49SevoARXhutXskUDJHgjn268ex/L9aAON1eZZrlyo5GB2PTv+PpX0Z+y34LP&#13;&#10;iDxW+pyp+6hxGpbpzyxz9Mivl5leaUKgLtIeB6k9q/V39mTwTHoXhuOWZMNtBYYxudzk5PXpjP8A&#13;&#10;LmgD7B0iaBSLXT49kFsACxAAOBgBfr1+n1xW7d6tHbwiBHLzlf4QCw7kqvAHoST+VYlrLbwxjCF2&#13;&#10;GeO2ew545P41xfinXJ8JY27i388bW28yPjtxnAPvQBBf6nbnU2sdIj864m/1sm4SMScABm6DGTwO&#13;&#10;PfPWvrt2+jWsWkpjzXO58k8KvG0HqT6/zrc8OWdvo1mZ4kBnlwztnkDsDn09MZ6E84o0Lw1LrerD&#13;&#10;Vb0+ZE8hZec4RDkjnJx780Ae6/DfRpNJ0WJroD7Xc/vpiO5YDAHfgDAHrXvukvlQTwfYD0ryzSgi&#13;&#10;Ywf17e3b8/5ivStIY89h+p//AF8e1AHUdR6nHbA61jXe37nvnn9K02bKjHJGfbA9PWsW7bB24xnP&#13;&#10;Qfy/z+VAHI6uoeI7uh7e4/zzXjeuncr8YJ/l6/j617DqoYoQw45657Dv9P8APHFeRa3wSSOPTHTj&#13;&#10;/P8A9agDyt0xLtHGO/TOD0A/z2rp9MJMfJxjjPqf/wBdc/dD9+dxzjtg85Gev8q2tMIBGTzwcdeO&#13;&#10;3QHp/n1oA7CIjaCQQD9PT16jjr+FSoerMck49+O319KhjyQABjJXr2z0/wA/rzVjlm+Ve4x2PHv/&#13;&#10;APq/nQA1vmJJPBPbrn9OnY/p1poG7JJzknIHbj/P1pWXJ3Hpzzn/AD6/ljFNLHBY9RnjGAOP89R+&#13;&#10;GKAG4ydy8knp/Qen1+tA3YPYAdCPTnn/ABHSpMjhiMgDODgf4dOxprADBOTx1+nXj265NAEZKhPl&#13;&#10;UA44PPU8fnTeQxJHIxxx29O9PIxhVOCOo9SP8egpjYJJBz9Mdjwf8/qaAI+B8zDJHuOo/wDrmkfK&#13;&#10;joAD/h1NTH3GAff/AA+mOfrTZF5Az1wcdiPY4/z/ADAGB85+b14IHr/9bFG3KgHp+Xbv7dv1phQs&#13;&#10;QWOBnHPqeTjI/mRUwGDu6Enp6j6579/WgBgxjdvOO3HPI9fzqMYJCsCQO+O+P6dBTtzdFOMehxx+&#13;&#10;I/z+FKVJPByMdMYz9Ofr/jQBA24tu5/p9fXr3qSBSJFGQV7Z6kHr+lNdRzwCcY68/n/L/wDUKkhC&#13;&#10;hgScE4+vPXn+v60Ad/pEiQoWdtoHJPt3/Svzl/bG+M0t4n/CJ6dIf9J5kX+7CpyoP+9jP/66+vvi&#13;&#10;L4yt/Cnhq4eWYR5jbec4IUdQM/l+lfir4x1y68Sa7eaxe5Mly527j91egHpwOwH9aAOEa7kRJJei&#13;&#10;dN3TPrivOry5e6nLHueMcf5xXUa9MVzbg5B564//AFf5/DI0DQ7zxBq9vpVkheSdwvyjJVQRkn2x&#13;&#10;QB9Efs9/DU6zfpr98m2OQvHCSM4C/fkz6dh619ranq7ys8FmNkUabFA7KMAc9RWL4D8Ow+GfDthZ&#13;&#10;Wi/v5IwqKR8yxLxzxwSctgDp1q3rVsdOhikUbmm529Mc8fn3z046UAamhzBHDDquR06DPOB9OT9a&#13;&#10;+gfAVtJLIJMHfLwOg6c59B7n8O5r590CNg0UZfLkj+HgAevOP85NfUXgi3ZliG0oIcOwBBOwEDcf&#13;&#10;TPQCgD3G1aGysDezEZRCWOeSF6KOnJ9q8wu5jdzy3GMGQk4btntj+tdLr2oZtorCM4BOWG4cegPf&#13;&#10;3x19RXLsueS2MY9eo6dRx+HHTI70AQPzlh0B9uT/AF5qMKSd2cZ7DjHHJH4U5xjaecfiOfqev1/r&#13;&#10;0YoUgZHBI9ep6cf16UALg9MZHYep9BQ7df68n8Pbj86cqg7VzyPf8/zpD6kZ2f1J/p3/AAoAiOQB&#13;&#10;3I6jB/A+ntj+dRHocHg+g/CpgAG7AfXr9aAq9D1P9fx7UAQsBk47de2fbn2p5YbmI4I9vTj8/wDP&#13;&#10;alIJfGcE9OnA6e2M/jTcE544PJ/H/Pv1oACcDg5I/wAPXHtURHG7BBPP9ORj/P404g5BBPGfoOP1&#13;&#10;9v0pg3EgKMEd8j/62PegBoyy7cdOoPT8vpRjJyBwc/T/AD+FLyBlRknnp/kfhSqCp5Gev49c5P8A&#13;&#10;T9elABlTlR1x7e55qIquSW5PAxyPz9+nb+dWSCVAHUe/Uj1Hb8/yqInPLck4yee3Q/5/lQBLCAQA&#13;&#10;38j+fSvQtFgDbQygoT/n17dOPrXA2Y3PtCkA/wB3pjPYmvUtEtycHHLY7++f8/lQB6pocO1E4wR6&#13;&#10;9/8ACuyHyLgjj155/wAnFc7o8HyBmH+ent/X/HoGH7sYOOn/AOqgDNuSDnjj/H+tef684+bccAj1&#13;&#10;/L+X+cV3t2WCfKOQOn9OleY664G/5sdfyJ/X2/WgDxzxLcYyI25AP5CvLXUFzjgHt1rvPE025nUN&#13;&#10;kcnuMjv/AJH41wW0Mxyeg7gj68e1ABd30Om2j3E5wsYDZ9cds9cmvzt+OvxEm17U5NJtZN0URw5H&#13;&#10;Rj2UewHt169K+gvjp8SY9B09tO091FxICqnO7nuceg96/OnVdRZy80zl5GJJc8k9cZPT8++cdqAM&#13;&#10;jULpIgUPJIGOOcD8f8iuSYiQ+mT/AFqzd3LXMpdj1PTrjnmun8B+C9Z8d+JrPw7o0TSz3bhThdwV&#13;&#10;T1Jx6etAH0N+yd8C9U+KXjS01OS283TLGUfeX5ZZRyAPYdSfpX9CXhvwpD4d0mLSIApccyN2Zz1J&#13;&#10;9gen4V5/+zF8D9P+FngWwtoogk5Q84wxzjc5PHLHj6V9K3GnosaryGOSRjoCKAPH7zR31SdIwMJG&#13;&#10;eOBgDPNUfEdvDo2lSLANhChc9xx2z7D/AOvXtiafDZwtK4wSDjI4A6/lXgnjvUt7mJgCo6A92I+U&#13;&#10;fj1I6Y6+lAHgdzZ24u5bu8BxIBvGTnZ/Cg92757c1hzO00plkIBJJPQDPGBgdMegq/qd00zvEHL8&#13;&#10;k5PzBmPUgenp6DAxWYMHG3qeuR2B9OR6f56gETMDhDkY5OMdvr6ikH3juGA/6Y69z7045fBIySfX&#13;&#10;r1yQMn/PpTFDYAGcA85xz+Htz6/TjNAEbBQDj5eOc+/P4/56UNgMAR+f8h+dSsTtVc5JzyR6dvT8&#13;&#10;DTWBLBs84/yemDn/AD7ADQR/F1BHH4dh9OaZjaCTwTyeB6/1705uPlxhTn2xx0/+t3oBI5A+g56d&#13;&#10;T27UASJgEYG4kjGOmDziuu0K1LNkjJGM/wD165OIMcnqD+J9SOv5Z/lXpHh+AMoYD5jzwf8AOc55&#13;&#10;x/8AqAPUdDgVvKHYdf8A63p2r0q2TZHtC8HPSuL0CJsDuRj+ld1Eq43Y+U8//r/ycelAEUzgRj2+&#13;&#10;hxjt+VcjrFxiFj1A6j8ev4d++K6a5cbcL09j+gNcB4gmPlMoOCAR14x9TQB5Jrl0rFmBweev64z1&#13;&#10;/wAnjv43qcwlmYAccenTHf8Az/jXpOvzv+8PQ4x6n3z+fHtXmE+Wdl3EHnqPz5+vSgCKGIu4bGQO&#13;&#10;3pjrn64rYjiKrk5JGeeOB3xVWBSQDjnqRz/Pj1q6Ez0Ocdc849x+H1/pQBGMAg9N34kY/A05QMDa&#13;&#10;ME8+v5/SjAGSSCOp6cc8Duf8801cgds89/5474oAQqB+h7cc8Yo4wV6jtn/DHOaOAeuAfqMnHTp/&#13;&#10;9f60xgD3zjrzj/P09KAI8c9SQM9up9ce1LsMiHd07dOn1/rQeO2MjjkjHPP8/wCQowdzDGOmMnPf&#13;&#10;6f560ARyIN5OMAbSTntUO3qqjkcetXSpU/XGcfnjnp7Y+uajKngngcDg4/L/AA//AFUARqg4JHXt&#13;&#10;nqPf8frUeNylscDnknvzUnAYqgx1/L2H8uOuK5vxJ4is9B057qZlDBcqOnABzkfqc/SgDl/iF42s&#13;&#10;fCmkTXEsoV1XO7GduRwOuck8Yr83vF3iq612+fUrs4ABCDH3F9D3yepz3rrviV4/ufFuoTOHzZRM&#13;&#10;Qv8Atn+8R+g9hnrXhmq37yAICCTz09etAFLUNQ81yVIPXPHp/nmsFt0jkk5JqVsk4B5PfHWvob9n&#13;&#10;L4D658bfHVppFrC/9mROrXUwB6f3Acfebpx0GTQB7p+xX+yrqHxd8TWvivXLbOiWkoMaODiZ15LE&#13;&#10;Y5RT+Z4r+kHw54b03wto8Oj6agRIgM/7bev9BXI/Cf4X6T8MfC1tomlWywlIwp24G0AD5QMdOeSe&#13;&#10;p5r1EKVJ5znHH/16AKoRsjAwPXv7DFRu3kqMnJP6+uTU80ywgvIcBc/hXmXinxSqutjbvhnBLFWw&#13;&#10;23so9C3HPb8RQBg+LvETzg29ucCQkKD1Cjgsfb0z+FeRXKhUIPzZGSSANxxx+fauruBJK8k0r5dv&#13;&#10;5DsPYVympkCNuhx39MfT/IoA821sqxdM888e3fHbk557815DrTBN6kYyevTt0P0zXqmuOWznnJ6d&#13;&#10;O3TjGR9frXjWtymR9yHIPQDgYA7dfT1oA5th5jnP8R75+p798d/wqyiBQHY5zjnpn1pqKN5PU/Qn&#13;&#10;JJ9P5Z9jVhlXAfOCPxA9Cf8AP+NAEedwA4z1+vHPU/8A6/WkGBgjgcjpjtyanCjaS+Cc9Mf0+vT/&#13;&#10;ACaiIYEqvAPp6n/H/wDVQA0KpzxwOnPfsfeoyMbQBg8456Z64qfkDg8nH9cdv/1dKZtPbkD2/MjP&#13;&#10;86AICvXcMDnGfu/h9fxpCoU4I6Z56fXFSFQTgYwP5Dp/TNKXIbrxx2H6D+poAjIAyQCQOfwHY0hJ&#13;&#10;GMEAkgf/AFz/AI08noAMlucYxkEfic/pS+US5CnP8h9M/wCf5UARD5QpB4AGR36n/P0/CozsOf7w&#13;&#10;5/DPOalySTz34zgHp6g+nQD60wIScjjPPJ6e3rQBCynAG05A/D8f8/zppwTwORjn+XSpnAXgDJ6d&#13;&#10;fr+P+eOnEbKpIGePbPp39fYcGgCIoWBUnAGMf579f88UNjG48A9+T0GAfWnlSM4OT9ff+np3/Ojn&#13;&#10;aduOT35/z78cUARsQB8w5/n7nvTDk44569PX/P8AIVK24gN/+rjjv64496Xy9/UgA9//AK3+e30o&#13;&#10;AhbJGMZ7Z9f8/wCfd6AKwLd8Dpz7f/XpNqtjnI+o+o547fl6VchDAgIeOgGc9f8APWgDb0m3zICq&#13;&#10;DB9sgcng/wA89ua9p0GBYlEuAcgc+mev4nj+VedaFbblTjCgYx0x+GOh7V63p8YjVQRjGD2/Ij6+&#13;&#10;tAHYWp2n1xwfw/z/ADq3c36qpyc/4en4D/8AXWQreUpDHAB/l24/+vWRf3bKCwbj+nvjn8sUAZ2r&#13;&#10;6oEVwxG719ee3uPyrxjXr3fIxIzz0/l/n3rrNc1HgqGz14LD8B0/z/LyrU7hpQ271456dMA+nv7U&#13;&#10;AYdxMHc5I5/l9SB6VXCHgnnPH+fpzSsWZyvYH8ef5e+ORSYIPbBxj8+n49v06cgC8ZBA3E/168e/&#13;&#10;c9ufaqzEADPAAz/kelTs3y9Nw7Z756//AF+1eI/Er4k23h+0eyspPMuJBtCqTknoeeDgdyPp16AB&#13;&#10;8SPiZZeHbWW0tSJLl8qqrjJOOnsPU18S6vql1qd7LPqc+92OScZx7DrwP5ZqzrF/f6teS3l1MZJG&#13;&#10;5ZugCnkBR2A9B27964m5vzCSkGN4J+Y8gY9+n40APvNRCAw2wIyecjuPX+lc46lc5OT171O0pUna&#13;&#10;Qcd+ufzr6O/Zw/Z18U/HjxXbwW1vImjRSjz7jB/eFSCY0Pr6ntzkjigD/9P8Gc47Yz/nkVA3f61Y&#13;&#10;Ydeef61CwPYYP+etADFbpzXWeEro2utWzDjLAfj/AJP6VyK9fT681r6U/l3sMmcFWBB/kP8APbjv&#13;&#10;QB+wvwh155NNg5BG0f5PP1r6YsdTBC5JzzjOc859fXivgb4La+H0qBC2CoHYHkdf/r96+sdN1dcr&#13;&#10;k9+Opwfb0/X8KAPd7TUM43cH275J55rqLe9zj+I4OP6YxXjFhquSAzdO/GeepPT0rsbHUlYja3T/&#13;&#10;AD/9f/IoA9LSUFAFHP1x+eKm3EAEMc89eh9ev/165exvwwCkEA+pHfvj+lb0c6sMIeT64P5e/pjF&#13;&#10;AFz5Fz6j+XXP1pGAbHHB/L/Gow4ODjkf/rHP1qdQSDxn8cnt9PTn+XegBDwDjjHp0Oe9HRsZyePf&#13;&#10;vjPWn9mwSCeef8P58/8A12kscA5B449OvPv70AISTwRkD17+/wDjQdu4MTkN7e3f8KfnGdpHGOnI&#13;&#10;/l65/wDrUgDLhcYyT3/l/P64oAYVPHPBz6Y+v/1/woC7XOOSP/1nPb/Pvw84KgdgDyT/APq/+tTe&#13;&#10;CPl5Ue4/Pr/jQAKCMNjn5uOfX+X+RSHb0PAxz/jQcKwOeR26d8Yx/j/WgjgqRnHt6jp1H+FAHhHx&#13;&#10;0sjc+ErsgZ2ofb8zX4Z+MoRHq9zGcArIwwSeOTkfQV++/wAU7X7T4WvUYZwhzn17jP8A+uvwh+JO&#13;&#10;ntZ6/db1P+sPHqf6fjQB56ij5iGGSR+fSum0CcWc4ZjwMgZOMD0rl43UHB7n1xkc9v8APsOaUSeR&#13;&#10;IGIz9R3Ht+VAHtMesMzeZuOCP6dzn0r0fw5q6yKNxwSMgnBzg/57fjXzKmvMAASBnOBnkH0x2/zx&#13;&#10;Xa6LrktuBJI4A4yP8Ouc5+negD6aXVVBCBzn39T0I71r218GXaCGBzn6j/8AXj9RXgVt4ngd8u4G&#13;&#10;3HfPHY4/n/kj0HRdWju4isTbiccH69cdcf4fjQB654fvWTVYdrFSpHX0z0z/AJ+tfoz4EuhLo8D5&#13;&#10;3AADv+uOnc/nX5e6G841GORpAQrZ+n09u39a/SP4X3Bl0WLJwSARj05yc57/AJ+9AHrKnPGSSc/p&#13;&#10;yf5VIv3sZ68n6fiPx61GhbAJ68+345/+t+FSbgeD93+XfPbj/PrQAE55GcDHH0PPSgkDnPTA/Pr7&#13;&#10;d/60MNpy3AH1zSoC3ydRnn3/ABxx+HWgByyKvy/0HTvwMVdTYT83OT6H8P07f41nc4BweMe2Pw//&#13;&#10;AF1YhfaVABOMA8e3+RQBpLFuUnrjH8vSqM1krZ9ePfr0NaMLKwwcED3/AAHP/wBbNTiLooGCe3+e&#13;&#10;/wCNAHFXOmgkjGCcj6f0NctfaLnnrn6cE8kjv0/wr1eS2VgTjK9/x+h696yLm03nB6j17ZoA8Pvt&#13;&#10;KVcqOSec8H9fQVwWpaP8xKqCSOnoO3X6YFfRN5pokypxgjn/ADx+orhdR0kovTjJz6e36j8OOOaA&#13;&#10;PAprcwNtkXJ59+n+FW4JgABu9B/TOevvXbato/mKSq4I9q4m4tGhcHHOe/H1xx/Xp+NAHW2F/tID&#13;&#10;Dg+xPB6c13Wnahh9xOevHHGffn/Irxi3mKHI4xj/ACPQ59a6uw1Pyj1+pyenY4/AfrQBw/7R6/b/&#13;&#10;AAdP5g4MZPPcgHHH1HqK/HDU4/3pcNuYHHXHsf8AP/16/Yn4zzfa/B9yp5+RgT06jt+H/wCqvx91&#13;&#10;dQtxIW4O9h6dD/L/APX1NAD7WYR2u1eSq/XP4fzrgNYC+eWxwevPfv8AT2Fdbb3USAmRthOduD6d&#13;&#10;Mf5/rXMansm3Sxjg8/T2/KgDBD+/Xj8KazDI98U4IW56VIIwoDHgn/PSgCCRRjcDz3qJSQalkJ/A&#13;&#10;UikdT1H54oA+2/2OrsweKUTdgmT6YB/r3+lfubpzl7SE99o/z9PSvwD/AGVrprfxxGATncvQj1xx&#13;&#10;6/hX77aGd1hbnjBRfw4GOP5frQBrnGAw5PB598Y/CkwDgEZHH6e2fypw4BVl5OBn39Men60gJwAC&#13;&#10;AB+HX/OR/SgBcAkEckY+U8Dk8+9KMMC/fr+P4/p2o+Vjk9RjnH5Z+oz9Pc0vKllxyDyf8igAJ69v&#13;&#10;T2ORx3pQflIYZJz/AC/qKNqnPqc9OPwPTmlG04Pc59OP/wBX+eMUANzhQqj26e/T8OeO9GQV9Dnu&#13;&#10;T+X4CgqNxVTnPsevHT8e1GxvXOT3GP6Dv/nFACAliEHB5/DPbPrn1oHUkcjpnsPWjCtggk88n65H&#13;&#10;p/P/AOtTioPBPBz/AJzjHHY/nmgBMk4I9sf4np/nBxWlZ3JT7xB/l+XJrOOChyM5AHoTz6fh/wDW&#13;&#10;NCEITtzxyfpj6e3SgD0Wwut6hs8j9a30kDgccD/P+fSvO7C4K9TjGB9fUYx/PmuwtZsqOSPc9/8A&#13;&#10;Pf2oA0ZlBxk4A/X05r4u/bIUf8Kt1NmBx9nbIGMn5hX2uCJFAz8wH+PTrn/P1r4u/bUDD4V6mqc4&#13;&#10;h/8Aai8E+3P8+tAH4HJ/x+L5nG0HGOxHPTj1rN8RM00e4Y24Hb07njitHdtvwq9s9/r7fliq+trG&#13;&#10;0G4AkFTxjIHOeen5UAdJ8LEjPmbz85ySQevQdP6177DpaeQ+8bd2fQY9T/8AXrxf4LmAXjKPmlIb&#13;&#10;humAOPxzn3/WvqmC0juojIi5BGeew757n/PXigD581ezk+1sUXaM/KOeTng/5/Gq89i/kHOQOvP8&#13;&#10;89s16Pr2muLltigc/e5zx147fh+OOtZF7pohsS+BgkjgYx6fj/8ArPNAHlRh/fBlGQCAR3Ppj8a/&#13;&#10;Vr9k5gdAChSoKj8cV+Xps97bWGcNnOSMkHr/ACGOn4DNfqf+yqm3QNmcbkyRxjr68Y/z9aAPsJBg&#13;&#10;5U7Scg4P09c1KgVcYOMDv2/HpUcbqQCCAB79PwzjHPr/AFqQkfcyT69+vUH/ACOf1ADB3fMcgZ9i&#13;&#10;R6k/h/nFIVCnHUZ4wOp+nFDbnIAHH8s9c54/l/ipwDjGc/X8Px+tAClVyefu5OOO/X8qDg8MeOuT&#13;&#10;0/zxyKXjqc/lnpz/AJ/OkP8ADyGI78ce3TmgBvX+HHQ8H17/AIY9f/rqMDtj6/z/AMmkAIKk8qB9&#13;&#10;M/Uev1P+FKuC55JznjpjtgY+tADsAFccnnGTx36/Sk7+uPTFMyxx34OfUj/6+eaccNlcZHGO/wCX&#13;&#10;9O1AAWOSTxn/AD6dx1qJiSRtHGRznP8AninNyTjk8E4zyQPpx9T+WKb67FBxjuTj69Mfh/KgBcgt&#13;&#10;/sn8RkHOTT+QxyTjPPbp/n3qPBBOPmzjJxk/lRkbizEY4PA4yfXjmgCdXXHB/L+grf0242uFBwR/&#13;&#10;h7eneuaQbW2Nwfx9Pp/+qrduyhht4x7DPpjr3oA9esLpZIuuQP510CuGA9T/AI/rXnOk3ZbCg/8A&#13;&#10;6+4x/wDXrt7Wcsoz0/oRQBLPFkHHf09zXLajAGRlIyD7/wBK7EgMOB/n0/z9Kxr2FW4bjJHqD749&#13;&#10;PzoA/GX9um7C6pYwqRmW7kzz2ijVefTOeOK/NrUHZZSqjc4GM59evPavv/8AbfuzN4ysLYuMAXcm&#13;&#10;DzndKApz/wABIzX59XcbXF6+ThAwHP17GgDkdZIWTYpyCecemBgGs+3MjMPKHPckHCj+mMdau60p&#13;&#10;Fyy4IxxknOcZz/8ArqaBXjs9i8F03frz+nSgDNIxl3bJH684+vrz0qizMc85/lWhOYEiEMZyQSS2&#13;&#10;TzxwO/ANZwzzzzz+PtQBMjFVKjIz/nrXqPwwhabxTp1vgYMiZzkHgjv+o7V5jCuBuxn8+hr234I2&#13;&#10;jXPj/TlK5G/J5wehIHPuPz4oA/eX4awiLwlZSKNpfLEfVu3+f8K9F4LDPBPP/wCo1zHg63EHhywV&#13;&#10;lCkRKeMd+nHP1rp9u4dOOnQZ/wA/z/kAOPJGDknOMc+nX0xQrbsgjg5446jv24pu75xg598/r3/z&#13;&#10;+j48pkk7c559/wCf6UALkZDKMDv26foe2KawOT3Bz/nvTmJB4OMf/X/P2NA3chcgfX9aAEyxJZuM&#13;&#10;e/8AjTScB8A4Pp7+/ahh1yOB0+o9Tj8//rVGxz15H8/b/D+fSgBSuFIJySeOenqf8+1IC+RtPT6Y&#13;&#10;Gefx5qQYHyk5x2/P/P8AnlFGWK9CSO2e31z6+lADVUZIxkj9O/X+dHHHfGTgZ/Qfj/Kg5BOM5HqP&#13;&#10;8np/+ujL5A6kc8UAB7Ac579h/Sr1q+07lOBj7o9ecn/P+NVBjG1uSemD75/X/wDXT1LK4wCCM4H4&#13;&#10;/wD16APRdNu9y4b2+gxXXW8wYD3GMnse9eXaZOQRy2QOvpjr+feu4tZsZ5wKANuf5o8Y68+n4kcm&#13;&#10;uP1NkWJtwwFBP0AHIB+ldaz7oyRwfzx+P/664HxtdHT/AA/qF2nBWFwufUjb0+tAH4e/tX60Lz4h&#13;&#10;xW2f9TC83HTM0hxj3wK+M9TmM05SM8LyffHr+PbNe6fHnWW1T4meIJlkOYJFtk5xxGoBI9txOelf&#13;&#10;PkrI0bnJJOQePxyDz+v45oA5e/kDXBUDATCjnPTvXrHgR5oNOCRKDJklC2ePcH3968dl/e3JC8gn&#13;&#10;rjk578V9H+EbCWHSYgg/ekKOfRvmwc47f4HvQBFfz3AWUBvncfO38ROM/wCHNc9GjAO5OXl2hRno&#13;&#10;PU/Sui1CCaBniC7FHzEt1Oe/H54H5VmWESSyhuCgPGehUdSffPT8+lAGlaQpbQIJeHk5wc4GDwPf&#13;&#10;1+lfYf7L+ivdar5+BseTeGA/iHHX04r5EYNMQihd0h3dR8oB4447dvpX6T/sraAbXRxfIhQGPcwP&#13;&#10;JbeeD7cf5JzQB9oJwoCnpx+XTH+e1TfMeh9uP6Z/rUC9v4jyevUdhz29qf8Ae+XqPbv34/z/ACwQ&#13;&#10;B7Ec7e/Uepz0/WmE5BDDAPOCOM/Sg4U4JyB79efU+tKRyMDAx/kY6e3egBOUyDxuOP8ADvzxSjBA&#13;&#10;z9OenufwwKYQBlc5P5896kCZAXORnqf5/h9PWgBpbAGeR/Lt9OKTK8EDH4+o45/nT8tkbTzz26+n&#13;&#10;Q/zpgUEbWGP0AyP89s57UAGAcEng8evbn/Panrgc5xyfX1pp5IySce/Bwefy70iv1Oceg+vX65/r&#13;&#10;QA/DE+2Dn14HXPT61v6VJhgAc5/Pn1/zzWCqgkrjJGM4x2/zzV6yfaRyQRgc9c+v8zz3oA9Hgl3A&#13;&#10;dgen+e31q6/MZxxyR75x/L0rEs5Qy9RkcHHv1FaoZdo5yAeef5evWgDB1Abcs3IPrj+VecammAzK&#13;&#10;cAdfYHp9fpXpeoAFN2MdPTv7H/P5159qakKeMj3/AKgdz6UAeK+KIsZZvvAdfw4x/jXmUpO8nOT0&#13;&#10;Hfr/AJ/pXr/iK3yrt0x/ng+1eSXaBXO7BH+f5/59KANTSZSJAoOBjt1P5+vfnvXpVvdww28s8j8I&#13;&#10;pY5Pp6j/ACeleTWEoRu4yPbp7f8A1q0vFusLYeGLp0bDyjaOSODyf5f560AfnB+0j4nfWfGzWaHI&#13;&#10;tELE54DynJHfHGMmvme6mmEMzucEkfL+uT/jXYeNtXk1rxHqeqzHJkmwpxkkLwD+XTjNcFqBcWzt&#13;&#10;uyAvBz17n/P+QAclOzXNzsjJLyMFHXq3AyfrX6H/AAY0qPR/DVvczMEQR+WC3cnaW24GSS3A7djX&#13;&#10;wN4WsZNQ1+1giXLBt/PIG3oSPr1r9SvDGi/YdDs0n+Z1jGF/gU9gB29c45HbnNAG7DFNqMXlSK0U&#13;&#10;THIjz85xzluvHt09uK9JjnhtIRaqQoPZewHY54/+v+nnlpcyiYx2b7ZfuNIByAeTjnGeeD9a6bT4&#13;&#10;Dc3Yso+UQ5bvuPc5PPGcdf1oA9D0SzmvGIgGBsCgeu88n8BwBXren24WTykO4K+0AAcBD0yPTjOK&#13;&#10;4Wxng061ENupco8SPtHzAHrj0AHU+mQK9P0qDKkABQgJHX7z5Y5z16c9evFAG0Nyk4GMj256/p/W&#13;&#10;lbBLOARz1PPbufTuKdnge/TBP6j/APXSD8wO3Prxz+XH60AAzkZPJ49/x+vX6U9WyQueDxyen+GK&#13;&#10;aBtAPUjIH4jsP/r0v3FHHBOOn4cfpz+negB6qODjgZ/Q+w9qQsOAOQMnHvn+VNLAYAIJyfT8++fT&#13;&#10;9T2qMt02nn15PXv/AJzQAobgccD688daeGBOOh9vT16VEc8tkHtjtj09z6VIvA2ntj6e49c/XoKA&#13;&#10;NvS32fMcZPcfj+tdrbyZPPTIPGePxrz+yY+buzls+o5H/wCocV2NvIAEbO0d+3/6v8/SgDopWYxZ&#13;&#10;6np9cd8VzeoZYHIHOcYJI6enpW1vVlwDwPfn+X64rn78luN2Cfc8emfSgDir9z5R3D5TjP07j8K8&#13;&#10;j1sje3PP5H+n416vqDAA4GSfT0HTPQY79q8n17BYu55HTj/PpQBxswJYIDkkDsMYxgd+e/061vaX&#13;&#10;KokBIz047+v4Vz8zMWPHBwB+X/1+a0tOZQUwMFuOeeT/AFoA9R0/gK2flz6Y/wDr9/8A9da4faTw&#13;&#10;CT36fjxxWBpzqqgbWHT04Prg+mP5V0CqNpHb09Of5f8A68UAIo3ArjgY6+x64/z2pQCuCeAf19BT&#13;&#10;SMcc5PHHGPw+uP8AOaZlRtyckdh3P+f89qAHljj0OP4sZ/zxXzR+0V46Tw34XnS3fE4Riq9PnYYX&#13;&#10;nn3P8q+j55xDE8spGApJ7YxyTyfT/PBr8sf2l/FsmteIY9Lhf5FYyvg5AzwoJ7Y9PzoA+U7qQSF5&#13;&#10;JCXkfnoTk9z/AFrzrX7jc3lZwByePf8A/X/nFdnqlwlrFI79VUbcE5z6D/P9K8rvLjzZ2dzke57f&#13;&#10;WgD0L4W+G38ReKbZNm+OB8tkcEnoP6/ga/YPwtaDRtEtNMtUyFUFsgfe755xXwN+zN4TxINSnRSS&#13;&#10;fNO7gcAhcnI9v8nn7rju0kcQliSzAbQ3y+2Ov5+tAHcvfmGAvLcgMvB2nhQe2f55NcHDqdlNdTf2&#13;&#10;bGHc533D9gT0UnmsnxBqUcCtbyhpXydsSfez2PoMn+I5x254pmgwy3MiNOVgUEbY05ChOpLZySeO&#13;&#10;fqTQB6V9rP2eTyW3OBwW6M2ec+vfHbPpXq3hS0NtZrITtBUADn6n25P+c15joemNqTCdkGIyQGB2&#13;&#10;qHHQAe2cn1617VYQi1gigUHAAB/r7euc/WgDtNKcqRk8DHPUc84z3xXo+lSDjjk+nb2xXmOlMnmc&#13;&#10;/MTj3HPf/HAr0HTGxkkknjv3H4YFAHZlgycDp/Mnn36VjXb5Y98ZH/16vB22YPU9/X/P+fbHu2Kj&#13;&#10;k8D6/wAutAHN6k37tgT1H/6//wBVeSawd2/JyQD36/TH1r0/UnBifHAAJ49c8Y/Dr+VeYamxcFs7&#13;&#10;TyPTGf0oA8wu22yncepPQ4x+NbWm/LkggZHYjn/D+X86ydQyJ88A/TH6Z/z19a0NOyWCjgDnpwcf&#13;&#10;4/X+dAHawEAKwPGBxjp9fpxVjdlcjkdcfl0/XFVIVBCgd8ZxjgZ6/wAv5ZqyF2KQRtJ4Bz/M4FAE&#13;&#10;nLMc5GPYevJpuGXAVsdO/c9Of8/0pSFGSeSvbIGT/j/n2CdF3H5SOORj/HH1/SgAJYle5HH64/r/&#13;&#10;APXpwY7skZ/M8j/9eKiUZ2HOcfy7f4Y4+tKDyOO49v8AP+etACEkZOen+PH8/wAqZ644K98ehpzY&#13;&#10;GRnOOeePYH/P+FMUkqdxyBnrnt2PXjvz+dACZf7vQnjr19R0P0oO05PUDHb+fP8AKnNgjDE/4f8A&#13;&#10;16j2kZLDjgc9Sfbt7UASsGBDYJIxz0znn/8AVUQHRSckduO/b/IpzMA3y9vr2/z70K2SRnr/AJH1&#13;&#10;x6D6UAMydy+/P4e/+evrTVC9uDnt656Gl3ucFugHHf8AD8vambRw3Xj6cf1yfpQAmeWOB+Ht6/0q&#13;&#10;N50s4jO/CIu4+g289P5U4/7QyOp56Ae3bHf8PevC/jR49tvC+gTp5uHEZLYOCcg7R6jPSgD5S/aZ&#13;&#10;+JcmrXp0OzlOBh5MdNg+6nX9K+Jru9BjZmBAOfmOOpz/AJ/OtrxDrdxrOo3F9dMWkmdm5b16AfQe&#13;&#10;lebavfuQ1snGDjjH5ECgDJup3uLgyOck+3p2r7T/AGaPhc14o8TamrIJ8suRyttGQWYdeXPA5718&#13;&#10;qfD/AMJXvjTxNZaJbcCZx5jZ4WNeWJ78D0r9vPAPgODRdBtdKt4Qkl3GnYfLCnCJjtng4/OgDmrH&#13;&#10;RGbz9WdBbIMKsfYRgYA6dh6dea8f1rdqGsOkRMmD1I4A9B0wffFfVnjO2+w6UbeAhS7HPvt6+/07&#13;&#10;e1eMR6PBpVqNTmGHz8ntnqcHGP8AGgCjodnHplr5s3yyH5RkAluOmD2H+GMGvqHwoIrG2Go3XBeM&#13;&#10;M6pgE/3VOOfc/r1r5e8Pu2s6yhmBeKJQ5UAA7FPAI9SeT+NfT8r+Ta29gqbSiBn4/jPY/SgCKWXz&#13;&#10;Znmc5L8kYxxnjP5+tMXa3TAAI4zxyen+NRnK9Bkfn17Dp17/AORUinli3I+mRnjnP4YNACepzgDH&#13;&#10;c/r/AJ5pANp3Ho3cd/b/AOvSnlAmcAdO3+cUqrkBScY78ngdcdv8+9ADcMHODxzye3ufWm7RwBxn&#13;&#10;n25zyfpT92cknJ7+3fP9PSm5UK20nJ49cenp7cUARkk8DBHHtjHp7UwrnjnjAzgdex/l/nopweBx&#13;&#10;j/Oen/66cFzk9cc+/T+f/wBegBpAIOCQCecdh2yKiKl+Qw78/QdMYwP8alIHc49Tk/1zSfKDxgAE&#13;&#10;fpzjt+eKAGMvyjB4/wA5+mP/ANVQtkODjcMnnBOMD/J+n0qUckYOQPY9D60wqB34J9ce2Og+lACI&#13;&#10;AMc8/h24H+RS8YJHIAxgj+X+f5Ug6BsZIHJPc+4/w/GnAA7dxyRnqfX/AD0FACMWA3Y9+vGR3+lN&#13;&#10;OR0GR6YPOcUhYgFsAn8foP8AHH60rHDdcjjj39SP84oA09Lj3MDgALjp2r1vQocsvHHB+Xr/AJ/z&#13;&#10;2rzTRV/ehsjtjk9ffpg8169oMZ+U9j3HHb1/z0oA9J0yMKg2jpj2/OtKU4GCeD759uPrUVku1F3c&#13;&#10;Yxx39h/+qnzZHTjP8/Xj+VAGTeMDGWbkgdv6ivJ/EDYUqeM5x6j/ACev+cenakwC4Jyev9c15N4j&#13;&#10;k3Iwye/I9h+GD3wP8BQB4d4hdvOAx1J6/wA//rivJPG3iWDw3pEtzO4T5SwOedo6nPGPb35r0nxN&#13;&#10;exWkclxKQiRgk5PJ7deT+g+gr82fj78Sm1a7m0e0k+QN+9I54H8IH168+1AHivj/AMYy+JNYnvZ2&#13;&#10;3xAkRDrgehGOvr9K8av7xrhyhOFB/wAg9quX2oEgheST9eB+vNYZZmJ4/lQA6KOSaQJGCxOOOv8A&#13;&#10;n6V+1n/BP79nU6dZR+NfElqBcXaiT5hykXBVRnuep9vpXwj+yT8B7/4teM7e8nhP9mWUqE5H35AQ&#13;&#10;QPoO5r+lrwL4M0/wjoFrpNjGE8qNdzAYJYAA4zn8KAOht4SiKiIERcAD2A6CrcdsoPmOOT689K0h&#13;&#10;CBjA9O/f/PvUNyNinacAD0/HPP1oA4zX51S3PODz6Acc5J9B1r408b+JBfXjxWpwoDJkgZIzywPq&#13;&#10;3Y9h6V7n8VfEcdjavaI2C6bSv8RDE4A926+mB74r5FmczMzMck5yATg9semPr0GKAK5wM9/z7DoM&#13;&#10;VC59+f09/wCv61PIEICsBxjr0+vP/wBaoGXg5Occjsfx+tADZCrLux16/jjP8sU8kLk53ck9f17d&#13;&#10;P5UoXDKOwz0PHPtj9P6U1RhSNoPT69KAGAdHAHr1wPrmpCF4HX6Z7d/6UjDj5RkD3wSR0GOT/KmA&#13;&#10;HrnJ7c46dR79PXvQA9cfMGOc88dx6dKjIYkjIJ9D6H+XenkbQX646+g74I/z7+532Kduf8/Ufy/K&#13;&#10;gCxZxAygYxn8MfWvWdAtcgZfJ6/5/wA9K860uEPKuOSc8ck59+1ew6Ha8oyD68deOo//AFfoaAPS&#13;&#10;dGg2oDxgj+ldMGxkk8fy/Ht/k1lWEPlxqNp4GPz/AEz/AJxV18AHHXgZ7df0/AUAZ943B7/h6+9e&#13;&#10;VeIrsAPzx9Op7Zr0e8l2qSwCgf5yPUc1434jnLsytgAED/GgDyzxDcZJ6kt6jOP/ANdcKGdmODnJ&#13;&#10;PTt0I/8Arf1rpdalMkxDDg9Pb04x29uKwYhuOFOCSDg84/T+v0oAtxKenUnHX/DuelWDjaeP6/nx&#13;&#10;+tMWM7Txgj14HPUj/E1JgFR1/wAPc8/kM0AMLAk5OQD/AC9KFyyjjHYdeBjjvj/OKMbTydvB69/w&#13;&#10;wev+fSmNgZJ45JPIPJ5OM45PpQAKMfIpBH5DnPWmttIGCCfx6D04/Ggbsg4JB7gcjufUj/Gl+Ygg&#13;&#10;DDAex+vt/nmgBm3gEcD268nvTipY5zgjA6D36fzowrHK8fn1/T2H06UrFP4Tk9PT/wCv16mgCM7S&#13;&#10;u4DkHHv9MUwnOduex59v5ZNKynd0yef17/54qCSTyQ0snCrkn2xnnvmgCnqOpw2Fq91O+1IwSef0&#13;&#10;7ZPp+fvXwL8Y/ihdeIb+TR9NYiBCVlOeMj+EEfr+Ir0b44fFRlB0LS5MyyfKdv8AADxvPqSOmfUV&#13;&#10;8T6heFIizuXdySdvqSc//XPPvQBT1S78oAfKxHce/THTgD1965CaZi3zNlmzk/j2qW6unmyzHP8A&#13;&#10;ntTtF0bUde1W20rTIWnubpxHGi87ix4/+v2oA6z4e+Adf+JPie08MaDHvuLlgrMTwi5wWbjoBzX9&#13;&#10;OX7Kn7PuifBbwXZwJbj7WUDNIw+ZnYfMzdM5PQZ4r5y/Yc/ZW0f4d6LD4p8RRrc6te4aRyA2Dwdq&#13;&#10;+y9z61+oqRRlRGnTHTj8OKAJN2VI67sde3Tmo8beMf5+lWFj2qcjGOwz296x9Yv47G3Lcbucflk5&#13;&#10;PoKAOX8Wa7DYWsu3Luo+6OBn3J/KvF0klvJ3upxh2H3QOAPT1zVvV9TbW9QOCTDGx257n1xwPbHJ&#13;&#10;/Olii8sHaCAMdOBk9cUAUpeVIIyDj8TjpzXD6zIAmDk45OOQR7/X3ruboFFzjnn8h/8AXrz7WpQA&#13;&#10;+Dk/geO34cigDynxFNshkGcZyM84GeCBXkF45kdgDuIJz3GCf616F4nuSAy7s4/n36e36c15pKys&#13;&#10;20HGcd/8/r+tADVDZO7g98nHTv8ATtU7EhWOCTxgY9fU9/8AJqMAN16DjPYenT/EetPyQ2Rk8fh/&#13;&#10;Qn/P0oAD8wBbrk9OnPPPfPb2ph2qAWIBGTxk/wCPTpxTm3YGMgk89/qf1/zzSKikkcAjP+fr64oA&#13;&#10;iwu4MpB7/j39fypGAHUZA69emRyD2OPzp4U5IDfTrz/n9aQbQOoOfp3/AMPr+FAELMOCxyV6du3X&#13;&#10;3x6UjYyTkAk9++D7/wCFSHDHcTwOfpgen+e/tSqpCliOOvH+P9KAISSAVBIIyeR147UrBSSF4O7g&#13;&#10;/wCPfrQcZA3Hjrnn8un0xn1pACuGBwT/AJ4/nQAHkgKOPT3Pb+Xb1poGPvA49ucc8Ht3p6/eBbjJ&#13;&#10;xx6en4n/AD2prZckAHnJIHHH4cfzoAryYGdmOOD079fbv/nOaZ1PzHnHT3FOJOCQPX0NAwMKDg54&#13;&#10;7kDPT6f59qAGk7mGDgHJx7Z9R0HNDDOc/IDjg+nf+XFLzgqDliMfUjg+n4Uwqi78/qB0x+X88UAB&#13;&#10;AySeD/U+vpQQDnjbnnr700EbiRkYP169M/l+f6vYANgnGMcH37jNACiNcgdOe/rnrj/PetewhLSL&#13;&#10;tGOvX8uf8+lZsKofvjOTxz3z39f8fxrpNOhYlGHrzkenJwKAO60aKJEXZjLd8nv0zXd2hHIByRg+&#13;&#10;/wDn3rjbFCmxUPJA/D3x7/nXTQyKi8fKT/Ifr7c0Abdxc/IecA4HToec/h2OK5LVb0CNznjocE89&#13;&#10;s1ZvLjGcndx2wCcfnzn/AD3rh9WvMK2DjrnkHtyP8+nagDntYu2myxA549hjv+PrXDXMwbLE49Tn&#13;&#10;r7f4Vr6hcPJn5sgfX8e2c/hXOyOjZxg49+cZ5J7DAoAMYyT068dv880bsfMeOAf68/X6/jSK3qMZ&#13;&#10;z36e34//AKq8W+JvxMsfDVq9pbuHuHXYAv8AeHoR0UZGTz6DrQBH8SfidaeHLGS0snMt3IpVAnGQ&#13;&#10;Dyc9MDuevoK+Kb3Ur/VruTULqUtKeSTnA9l5xj0H4mjVNXvtUvZbzUG82WXPOcAAfwgdh1wP0ya5&#13;&#10;7UNRjtU8pXyw6hcDBHH4mgBmp6jHGhhQsXAznOcAjuffoc1x7ybicHGf89KSW4aVjtBUEjv/AJ/l&#13;&#10;X0H+zr+z34o+O/imCwsIpItJikUXFwBywzykfqfU9FHJPagCf9nf9nLxV8evEsVpp0bQ6RBIonnI&#13;&#10;wX55SPg846noPrxX9Lfwc+Dnhj4Q+GbbQtBto4nRArOigYGOi98ep6nrTPgx8F/C/wAH/ClpoGiW&#13;&#10;kcUsSBWZB045Vfr1ZjyfpivaMBVCjkn37+lAH//U/B0gAnsd31qFxgg9M+1XmhZe3zcf5zVdlcD5&#13;&#10;hwtAFEbgcDp9PSrkDFXBPXOf/rVW2kH1P9P8KnQD5fXufpQB9n/BvW2fyrdjuIwOOO3b9M19r6dd&#13;&#10;P5SyZycDOcfl/wDqr82/hJqrw3kUanO0jPI71+hWiTeZaxMDk7Rjrz+h7UAemWOolSCTxxnPpnjm&#13;&#10;u00/U0IUqSV9DxkH+VeSRymL/dOPzI5P+RW1a3zZwDkD1HvyelAHudlqGD8rfdwD0P06flXX2l8G&#13;&#10;xluRjHP8q8L07VsADPDEdMdcA/iD7fWu0tL9iwO/C8AAdu+f89OtAHr0Uy7Rzkce34VoLJuA+nXn&#13;&#10;npj8Py5rhLHUQ+DnB/Pt+vvz+NdHb3WV5PX37Ad6ANwHOWIPPbrn149sf5FPGN2V4IPT6+n8jVPz&#13;&#10;M8Lwcd6s7iWyccY54OM/yxQA8AE7lGR/nGPz9O9NxhsDkj+vXPrTvmY5xxj3x9MfhinBNvOSRwc4&#13;&#10;x+Qz9OfzoAjIJwo5HpjP5nHUf/qpMZwvcnrgj/PT+VPzgknBH4D6d/xGf/rUO2VKk5x0JOfTP0/K&#13;&#10;gCJz/F0API7jtx+n0pAxIAAz3p5JPQ9P8/Xn0prb8lwf0xgn16cfhQBzXi2AT6NdQEbgVwRn8wD2&#13;&#10;68fka/Db496b9g8TXCY4diT6kqeeffj+VfuzrShrKVAM4B/Afy/z+Nfid+03p89t4ulaTO18/oB3&#13;&#10;6ex46daAPlS3XzJsAbjnB/Pp7fX/ABpmqkwjaOT0/wA/59Ks2bYkIbgNjHPp/wDX/wD1UmsRg2+7&#13;&#10;t145/DHr/SgDFtpFMivMcE8Y46//AF66OGTKkuflwOM8/j/L6GucsUQbmPbkc9/ccjipru/AhKIc&#13;&#10;ccAfr2+vSgDRXW2V9ueP898dPWvUPCviBhg7iMKcgHPT8evp/wDrr56Mjbs5wef1NbGn6i8DAB8Z&#13;&#10;+vP1/wA/hQB9maFq4a7jYShsMPrn0/pX6f8AwW1AXWkJ8+8cdepx2/L86/Erw/4in+1RyeYUYbfo&#13;&#10;foOeo/Ada/Wf9m7WWvtMiDkknHscdef5DPXp7gA+0htXkDAOO9OXkjodv8x1/wA4qFD0A6Z74I5B&#13;&#10;yakXIwW5OM9v/rden+eACUADPHznP/1qVN2RgHBP8vX3x/nNNIB4xg+vXGeMY9KcpP3geDzx3z7c&#13;&#10;/wBefzoAcVG0sDx785yeuPxqMKSc4ySB/nP9cf8A15WKgkdew6//AFx14ppEe3GeRgZ9s47/AE7/&#13;&#10;AEwOaALNvIEyOcHIOCeP/wBda0MinAAzz9eo4/z/APWrAG3nAwc8DOcfh0PT+VWYHZSBnknH+HYf&#13;&#10;l1oA6ULvAwcZwevb3pj2+4HoTz/kf1pttMkmc8/X09a1VVGIyMEHpj8z/ke1AHL3NkFA4xx9ecVz&#13;&#10;GpacXDYGc9c+nuf1/wAK9JkhBBHpWJdWnXAwO/1/H/PvQB4nqWmSBsbMcew6V59qukbg8gHbr79q&#13;&#10;+hL/AE1GBYKQcHp375J/pg1w2qaXksD97noDj0/z+tAHzxd2rW5yRgDp/I49+9LbzDJEnUfkO4rv&#13;&#10;9X0jzNzAYX72R347/nXB3FnNA5DcHrnHUnr9PX/GgDkviQ/2jwvcK54KkfTI6+vsK/JrxIoS9ljb&#13;&#10;kByfTuf8jiv1d8cDz9AmUHPHP9PQfj/Kvyp8YxtHqs8b8ASHB284/wDrDjFAHMWunPcqZVHyjLf4&#13;&#10;nHqay7+3CsYsj5ODx17iu1sJN0SxqFHqexP9On+NczqESfamToD1wOvpnkH8snsaAOUVMMRjPU+n&#13;&#10;aoZctjHQ/wCfyrb/ALPlZmAGR0zyO/X9PeoZ9PaLG3kHuOc//X/zn0AMYxbjzwOKGjI4x1xx9a1o&#13;&#10;bF5Pnxx06de2f8//AF6kurPyycLkEDp9Pb9aAPc/2aJ2h8f2w/2l546gj3/Ov6BPDW19ItiG42Ke&#13;&#10;O3H4/X3/AEr+ej4CSi18fWLE4BcY5xnpnv8Ar9a/oK8GyCbQ7Zj1KAfQ49vTjGKAOxHTJ6fjjjjp&#13;&#10;/Sg7iDnGeOv8x/SkB+6euPft2H8+lK+O/BPcg/jj/PvmgA4ydo+YU8g7TuGAR/8AXH6dai3ZzzgH&#13;&#10;/Ppnp1p+4EkE8/XPfk8en+TQA37vQDGR29+c/h/WpiMA8Yx+B+nuah44yAQM9zinsQ2V4JGfT6Zo&#13;&#10;ACOD7H/9VICoQA9+n1/+tTGOD+YOTjPbGPr/AJNPG4cHn8M4/DI/OgBRwRx/9f2/SmqM/MecjoB1&#13;&#10;57CmgkYQn/Hpj27f/rpck8c5PoB169utADyXGASDnHHb2z1PPb/9VMwcjb1IP69sc5pWz2HB/wAj&#13;&#10;Pf8An/WkwrZ3DqOuc/n7UATQNtIIHH+eprrtPu8nbzjP6H/P6VxuSrDncR+XI/D8e/X8dC2n8phg&#13;&#10;YGfbJoA9GgmBPHJ+mCOP/wBVfHn7asin4XamOh8j16nevfP+fzr6ns7xioySOfrx04PWvkn9tGUN&#13;&#10;8MdQOcgQcjgfxg98UAfg0rF78N3ORxjJ61V1/wCWAgrgkZ4yMHP4+/Wrlukn9oAMMIeBzyO9Q+I4&#13;&#10;oRGozkqCR7nnnj270Add8HGj/tDExJZX3IoxkkDrivsqGWE2gaAbN3UYBGT2BP8AOvjP4PQPPqqg&#13;&#10;bQInySeoHfGBnnp+NfYMfl2wiQFlQ9Cf4hn0P+PHvQBTudNluXDbNoVuvf1Ofr+VP1nQkbSyFA4A&#13;&#10;PHGBj9M9zXS2ziVEduTnA9Dz2A9gOlaF1arcWhTrlSAw75Hcfoc0AfLlxp0kMzrGMENyeDx/kf8A&#13;&#10;1q/SP9mUfZvD7Fm5ZAB7+nTv2r4a1PTHNy+FwWJz/nr26d/WvtT4AStb6WFU7REBkEYyM9f05xQB&#13;&#10;9mRSbwuec5P0HoPQmpd42/5yDn061z1ldBgoz15z1z6Z6/59K24mBxuGT657EUAWASox0YY9ex/r&#13;&#10;UucnPt78dqYASDkkA5yQM5wPf/P86euSQ27k9sdvr/WgAOMn19/Ttnpzx/kUY3jCg8ZB7dfbimkr&#13;&#10;kknIH+cE9/oPypwGDkjoe5/X/P1xQAmQ2DjOM9OpoUY+8Py9O1O2HbgnIHrjjjn6fh39qCOBuHIx&#13;&#10;79e2aABucEdvx+vFM4OMEED2HryD/n8acdrgFzwf6eo/zzTcMcY+b698/T+RoAGYZPHPrj+XtSqG&#13;&#10;z8xGeBg5I6/4+tL8pyRwR0PXj/PcVHk5Lgjp19fXP/6qAJMdMep5+nB9vX86TaCAJByenqP8/SkD&#13;&#10;YOSf06ce/XIGP8KNqkDj7v4jr1H+fagB6gKRgYJ5z6f57U4kxkc5JPf364/rQWznIyfr/n6//X4p&#13;&#10;ACM7OO//AOv+maANiwuTG4wOOfp16+1eiafdrIoyf1/z+teTxPtwuQPr2z6jP+fwrsdIvgB8/bFA&#13;&#10;HpkJ8xeDjj1qvcBArO3GxSc57AdRn6ZqC2mDID6D+Xf/AD/+o1WQR6VdyrwVhkOfT5eO5oA/AP8A&#13;&#10;bIv0uPiikJJJt7JSPTMkrsRj6f5zxXxuilfMllIyXwPbJ4IHt/hX0z+1Rem7+MGsEkYt4raMe2Ey&#13;&#10;R6fxcjvwa+WHd5C+zIV25xk8A9sY54/xoA5HVS0t6wUZBZvfPP8AnmqU0rsscbnhRgAdv8nFWLsl&#13;&#10;r0ohyckZIx/nr/nrXR33h62s9M+0ucu+3a75+Ykcqo5NAHMyMgiMca8ZyW46cH/PpxVBVPOeD0+n&#13;&#10;er0rbTlX5OQe4HHb/H9KoFgFJzmgC1Gc7UHAGM5xyPX6V9Ofs52YufGds5GNgPbpkYB+nNfL8SsT&#13;&#10;uPUds19o/sp2iT+LhJjBbYuMZyWbuf8AAf40AftloqCHS7SNThEiVdo+gyP/AK5rWLNzxn6VWs0K&#13;&#10;wqikBYwF/pj8+n9auFfQegJ6j3/HtQBEw6Ekc/r/AJ60KMANuyR2yfr9e1SDAz1z07/Trj+ntQpY&#13;&#10;MeeSOuf/AK9ADXBwMHv6cj/P50hbB5PHX8j+mO1ObnG45B5z/X9e3T3pMEPtyffj29P/ANf40AN5&#13;&#10;AOeQfz+ufxpvzA+mPyH/ANf60/bwe5Pt1+vTp9OaQMcFQcYzxjp+np/WgBzH5emMn8ee+f5+tMJG&#13;&#10;Bt5J4zn0x3p5AbIAzj+n+FIibm+XhQeP0/lQAjMQSScD6Hr/APXpMvgnOQM/TqcGnts2ru6kAD3x&#13;&#10;6dqiYdCpyD+GMdfr/wDX7UAP545GCSOnHtj68U4feIHBOB6deuaiAckAcjHP19M9Pzp6HqCM4P0x&#13;&#10;nt/LGP8AEUAadqxjfIOMdeh/L+ddzYS7x1xj8f1/rXnKNtwUGAcfQH/PbPHrXW6ZPuJIOCcdun6/&#13;&#10;h/jQB3MTF19v5f415Z8YLyLT/B1y7tw5yTj+FFLt7dB+PevTIW6HOGPX8+3Wvlz9rnxH/YXww1S5&#13;&#10;Q/PHY3LqDkfMymNfxycj/wCtQB+CHijUzrerahqTcG9nnlLHHO5jx6enFee3wWKE84O3C85B9Tx6&#13;&#10;dvrXTXEqxgKw4ReBx/n8vxrlNSYtCzMBkdvwBPHrz/nFAGHYRNPqKKo79u59vxr7B8PW8OmaELm9&#13;&#10;cCV14AGXOewX29T9DXy34NtGvNXj2oW2nPbAxyAfx/8ArV9BarqDW1pHbREGVxh/XBB9enp/TrQB&#13;&#10;gavdtqF/K0fdvlHoPUn36/pUkIWDbEQCUAJxx9c1m2g8tHlUYlc4yeuc5OO/9fzrUcJbW3myNmST&#13;&#10;5j2+gP1/l2oA2dGhabUEwctu28jOCTjj19++a/XH4E6SdP8ACqSzJsEp2qMYOIwBznsen6V+Vvwv&#13;&#10;sG1XxVYQSLuRG3kcZ45ORz3HPNfsx4FsUsfDGnW6YP7oMcAcs/zH6HnnPvQB2CBio2nIz9c1IFPO&#13;&#10;Rk8U1QSR0yO/v/h6U4/LjA+719B7+/8An1oAbsVSSB19efT9KTOcbTx7Zzz/AJ5o+VdynBzj170p&#13;&#10;zgkDA6d+vpnp+VADRg8DjA/zz/jT2woP+Hr1/l/KmqpUcjPP+f8AP86UYwB+dAAwA4bj69vb8KXo&#13;&#10;MsPm/M/h+n40i/MxHBwM+g6f1zRkAjPBJGMflj/P5egBGeq7jgng+/rTSq5z65x+HepgMnOeT7e/&#13;&#10;T0ppCgDjHX26df6dqAF6dsZzj8uv/wCupoQytjGM/p7f5HpUWA2O446fz/z+dClcBuucdSRz27dv&#13;&#10;rQB2enS4wD0Hr/I/nXQxuQuRwR14HB4rjNPuMk84yPrnHfJx/ntXTwvkdfTnHX+X+fxoAZfgPCxB&#13;&#10;56/Tt/nNcDqikxlscjPOeOfzrvpzwBnJPTtnHTmuL1NGO/npnB6c/wD1/wD69AHlWsx7lOwdOvbv&#13;&#10;2rxzU0CuVwcHjr+XHtj8q9u1RW3EAZ+vA56/X8PrXj+vxBGyegzgg+vQk8Y49qAOetnzKWJAx09v&#13;&#10;515Z8cvE/wDZHha4iRyJI4GYZP8AHIdqf1Jr0iJ2ztDYz37dR0/rXxj+0b4hW6dLFHyZZCQCeiR/&#13;&#10;KMfU/wCeeAD5JnhknuDECXxlic9j9PU1zOvu6uqbhnHQf1/D3rsVbyxLKWACrjIwOQAMc/SvONUu&#13;&#10;BcXDyE5LEfp/SgD2v4D+H31XXw5XC7wM9cqv3sH68c1+i13bFbUtv2QHkY6uB1wfTtx6YzXyZ+z5&#13;&#10;4cks9Oi1S6GEWN5VU87mbhRjr6ceufSvpua4mikIkcqSiDBO4qvU4HT8senagDo9OsEt7fz+ACGf&#13;&#10;cwIJB7AccDjqa67wwkMBM2dihTuY8Yycj6e/4VwMNy90wDEiEfN1+dgRkHHTp0HrXqXh6yFzbGII&#13;&#10;Cr4Vt3yjAOW7Z56c/wAqAPStKVJC5hTarvHn/bPU89eBxzXpVksaxFl+UPlsdTz2/IcVyWj2ywuy&#13;&#10;LyEwRkAgF+mPpiu5RUXG7AIX5e/Tt7f5FAEzFugHoRxz749SKRTznHC9/wClHDNlDuPA+vrzz+WK&#13;&#10;aNwPcAH15HTH+e3TJoAkQg8Z4PPrwD0/rTVOSQBjk/jjt/8AWoyMBW7c9fb0pFB4UdSPp045P8/0&#13;&#10;oAeTnAHQZP8ATjH6D9KZ5bjkHp/k+lOGWPoeg+v+ePT+RGAKFkP6cdfT/OPwwQBMYxuGD9e3+f8A&#13;&#10;Ckydp7EjHr3oIc4GM+5/TJ60uepAwRx16gHnj3oAlgcq4XGCP6D1HP8AhxXYWzAxkg8k/p+o/GuM&#13;&#10;jJDhgPmJ+h55PXj611Vo7iMDGSD6/h+VAG8jgAY6/wAvf9M5rFvpCFc9jn9e/wCf/wBer8bYUd8Z&#13;&#10;HXsPX+v/ANasm+ddpyeMZ/8A1CgDhr9tx6nC5z34/wA9K8714fxY5x+Xfn8TXe6jIwI54PPTvg9u&#13;&#10;O1cFrO0REgZK+3/6v5UAcHMxyV6jp+J9/wAM1bsuH+c8D8+P1HtxVFyVY4PTJ44/r19v5cVatWPm&#13;&#10;gYORx+XXg9ff9CaAPStLlGEzwB/n/D+ddWn3MAcnp2x9f8muM0oqRnv69fx/X/Oa7CL7ox0GO3t1&#13;&#10;/wAKAHsvA4yB+uD/AJ/XFIVH3OpHr27j605VIILgYz369uf8aaMJkHgevY57f54oA80+JfiBNA8N&#13;&#10;3EzPt3q2eQMKoySP0H6fX8cfFWuTa/rF7rEzZFw7OvHRP4R+XY9/WvuX9qrxv5NodDt5Asl0TAF7&#13;&#10;iMfNI3BHB4H44r87dSuhZwA55O4EcHjntyKAOS8RXm1WTd85IY9weuf8a5TRdOl1jVILKIZDsC3+&#13;&#10;6OvNLqlwZpiFBAPUHHX1x/n6V6X8HdKN3rLXUgIA+VexwOWIPTngUAfb3gW0/wCEe8OQW6Hy3lXJ&#13;&#10;wRwvYc+39K9R028Fva+dK/AYntuwDxjj/P0ry+3uhOwM20oMbVHOAOh/n68/nXRXF8TCI7UAE8GR&#13;&#10;ucHsBnv+goA0LrV1ur4w2n3nILY/r+Hc/l6+haVGLOFFVVdiTuyepJ6e/wBBXk+kRQWcpbLSMTuf&#13;&#10;uATyCT3/AD9eK9W8LI+q34iiJnEXzZVcYJ5x17dePagD3zwZZPFaK8rZc/M2RjDN2yfTua75FwAA&#13;&#10;OMHnOeMDk1n6ParaWcSEfNt544z/AJ/l71pqAPmHbsB0z1oA2dPkZSDjk/p2+ld7p8p4GcnPH1H1&#13;&#10;rz20BLDcQwI7evt/j9a7jTHKnGTwBn8P05oA7PzMrtYcHJ9+P6CsS/mIHXJHoauhzt+vpj6dKxrz&#13;&#10;kk5znn8vY/pigDm745hYdCM44z168/y96871DkFQOxBGcd8jPevQb6QKpLknOSTx+tedX7Ll+Mkk&#13;&#10;89Ovt/WgDz28GZTg8kjk85555/l6Vb04srg54HoP546fhVa8LtIXY5A5xgnH6/r/AD7WtP5IkIyA&#13;&#10;evXB9P8AJxQB21uvy5PA46dcdvpj1/ybe35ScDAHHGcn/PeqtsCQMgKRx1P88Yz7+uO1XGYbi54A&#13;&#10;56nHbPP86AGNuYA4JAxwe/8An1/OocMUDEYHPfr/APrqbAbIGQeSfTn2/DH+eDbkdcAk84/Pnt/n&#13;&#10;kUAMX5cYyQeep54659KbliAVGR/SnMvQD5M9sd8cfn9f607YGPHOD0HJ68fy6GgCIASYAGB/h1/+&#13;&#10;t/8AWpQVIIxkkdP8/wAzShNoVsdP19eO350YyTwOB1z+H9e9ADSoz8qknGetNZcZwcHg568//r/z&#13;&#10;zTo8AFiM5wPTPYn26474+lDkZwvQY+n6f4j8aAI3YMTxnH149R9T/wDr9KYwcHex2nkY6de36U7I&#13;&#10;GNoJ44+mMfn/AJx2pvODk9T3OOvPPfr3z2xQBExbHXBPXPHUdPqMU4fKRnknj057n8qHH8KjgevO&#13;&#10;f8/h0piuVy3QH2469jjOKAKOoX1vY2kl1OfkjUkk9wOg5z/Ovyq/aH8fSeIdffTYGLJAxL46Zz0H&#13;&#10;+70Pv2r7Z+O/j+28L6FLEpySp+UdWY/dX65PSvya1u/mvrua9ueZZyXf3J5xx+WT6H0oAxb66ECO&#13;&#10;+MgcDscnv6flXEzMbiR5Seufr78Vd1S4Z5Qu/IUdPX0//VXoHwd+H178R/G1loUSlrZWEtw2OFiT&#13;&#10;kgnr83QYoA+6v2NPgRdXVp/wkmqxeX9vAkO4HctsnYdOZDwO2MV+qeleG40gk1CQBCWyvoqKO306&#13;&#10;CpPhj8PoPCnhuyski8uWeNWkX+6qjCJn25J/yK9D1y28ix8iAYBGOgx9RzQB8xeIdNOp6q074RAx&#13;&#10;C5HPHcCvCPHUIFrJEjbcMRjtgDAAHr65r6v1ay+zQSShd7qGOTx9cHnnnHpXzPrenf2jqMgmJWCF&#13;&#10;hJID3Y8BB1Gcn+dAFL4baItoHv7w5dVWQqCc+iIT6kjJr1uFmkcu/wAzN1PfJ9e3tj+Vc9aw/YoE&#13;&#10;swu2RfmmwOS54wTxkgcfnXQW4AGF4HHbHGOfy+v07UAX9uWxgkYyMHtjjHrxUbK2SjDnrx2z0B6f&#13;&#10;lUgztOD1HT+oPfn/AD0pGGAzMePYd/XP/wCr15zQA3HzBQMD274689KRlyS7cA/5GMfnTio3Bh19&#13;&#10;znrjnpS8g5Iz1/DtycHkcf0oAiUcgdzjt0/+saiMechBkflx3H61IC5bJGfXk59/5f56UhP8WQ31&#13;&#10;zz39/wA/60ANUgZGcA+vQe3ofrUhVVQ56+o7cZ7fr7VCgIJyeD3xjnGM8H8c88dKk2AKD1B+vIPt&#13;&#10;3HU9u34gEROFOR/n/PFMYFgfTnPPt+v+TUrBi2cfMc9+/pj+X86b8u0EDGPUjvnP55oAiwxbK4IP&#13;&#10;6dx7UjKeRjjPTpgelS8D5ccntx+pBx+VMbDP1znPt82P1oAjXa3Pp+HfjFKyqfvKQMY4x0708bic&#13;&#10;ZxjIx29/8/Wo2GcjOcHvz/nH4fX1AEYKWPGSPfr+X1pFXIKHkjA75HOCPxHrQCRhScZB69PapVUn&#13;&#10;DZJPHJwOf1/rigDqtGhjzuXqOv4+v+f8K9j0JF4yf88ccdv6V5Lo0fzDuRwOoz6ZB/z2r2HRIyCC&#13;&#10;D0A9+3P9Ov8A9cAHfwcICMEfyzRMV5x1/HHufp7UwNsXHTPH6etQzPnGDknj6/jn/P5UAc/rExCl&#13;&#10;RznjgcV4x4muWWJ+ckk+wPHBPP8ASvWNclXbg9/8nBr5S+LPjKHw5pM08kio+1sE449TnP5/h6cg&#13;&#10;Hy18fviXBoVjJa2z/wCkNlFAIOW7557V+YWu6nLdPLPcHeXYk7u+ec+vPrXpPxJ8Y3PivXLi+nlP&#13;&#10;2dMrGueADzn8cZ//AFV4ffXfnSHBJAGMn68UAUJpPMJ7Cur8D+ENV8aeIrPw7pUXmz3Uip3CgZ6n&#13;&#10;AP41y0cbyuEXJJ46fyFfs1+wH+zZJEieONfiAnuQrorAEpFg8Z9WPp+vAAB97fsofArTvhL4HtES&#13;&#10;BWunXO7H3ieGb8fpX2TbwEruLZ6jA/x9apWFqlvGkUQwqgKBjgKBx0rdVQqdcnn/APV/n/69AEDA&#13;&#10;KNqjrn/9dcR4u1q30TTnnnbacE8n07AV2t1KtpE0rn5QO/r2r4t+MPjOTUL46XbS/IB+8wemf157&#13;&#10;UAeTeK9fm8QanLdSyb0LHbnPI9SOfw/pXJlT9McYxj/I4pzOFO3GAR6985yRQzYII6fr047fhn68&#13;&#10;UAQsOSoOQQQfX6jr+NNYBXfaM424IOQf5fSnEbSV7D36+pP+OfbvTCBjGMLxj8T0A9e34c0AMCjp&#13;&#10;jhSce2T/AJNI2VyCMg++M45x1FPK5GOv+PP0xxx2qIqTnoCCMDHrjP8A9bH5cUAIysSDk5PsDx0/&#13;&#10;/VQORjGSPqevHP8AT3pwCJjIIA9R/XOB69KMAgLnJGSfz7/n/wDW70AGG2kZBHp6ds/j0pgBOFJ5&#13;&#10;xzj3Jp4JyCByOnOccZGOO/QfpzUsSh3ULxgdfoMj/PYUAdX4ftQzq+eT/T+ley6JbnckeMDr9P8A&#13;&#10;P/1u1eb+HICmxjyTg+mTj8/8/QV7JotqMDOADxzkevQ8f57eoB1duuwDoScD60TEFeOMfj71Mi7Y&#13;&#10;xzwP6n+f+c1UnLLlW/T3HpmgDmtVnAiOTgkYrxTXLlSzsxyOvA6+v+fpXqWvTHayk5I6j/8AXXiW&#13;&#10;v3MmThsD0yMnPqPTIoA871CRnmJYYx+R+v8AOq0KqVLN1POf6Y+tNkJdiWJ7+nc8e/64qaNf4uhP&#13;&#10;r059PxoAtcdM5AAH8jjjr/nNOYDGc9MfT24zTDlkyeDz6cD9P649T0pVbbzt/XI46ZHf/P4ACEAZ&#13;&#10;bqR0xzgHt2z36momOCcng/hj3P8AjUxIzgjg/qen/wBb+VRHd/eOQf17j3oAFQKPY9f/AK+e/ekI&#13;&#10;Jxk5P8+alJ45B5x6jPH659P8aRmVs7eSO/PP9MdsfzAzQBEVcfL0wBg9f1pihWjLEHcefTPTrmlk&#13;&#10;LcsvpweBn6daaG5xgAe/f3xxwfWgBG5AzwBnnt7H2/nXz78Y/iXbeHdOl06yfdPLlQqkfMxHQkdg&#13;&#10;eetdx8RvHWn+FdKmaSULJgnORkdj+Pp+FfnB4o8SXniTUZtTumOGOFQk4VBz759z6+1AGHqmqz3d&#13;&#10;xLe3T+bPMSST79xx/kV5zqd3umJIOTgcnsOnT9fetfUtRVXwgzs6e30Hf864+Rmmk57sf160AALy&#13;&#10;sERSSeg9T/Wv1w/YV/ZRvdcuIvHPieDyQ4BiDg/u0OcnHq36V8z/ALJf7N138UfE1lrGtQsmlQvv&#13;&#10;AIID44B5HfsK/o28E6JpnhrS7fRdHRY4olC4UAcL0GMce1AHe6PpFjpdtBaWCCOK2QIoAAAC/wCP&#13;&#10;510MeU6Dr+uDUNtAkMW3PTrnue9OmnUKxzhRyx4oAivL9LdHOMAZOSMgewr548YeKJ9Uvn0q1OUB&#13;&#10;AkIPXB4UD09a0viB8QEhH9maUcyuSM+nbnBzn0/OvO/D9nJKwkc5Lc5PJPuaAOn0+18uEY9v1/L2&#13;&#10;rUEYwTjrkge554qzDb4UcfX0H0/AU26UKhOMge35D3/zxQBympSKoYjkV5RrtxtUseAxI9OnrXo2&#13;&#10;tTAoynGT2/x9q8V8U3QjjODgjPX3/OgDyfX5/OuW2nJ9senYdOv5/lXLFMMeBg9fw/DJ/nWlfTRy&#13;&#10;XBJIye/GPr+X+elQIoJG0E9ADxzzweM/59aAIACMleT9fXpUu0Fyo6d8d/T06cU9lU5ZQQT7dB2q&#13;&#10;InIOw+hwff27c0ASDJYsD0P+SM/TpURO0YHHJ9+fWpduFAB5DeuAD/nrVdxuAVQSQe3Bz0x3/WgB&#13;&#10;o2Kc9cdxxjsBTssVzwPY9OP8cU1Vwfcdc9znpjpj1PHNIVLAfLgAc9sc8dfbrQAqpkkgZP5ZH17j&#13;&#10;nmmsoHynge/+HQVL8pxgdM9BjBz9een+cVG5U445A9f5f1oAh4KYABx+H0wPr701twBQc/XqMjt+&#13;&#10;VSBQF2nqP5+5/Af5NR7SAM4xn8B7dPf3oAUFSd/Yfyxjn/6/WjC9jg4OeDz7Hp0p6heXzkjP59eP&#13;&#10;0pN3B2fhxQBEwY8sOOefyGM+3+RimjnPOQe/TIGOADQdueuSPXqc/l68/p1oAIO1OFP3unA9APxo&#13;&#10;AjPQ+/A4/LP0Pp/OgruByOOn/wBf/wCtTgNq88cZ+oJPfHTp1o+blW5Dducj6D+tAFfYSSx/iwen&#13;&#10;P4D8hTgGzwcEZxjv/k8VI33mzweSc9MH1H5dKRefkXk9fQ9ef19/SgCeE7mx065+nv8AT/Guv03O&#13;&#10;4FhgD69T0I7c1zFugcjrgnse/bj3zXZWKbAgIwR/n2z7/wBaAOps8kIrDgEcjnt3H6e9azTbQAo/&#13;&#10;HOeT3/P/ADmsaDEYVRwT1yP15p8spUBRx+HQD+dAEd5cHBcHj/OD/TNcJqs7b2zwGx78eldDqFwc&#13;&#10;GPOD2/Lj689a4LUJs53Hg4556/X+f86AMW5lJJAwT9c/n2wO9UOXc85I4+g7+n+Rmn3DkttQbc59&#13;&#10;P06Y4z+vFeMfEj4kWnhjT5bO1lDXT8AAjLN3APB47nsPegA+JPxKsvC1i9pbPunfKDByfcAdunJ7&#13;&#10;e/Wvh7VtUv8AX9Qmv5SZHlzk54VQRhR7DqO561Y1TULzW7576/l82V2LHJ4UdgB6Aev171x+p6uk&#13;&#10;LNBASMHPA9R/k/5zQBDqF+tuSivmQDtn5Tjn6H0x+dczIzyuCTnPrn6/zqFpDIdzHJ71718CPgZ4&#13;&#10;m+Nniq30bSInSxVl+0ThThQT0XjBY9h+NAFz4Cfs+eKfjl4li07S42i06N1E8+D0J5RPU8Eew5r+&#13;&#10;lr4JfBTwx8G/DNpomi2sccyIELKPu8fMB3JPc9zVf4E/Avwv8G/C1po2lWyJPGihmVRkevPUk9zX&#13;&#10;vpwi7UHJHXqcf09KADEcZCg88VXZsgleMd+1DnILOQD+Ofy7frXlPxH+JOl+C9MmlmlBn+6qrySx&#13;&#10;6Afj/nrQB//V/D5VRlKqvI4J/keKzrmFkUkjGM4/x9K6qO2BlOQSBnPA6ccfl/nqKr3dkp2kjnnp&#13;&#10;j17daAOIZQGGRz/9alUZ+76ew6VoyW2Gx8oPTjnGKi8hucDp+fT/AB60AegfD65aPUkTORkAfTI5&#13;&#10;/Gv0t8ISi50yNvvAqPyxzX5a+FZXg1WIqRgN64z7d/Wv1K+Gi/adHjYjPy469OOh9OP8aAOuPmEk&#13;&#10;5IB/Lr19OvSnLKwI5OR+HWr81o0bEYyCPrjjtnmstwFIG3GOce/qe35UAbVpdkbF3EEY569P5fSu&#13;&#10;ysNUbIyckZ+n1rzVZipDHkDv/wDrPT8c1owXTRMTnj8yOPbPX8fegD2zTtTHy/McZwR7e3/6q7Kz&#13;&#10;1HPI445/Lp/SvCbDVH6E4H1569Pr+feuzsNVC/eOB045/Lp/n60Ae2210pA4xj8s8fyrXSVWII5B&#13;&#10;79uPrXl9jqPVc8Lg4Ht0HPb/ADkV1tvqCnHIIHp+v+T6fjQB1q54AHTn2yB/XqDTwQTnP49P1/lW&#13;&#10;fBPvUYOSvXp0xxVxWBGcZA6dvbk4/X8ccUASMd33Tkf549/rUfK5GMj6d+hz1/zzS7hjrgH1/wAe&#13;&#10;RSgnAJGMZ9cjP/1+w9fxoAYqkZwMY9O/0/z+VL8uCRyTj29ep570p5IwOn9ffOeh7/8A16aQcNjk&#13;&#10;nrg8fh+X+NAFW6AlhcEdR9e2P1r8nP2vdCFtqH2qJeSeoHUY9/p/Sv1o+ZflxjHUHuf6fSvz2/a/&#13;&#10;0UzWLXCLkKDz68jqf8+nbkA/JtSsdyYyM8jv/ntVnUX8yz8sLgnOcf55z/8AWqrfRFLkDGDu+hPO&#13;&#10;fpT3DGE4QgHI7dfXPp/nigDlnmZWKKf89s/TvSTCQqGbp/k1IEVZDkZ/X9adeMu3Yo2ge/GaAMUk&#13;&#10;gnvUkbYx3A96hY/NzxTwRjpwfagDptN1N4rhSxIHOCM547V+sf7JevC8tkDnOFXA9eew5Pv6nivx&#13;&#10;6SQbx2xnv0r9Jv2PdciN7HEsgy3ReQRnj9f09qAP1+gIKo2ME4P+f8KnUpxhQQePTp0/nVGyYG2j&#13;&#10;YHGVyD16+vJPNaHJAGMADp3xnj/Of0oAXjAx8x659PrT1B4J6Hjr39SR2/zxTuSAoPA9PX/Htz+d&#13;&#10;NyVI2gqD/Id+mf8AOaAFPDYccD16e3Hc0pbJBXgEDv1Geo/z0pMYGG7dRnv6fnSKy88gfTsM9Aev&#13;&#10;9PwHIAHC54PP5U/OZRwfx469Pr+X9aaMnO0YI59Ppxx/nnrS9sDkHBOP6D6D/OKALcEojcDsOvXA&#13;&#10;ro7S7D4OME+3T/PWuQ3EnLfMc+2P8/8A6qt28pyOTwcf4denP49uxoA7RSHUbuckf59qilRSvTr6&#13;&#10;A/j/AIVBaTrIAxGSPqO/+e9aCkMpBPB7ZHA/pQBz1zaLIOcZGf8A69cxf6aGBITg/wCf1r0CWLJ6&#13;&#10;5/M8/wCf8msi6gVs8cAD/P8A+ugDxrU9M2AnAI+mO/YV51qejltzKORye5r3++sDLkbQVPXjr9cY&#13;&#10;/wA9q4e+05stldoHTj1/z39/pQB8weMdOP8AZ9wvRSMc89jx+Pp9K/KT4h2stv4hu4XBXDsVHHOf&#13;&#10;8f8APev2v8U6Ms1lcEJxgngcdPb/ACOue1fkL8ctMNj4qnxhS43Y5ORk9sZ/z70AeN6ZIVBRhyuc&#13;&#10;Dt75PrUCrFPqaq6dWHHHQntj09frzUmniNWIdu47nn8+OO1RQyFdRjdTkjJHGSOx6DvQB2eo6SiI&#13;&#10;hgCoMDb9enU45rlbrSWXarjl+oOMDjr2xXqagywxFhliintxn0/oP/11UmsjIqsADkcZ6Yx39qAP&#13;&#10;PrXSgvysuSOw/THNM1DSxJuPQHHOAB+H+fbtXoEVg5k2lQwb5cduPXNS3WnIdy45OOTwDn0wP8Mf&#13;&#10;nQBj/Cq3Nr4wtHYgFZPy5GQe3P6881++nw6lMvhmz2jAKLx+Az+o5r8K/CNmLTxHaSMdhSRT07Z5&#13;&#10;HGP89a/cL4UzCXwrZtnPyLzn/Z/zx9fWgD1Xj7/Ycfn0P/1qGYp1HBz/APW5pgZSAqDJx0z/APW/&#13;&#10;z79KcG5DZ5OPU/n/AIUAIcZGOfbvjuSO/r/PtTiMADOAcDvnk/55pSdq8nBA49vbjrk0HAIB5J5/&#13;&#10;xx/9b070AIvIHPsf6c0BgccZAz+OP5flSkhQe5PPqeOhziggbiTxj1GPy/z+BoAYM5OOTxxnr9M+&#13;&#10;3elIJ6HOD+g6Z+v+NOCgEj19f8/55+lNUBQW6/pkev8Aj6UAKBnjbgHg46H17+1I7DG4fL9ecfSn&#13;&#10;o2M5wD2+nqe/r+HoaD1XJyTx6n8On5mgBGbnaM5Ht1/z0pMKAd3PQfT2ozwFUYJI7/oOvcAcZpAA&#13;&#10;CCBwCB9QfT0Ht/8AqoAXIyR1zjPf2JpytwpY5I569MimkBiVwcH9PU59DnHf8BzSlxgDoD79M9R/&#13;&#10;KgDTtbgxsA5xjPU/0/xr5d/a/n874a36g/cgZvXow5/zz1r6PVyrBgPr+HXnvXyt+1jMW+H98CcB&#13;&#10;7dlzw2DuHb0xQB+JmPLuwSMj5v0Hb65qnrf7xSOq849s9Mf5+tSXbyRzqy8Dn0POMAj/AD1qhqHm&#13;&#10;+QQwOBz07/iR9f8A61AHU/Cl3XWN/mYBYHaeASOgJ/z719Nvqy3dwtuCWVW3AnOfcD2zya+RfAtw&#13;&#10;kF+wfDAkH06dCPz74r20+IYhfRCIgByfn545+726fyoA+jNMYTMhPBHYHIx/Q+tdTcz+afK3FgRz&#13;&#10;14x6ev415L4a1R5rc3bnIKnpxkA44HT/ACfrXU2V6Hd+ctJnoSPu+v1oAvXNijrI7FWbOABwVHUf&#13;&#10;04r6H+EUv2ayliJyQFGccZHUe/8AWvBQIntS6uG3nPcZIzkHGOv5+5r2D4fXIhicKMEqh+n4d+38&#13;&#10;qAPqfTLpSQ+QM/gDgZz/AJzXdWc6uqk8Y/nXjOj3gOAzBs5PPvjp1P5Yr0HS74gDBGB+gz2PfrzQ&#13;&#10;B3acLtzknp9Mf54pxOF64PU46j3/AFqhbTqwGzGM9h09/wDOKslgcljnPPp9OO/40APY5Izgd/Ud&#13;&#10;v6UobHLHnPT+f/1sU3np16++cjjjv+nrS8HIxnHHr29cc0AOABUMOp/n6Y7Z/wAmkDAN156/XnFO&#13;&#10;Aw3y9T6HBx2HT8Kaw2gc8H2zjvgc8YoARXK4HQH9T6fnUYAY/LgY6dP/ANdP4yD6ZxyPQ8jAx2oX&#13;&#10;1649D39e/wDOgBOeCB7denr/AIU47mb5fXGeaBndknJ7f4cfTOen54oI252njr6cj0/z+FAATjqT&#13;&#10;gD6Y/lj/ABoPOR26HPHU9O2KRjjC5Jzxz/kcdqbkkHOSR/n8PpigCTPG49D3/wA/T+VLtOcdh6f5&#13;&#10;7eppBtGMdT+Pbt6+tK2B1GM9c+vTH/1z+FACqWCnHQ8c9B6itSyudhAIx/P/APVmslsKDtB+X0HU&#13;&#10;n/D0/wAiRWwAwPJ74H6cc/X9aAPU7C7DAZOPx69ql8RXSxeHNRLdDCy5788ZH0z1rktJu/lCnB2/&#13;&#10;l1qXxtfCHwvduCctsX82A9/SgD+eT9oi+e++KviicNz9uKZA5wkaDA/HBr5+EkiwnecqwJ+v5cnv&#13;&#10;7V6l8ULz7f461+4B/wBbf3B3dTtVsd/pz/nHmNxaE24Z8BV7+uR+h6d/qaAOTiPmXxYpngkA/oK0&#13;&#10;r6a4vr8m9lJSIAYOeBjoo9P/ANftVKCNvtDqBjHBA6jJ/wA/z9q2xCsl1IVUuCwzjIJ5547en9aA&#13;&#10;OdvZEaU+UCMcc/hyBWVxkYPb6/nWlflvPcZydxJweB+n1rO4yGxnP4UAXI2ZQDnOM9a+/P2ObX7R&#13;&#10;rgl9JUAGeuOv5da+AFUsQAwOMD/PNfpL+xNaMLsT92lLc56Ac59en/16AP1shbcgVTnHbP61ZXls&#13;&#10;ngt05HPp+A781lWzHywVHXGO3T1+nrWgpdcDOCc9jyPXPbHcfqaAJ89c98cc4wB+GPao8hRxkA9f&#13;&#10;Qf59qeHGSoA4B9R06H16f/rxURJJGeQOmB1P69aAHHaRjjIxj1Pr9MUuOuOmD+Pt+PrTFySCRk44&#13;&#10;/wAf59alZyAdvYc4OcY9jQAEA9eg9h69ajbr6A5/AHv+FKCQQmck/n7/AMv/ANdKFIOAOnb09v8A&#13;&#10;P40AIoYYBHTkdOfX+eaUFiQw5Ax7g4qAuxc7uh+o7/5/xqUkgBeMc8dDzQA4njaBz9PXsaYVwBkZ&#13;&#10;xzjtx2zSqScHkbsc+mPUc9v/ANXegnHXBGO2OgHp+Hp/9cAbwMEgfLj8c9c07+FfQ5/nj8utNA5P&#13;&#10;AIGenrinhXBJHb24/wDrd+vHNADwQR0x/n/PNbWnyiNug9/WsReMkrnBq3AxQjAPt/n8Cf6UAeiW&#13;&#10;cxKgdxX57ft9eJfsfgi405GwJ2trUnPOGPmMP/HRX3fp9wNoBI47d/5/zr8k/wBvDxC2o6zpumrw&#13;&#10;jz3E/wBVX92CfzOB/hyAfm/dqzSPNjJGMHOMAcYzjrXI6nIQQgGVJbGPfpx612l6uEdQcttXg8cH&#13;&#10;+eK4a/leO5KRHGMrn69un8vzoA73wFZTQTiS5JRGjLoVxnn25/xFekXscGzzXI3bcfL94Mx6kZ5O&#13;&#10;OK5L4d2QNu87jI2qu7sp69/w45rqtTuDIxt7ZPkYjJGGcnJxz1APU0AULaNPOZMYY/Lz2Hf8e/H0&#13;&#10;qrfsZJtqnbz+eOgPb3/GteNVRHboWJ5B6+p9/T6fjVIRGRgyjALckgcHHQkZxwKAPc/gRZPP4oGx&#13;&#10;HCMh28HliQAB+HSv1/0VDHp0UZUDaijCjGOOPp/k1+cH7LmgR3GvwahMoKrLt6/KDGpY/wBMDtX6&#13;&#10;TWcpaNFI5Pr/AJ5oA1QAQqr069B6dxTVIGMDB9ie/wDn/wCvSBgMbjwB069fTjOf6+tOX5ieMkAc&#13;&#10;Z9v8/rQBGSMcDkcd+PpSquCVbnr9OnTA9f8APenAnkkYK+nU03djoME+/P8An+RzQBKFwh55Pf09&#13;&#10;Pp780hUkEZwD/PqfT0HBpM4Jz0P4de3/AOqnlk6Y56+vQ9+386AG7eevI7/19+lRDBcbeCf/AGX1&#13;&#10;NSZ2sMjkHkc/r1/+vTGYdR6/T/8AX/nPWgBOfYcnt7Uh+X5sdenrj8u9OIAG4njrx3+lJkgDnk/j&#13;&#10;g/X8v09aAFUjduHIHof/ANf5fjSgt824ZH1/UfrUWC33uORwfXPHHH6dfWpdwGN2B8vUnoc4yDj9&#13;&#10;aANGxkIfBOASO3HTpXZRMCAcZx6cfj6cVwEL+W4BGPrn9AM4/wA5rs7aYGMAEDP9P84/zmgC5LuO&#13;&#10;dxOT26DNcpqYwMgdcnr0x7+tdOWBU85z2/8Ard/8/Wud1ABVJzkc89unH5UAeX6kcSE56e1eT+I0&#13;&#10;UqWACn6+nqP88161rKguSwwCPrnJ5/8Ar/lXmmtRZBPrwc85+p+tAHkWoXX2GyubpgT5aMR/vdAP&#13;&#10;evzo+K+tNqfiy4DODFaIEXB5yDknv36+9fdnxL1WLSdEuHcjH3jnsqDORwP84r8xdRvzeXdzc3Bw&#13;&#10;zsWP1YkkDHXOetAGdqM4a2mlc5J6LwM8/wCc15/b2z32oRwpz5rqvHQZPNbWq6gJiY4BhOc8+vbp&#13;&#10;W18OdOfUvE1ttXIjYEjHqf6UAfpN8K9Gt9H8KJcSRbmkVcE9FXH/AOqrMt39suwqkqH4O0Hdj3+l&#13;&#10;STXw07RLTSoBwBzxwCR1PHOOmO3pSeG4vKH2lEBk5LSH5jz1AA78D6fyAOmtIC80cW0KB0JADZ7Y&#13;&#10;/Hn/ACa9w8Lp5ggW1QlAm0nAwcHlvfPp3I6+niWnyCW6Plku4IB6sQzH73ucZJ/Pjivobw5araWm&#13;&#10;59sSSDai85PYAgZz17cUAegaZbM2y4JGGGegyQDgDP0/wrp0wepOCP07Z9hWVpiMsLBlKsgCYPcK&#13;&#10;BgkAHqRnH5VsDCgeo9Cf6evYUAMZMjOMH1+nT6Z9aee+TgnHPue/Tn/9dOyNwY+/PTP8x29PqKY7&#13;&#10;cbgQwOPfr9O3+elAEnVSvTB9/Xj09qjO3fyO3A9v075+tBYsBjIyT09//r/XihXzxjAGenbHT6+m&#13;&#10;fr9KAFbIOCcZ9ensenr25pPmb7nTr0/Ej2pVBGWHAHf69e/b0/lTGxtIwAB1JwOp5/z+FAEj5jAD&#13;&#10;ngqf5YxjkDr196gyc4Jzjt9emR/SnsenzYIzn0qPG4l+g4zzz2HT6Y9qAHRsQNoJHPGOP8emK6G0&#13;&#10;mJUDPAJ/DmudQrjBGc+np9SB/n862LRmXB6H+f19fegDokcKRk8fXvWXfsSD39+fripY5B0Y89Tj&#13;&#10;A9uwqleSll5HJGc8df1P+elAHDaq3zYXgjOeO/b/APXXD6ocwv3HP8v6V2eqsSpdeD9OpxgD/wDV&#13;&#10;Xn2os2w5J24P8+M//WoA42bO4lemc9vqPSp7ZyrjkEn6fln/AD+NVppQJSBwDxx6f5H+e8kLbCAD&#13;&#10;j36/hxQB6HpMisFJGSOef5/48V3MBUoDnH4Z47e/bivPNJkAwM5wRz6H3/lx/Ou9tZAVDLgADPHf&#13;&#10;6/560AX2A3cH8f6DPcD+tc74h1RNK0q4vGPKqdvoSenH8q32II3KcA47H/P1zXzb+0H4yXw14TuX&#13;&#10;Rtrqu7HXLMdq4Ppk/wCNAH53fGHxf/wkvjSXa+6Kz3QqSThj/EfzrwbUysiPIxCIedvuO3tmtq6u&#13;&#10;DNI9wxzIcnJ7nPv6kk8Vwet6mDGIozuI+919O4985oA5e63XF0Ej+cuQAfX/ADmvq/4V6GmkaaLt&#13;&#10;z+9K7R2AxyTnvnPvzn3r5x8IaZJqWsxcbhF831PQAe/tX2DaadHaW8NmrlggGVAH3gOTuz1//XQB&#13;&#10;3Fpcxq5D5dv1yO4H6Gr7XcsuFwQOQV4GMeo/zmuXgcQqGD4AGfTPORz+f8sDrU63DMQkQ2opHP8A&#13;&#10;F75P0/8Ar0AdZaPIVFqo3AfMeCM44x9Px/TNfU/ws0aY4edFMXU4wR8vqR17818v+Gomub1bZCSJ&#13;&#10;W+6OpwB94/y/xJr7y8Caaum6LDsGwyD7uSMKOB+B68fmaAO1XJUYHToPyPT9AaCMAY+bd757/T8q&#13;&#10;RQVUKRxjPTJ/z/nHNKSHA5yMdKALtrv3Bhzn8jg9vpXYac7BtueBj2xxXH2hJJzzgAf04/ofrXUW&#13;&#10;DcgE8nHcjP04oA6xZD5Z988/Wsq7lwCc5POP/rfSrO8n8P8AJ9ayL+THBOQff2z/AJ/nQBg3kn7v&#13;&#10;np+OPx/x+tcBfMW354wOxz+vOea7a7bCElsk8cfy5/KuGvSN2RyB1wf58f4UAcVfcOA3zEe3r2/S&#13;&#10;rmnbAQRhhkduoqnfHMgUkjv7cdSR71a01tpDd/XoMf55H50AdralAOBnHI98n1+g/H8auNghmPAx&#13;&#10;27+n/wCuqFuM4KnAHY8n0yPryKvYyN2QAOMnjHPPHT/OeKAANk4YAYAx9MdPXtUmMAjoV9unHWm/&#13;&#10;xgrg9T0wcYHNGB1B4HOegPPfPHA4zQAvmNwvTHb2xyPbApi7hjBAx9e/XpT1+YAc+vYfp9fQnPPF&#13;&#10;Rj7xYnj2+pxgfX0oARc4CgdB2B59P/196btHIwCOn19M8D9etSrk46ZP4/l659sd6hYnBJAJ9KAG&#13;&#10;rnuSMDnt37H1pzMcHHBYd+x9/wAaYBkHkKDj2wDjI/z14xinAszcDb+J+mOnFAAePmGMDpx39CKb&#13;&#10;hsnJxgc4+nYfrT9pOBxkds+vPp1x+frTWB46gfn19s/nQBGdyj5icf4d+/p/nisXVtRh0yylvJeF&#13;&#10;jBI9/wD9fpWyfL4LdT79efT19gfzr5b/AGhPiGnhzQ57aBh5v3VXOGMjdOPbrn/9VAHxb8efH1x4&#13;&#10;l8RvYQPmC1Zi2CSGlPBGfYdK+Z9QmEMRaQZY5+bHXJ7Z/lW3dXbyTefcPuaQlj179T+fv61wOs33&#13;&#10;mymNOB+HY0AY5DXEnGST/Ltzmv2g/YF+BT2Oif8ACUatFiW+ZJm3DkRDOyPv165r8x/gN8OLn4le&#13;&#10;PtP0eGEyWyOJJiM/Kinv9cYFf1B/DDwVD4P8MWunogWRlVnwB8vGAAPb2oA6iKwSMtLIOSBjtjj0&#13;&#10;9q5i+tHvpiVyFGe+fpgf571293bSzb4y2AT29McnPWsG/cwQmOD5mIwOvX+v50AeH+NvKhhESD/V&#13;&#10;g8AcFscEn0FeH3NjFYO9xOgMtvtcjaADKwyinOSQOp9yPSvf/ElvsilNwBIsSlznvj7o/H/6/QV4&#13;&#10;DrL5Ai3FyM7iSeXPU/06f0oA5y1DbyzMWPJY/wAzz3PrXR22eDg5PK8/p7Vg2i/NzznnHJ/HB6fS&#13;&#10;ujhwmGByOfx7j/A0AWR8w4GS3HQZPck+v1/OggrgZyc9scY/xqTcCNwGcbcYHT0zSE4BLAEccdM/&#13;&#10;1/T0oACMrgnGe/POPT+nvTWU9RwV/wA8/wD1uvFK2ckD35P6nt/h65qNWLHHOCffqM9f/rfTigBr&#13;&#10;ArjJyTkD/wCv7+lNx0APT26j+v8A+upAOnIPQ/8A6/8A6/0phXHfByPyJ69sDHPTFADcMzcEc4+v&#13;&#10;68H3FJggD04I4wffHr0/KnE55HB+v6Yx/nGaV9oJwMA8/TA/r3+tAFfcAhYE5Jyf/rjim7mKN268&#13;&#10;e5/yKcVXG4HOR09PXjj+lLtHQDJ+mcenOO/+e4oAaWYAHoOPbIz3+lICARwcDt9P0+ppCW6gkEYx&#13;&#10;z19cD/P500euQf6jn8Mn3oAUkkFTyD7cex/D/wCvTAPXkg+n/wCr/IqTJwAcg8df6n/IphUhepAA&#13;&#10;z689B1PfjGO3NACMDwA3XPv7d/zqxCf3hUHI6Z9R3/Cq+WXtgfTOOT71ZtU3MDgqTg57f5A9f0oA&#13;&#10;7vRIgcbeAeSM/Tg17HokQEaHjsfTHHPHqeleU6HEcrxwe/Y/pwa9e04BYk3DqB/Lpz+HSgDoFO1B&#13;&#10;36/5+orPlmwSc8Djn3qZnIXk46e/b0rEvJvLiZhyf889v0/pQBxHjHVYLC0luZyFWNT+PHb6V+OH&#13;&#10;7Snxan17Vn0OzkxGpPmHsADwCB6nHX2r7I/ao+MUXhrTX0y1k/fOrfKD/EO/bgZr8fNc1SW7ke7m&#13;&#10;cvK7Fm6jcSeR07UAcnrF4xBizz/ID/H/AD1rmCQx/wAmnXkwadmXoT/n0/lWx4X0G/8AEusW+j6b&#13;&#10;EZbi4YKqjqc9/p60Ae9/szfCaT4meObZbm3aWytXRnwuQzZyFyfpzX9Onws8Iaf4R8N2um2UaoFV&#13;&#10;SxUd8dPw7fjXw/8Asbfs6L4I0GDXL2LyDLgICAN395vfrx/M1+lunWaxoiAYVOw74+nagDVt4hjJ&#13;&#10;/wA/oKrzXXllUVcjnnn8/wDPfmrpBYcnaP8APGa53xBqsOl2T3LkKFBwWPHTkn2FAHl3xJ8dNoWm&#13;&#10;zR4Dvnagz94mviK8upru7kup2JkkLMx9ffqenSux8b+KJ/EmsSThw0CMVjGeMev864QjLMTk456d&#13;&#10;c8fhzzQBWwc4U4GDz/SmY4GRgdTzz75P0I/zmpmGCNuTge3X6/SmBcgN0AxyPUHsfb/PSgBmMkZG&#13;&#10;ePpn/wDV6U3bnduOc/4f4mpOuMdDk/Nz+NBBxuLYGeD29KAIdxzgL0/zz7c0xsONvYdPw6461IS2&#13;&#10;BgYH8s8c8fzpMHI+8B/9f6+n0/wAAFQwA56+uecdvpTAc4GenA54+vvUjYLDdwB6jknHUdP1/pUZ&#13;&#10;AYHjH4/h1/l29R6AAwJIPTPr3wRz+FXbGJZJeefx6YxwPp0qnknpxjp9PwH+etdHoluzOCRknrx2&#13;&#10;HXr3z/nqKAPRPD9uWx3yBjqfwI/+vXsOkRCMBh1H+SDXnug2h+XAIzj0wfQfh0NeqWa7IV28k/09&#13;&#10;P8/0oAuEfLgcZPpx16Vm3RAVs9/rkn/PpV5pFUZ7HOeffvxWJdzbUyDgc9fXn06H/PTFAHnXiO4w&#13;&#10;7KDjGe/Ye1eFeIJsOFY5I7eor2DxBcZ80k5HP4/p7DA/pXhWsTZmbuD7ngcAHP4UAc9hj94YBH1x&#13;&#10;/QY/z0q8g+UccDHc/qKgRfmxkn2z6d8HsP8ACriIzjKjAIz9PfFACjaCNq5znkDj6UzHzADnHtxj&#13;&#10;09KmAfqFywP8+vOf/wBXP1pCoQYQY6cj/D0oAYRglmOQfT9M+3H6GmllBxJkH8/rgd+TUgOQAOB3&#13;&#10;wT/Mfj1+uai24GCPm579cf545/woAXqx4wB17889fb60zaTjJzjOMj14z/8ArqTJJzwM9ewGf/1U&#13;&#10;1vlHHT68e2OOfegCGT5RyOSDyR+RrmfEeuW+gWE13O4BQHbk/kSfatnUL+2sbWS5uH2oi5yeh74H&#13;&#10;vx09q+CvjJ8TJtc1CfRrCXCcrIV4GM/dHbnHOKAPPviT4/uPFmqy5kxZoxwSfvEd/wDD6e9eJ6rr&#13;&#10;Ue14IPlAAGR34xz6mrGrXRTfyFPHtzn+nBHvXB3EoZ8g8D8/f86AFuLlpCM89evpXtPwQ+Eup/E3&#13;&#10;xJbQLEfsYkCs398jkqPyyT0xXnfgvwjqHjHWotNtAVj4aSTGQiZ64yOvsc59q/Yb4OeDtC+GOgQI&#13;&#10;0S/bGXggHcgIHB5zubJJPXnGKAPrn4TeEtG+HPh+00iwVXnUDLKoAZuQSPYZwATX2R4RsWEKXk/+&#13;&#10;tZc/QEV8q/DG2udalTU75CqAjAP9T9B+Xv1+w9KLuoEQyFA/H6igDpxFvw7kd/09RXkfxH8c2OgW&#13;&#10;ctvGwecqNqjuegB49etdT4x8S2mhaabieZYgFJYsemB2x1+n+NfCeqa1d+JdYlv53JR2OxSSQBno&#13;&#10;OO/0/OgDctJLnU7t7u5O+WYk+nvge3TivbdBsUiiAxjPT/DHFebeGdNMro5w4z7kH154yO1e1WsQ&#13;&#10;VQMYAx1HT8zQBMEwpOMnj8Kzb8gIFJ59/wCn+FbZXAHGM/y/r/8AqrmdXmEcZzwT/nn19KAPPNbn&#13;&#10;wpzkn8+h6Z/KvnfxdfebI0Z5Uk9+Ov6e+a9q8TXJjhY7iBjp9R0yO/v/AI18269dGa4b0bI7Z69x&#13;&#10;n/GgDBKszksQDmlUqM465+9xjj1OPx+tIvft749M8jnj6e3vSshxjBI/DB/z9f8AGgBAygEE9ff+&#13;&#10;X1prKCCF4Az/AC/pzSHLZ24OP1zzjt69qUkEEL1Ppke3PXigCE5Hy+hBxnv+Hp/ninbt+GzgZ4PH&#13;&#10;r+PU/wCeaey5LcgZ6+p9vz/xqMkk7eOPzP69+/OaAEZlBwRgjPH8sU1mB5yDn36Ed/UUpyG29T09&#13;&#10;AD/9cUuCfmAPygn/APX1HPtQAzqBu+bJ/n+XHf8AMVERn5TxnH+7+B61YZMAZ529+v6f0/8A11HI&#13;&#10;QfYe/f05/p/+ugCEkqDkYJ/Dj1x+tDE7xkDj37+lKQy4YkHOR3z9P5fy6VIUZ/lB5H5fX8PWgCDn&#13;&#10;hlOT0600MV+U8Z/r3qySdmMnJ/L65qAghh3P4dB1x/Q0AQsobGeevX6f59qAApOD1zjtj8PyxSN9&#13;&#10;zgnIz9R+HvSkkdDnPOeQf5cf5/EAbuTsM/d7fr344zzStyxwOSMY6ZHT/P1o3Ek8BSffkce/T/J9&#13;&#10;KXryxwOM54/DHOepz+lAEWGVRgYB7cen+f5U0ZbAAyOMdBjB59aew3YfqSfXOTjn/P61LBGThWHH&#13;&#10;Tp3J/wA//roA07CNixzzgn2Ge4z/AFrtLJAegHt/Qda5yxhO/Iyc4yM8/wCeexxXWQRhVHXnHXv1&#13;&#10;/PvQBeQ5UKDkH9Mdcf4+lQSswy3JJ9uD/n25pobICHAP8uefQfiKo3MzKu0cHt05H0P9T+lAGNqM&#13;&#10;5kJHdce3b8+/euKvZOWQnP49MdOa39QmARvUZ6j049eMdPwr59+JfxFs/C9pLCko85uML1J7KvB6&#13;&#10;9z2oAp/En4iWHhfT5UR905yFA6lvQf19PrXxBrGrXuuX73145O5vwUHkAenv+tR+INfvNavZb++c&#13;&#10;licKM5VQMYAz/wDX9TXEaprjGFrW3O1T1xnp6Dpx7/8A6qAJdV1ZIWaC35/2ickk9v8A9dcY+GOc&#13;&#10;5J70jMHJ5z1//XXo3w1+G2ufEnX4NJ0yJvKkYK74J+oHQE49+OpoA1/g38H/ABD8X/E9voukoyW2&#13;&#10;4edMBnauenuf5V/SX+z/APBbwv8ABvw1a6Xpdsgu1Rfm2AEE8kk9yTz7V4j+z18JfDvwk0CC1sYV&#13;&#10;kvWQbnCjk4wccnv37/kK+4/D1jJEFubnlyBge3XPX/8AV+FAHZWyEIGYc8f44xUjFF75I7D+dAcg&#13;&#10;EjhR6/jz+NeQfEv4n6V4L02QvMpuDwsakFmPHGPX1NAB8TPiVpngrTHeVw87DCoD8xPt/X9a/N/x&#13;&#10;T4t1HxTqMmo6g+d5IVc520zxb4u1XxTqkmpalKzlidqHoq46DoP8/gOSHqozj06j9c8/h7CgD//W&#13;&#10;/H1LQE+4xz+Hcfj1qO4sy64UcZ+pGRyP/rV2EFgZEV1XOeOcHPGBj/P061ZXTyy5KAseOfpz/k/n&#13;&#10;QB5YNLLEgpk/Qdu/fp1/pVdtMkAGATnGOO3tXqI03K72HLAY+nuf8/qAKsmlDcVKqQvQE+//ANbt&#13;&#10;QB51YWTxXqFsAhhzwMnv+tfpf8EJGuNLiUjJQAE9Pz9cV8FLpyxyiRRgDA6enfPP+eK+6PgNIBGk&#13;&#10;CnaBjjoOeB1/X/8AVQB9HXmlkxE4JH9SeBXJ3diwyUHPIP8AUH8+tezSWZdN23II4PAx34Fcnf6X&#13;&#10;zuxzyfYc8n8RQB5N5TrnPTA7dqiG7BHXA7cc+5/CusvNNw2QuCQ3c8dvpXOTWzR8nqfbkEduvU9v&#13;&#10;b8aAJYbjYR7YOCOmf0rprLUTE2M/NnB7/T6VxDkgsMDA9+Prn2x/ntPFcurArnA7Z449fQc+tAHs&#13;&#10;lhqI2hmOG6cDGCPp1rsbHUGBGXyWI9sHr+X+e9eGWGokHBOAMevf6468V29hqeWxnAP069On69c0&#13;&#10;Ae2WeoHsMY9M/wCRXT211uxz1/w/zj/61eO2GpbnHYc9T0z2Hue9dnZ364XGRnvk4+v+P+PNAHco&#13;&#10;+AMdOo9OOMd+frUuNoGBjPoOD7e3b/69Y9tebipBx/nnr7f/AKvXRilVsOpwP/1/SgCYjOWxuI/X&#13;&#10;nrSq3HQEj6c8en40wk9h7dR/Lj/PFO+8DuIHHUdsdARQArgA8DGe+exHBr4//ak0c3XhidtuQUP+&#13;&#10;BOfx/p2r6/OQAoOfoccY4we/HSvCPjppwvfCVzsGSFbr24+nv/WgD8FNWi8q7ZDnIJGD+v8Ah6VB&#13;&#10;FFvi4IJx2HfHb0zW14vsza6tOjH5lkOD16nvn39KyrRQIztYgYPTgdPr/n3oA5S6UxzOv3CR65xn&#13;&#10;tx3rPlfnA4A/GtfVU/0k8YI47YB75H9fSsd1K5Dc4H6/55oAz34Oev8An8aQHt0FK/3s5zTVyDnu&#13;&#10;P5etAEgx1xX2l+ydqf2fxFDbbsncCAD/AHs8Gvi3dycDOfevoX9nvVJbHxhBsYhSwzjjuCAPrQB/&#13;&#10;Qlokxl0+J1HBUD6/59a3Qx25HAOep49eM/561wngi7N1oUEi9Sq++Pcn9a7baGBYcgdsdfrk/wAh&#13;&#10;mgCUkMvIJ6/XmkUAZbo3164+nr1xQOR84xj8+evXv9Pwp+Qrsex9/wDPXpx+FACcMSQcHOAeMD8O&#13;&#10;1OyOd5xj1x7H9c/rSKd30Pr0+uOB9aXGAQgBAx9CemD/AJ9B60AIAThSBk8ccZ4/r1qXrk46dfUY&#13;&#10;PJ/SmHAzu4Udsfz/AM/pzTQQSFJx0x0/lz2/yKAEzuOQvJPc/wCf8/pJEVB4HT9cf/WIxUbY56Zy&#13;&#10;eM+vB4/x/SgZOD1Ix+HqPb2/yaANS2uAh3AYGPz+ldDb3YcE45/WuNVyCB0+mOvp/TvzV20uGEhX&#13;&#10;PHOee3GPp7GgDtPvYKnkkevGOTUEkO9SemR/np61Fb3AlAYnJ6djx7f/AK601AP3hn8cZB4/pQBz&#13;&#10;d1anlu7f1/z0rlb6xXJGOQcDjp3/AEr0iaAHkJ6//W+v5VhXFoGYkqBn39M89uvp+dAHjWs6X5kT&#13;&#10;xjOSG9xX46/tR6abPxUhUcOr8YPODzyf5V+4mp6cp3FjnOevXnr6dulfj7+2NozWviG2lxkhpFwO&#13;&#10;cDnH/wCvPuRzQB8K2KhpgoBI/nj19vWpLhFt72AxnAJHPoT7ehp9kmZDuPHzZ7Dnj/PJ9qZqa5uV&#13;&#10;k7Ajtyfc+vt39u9AHtVha4sICvBYfoe/Hb2rRNgJFHlruOQvbjHStjw1awS6FEyKTOBuDHkHjgcH&#13;&#10;Gf6/jXZWmhzMCyx5L+2cAe/I7/8A1u9AHncGmsHHmcOSfrj0P0IzVq50xih2HITvjr/nn6V6NbeG&#13;&#10;/NuRE6lQT9Tn157en8q1tb8Pi1iEcS5ZR8w6cd8dM56/rQB4lpVn5WrW28dXXJ74yB/n1r9hfglc&#13;&#10;LL4Stl6kquOc9O5684/THFflUmjtDcpKgAw4IPOcjnHTpn0r9OfgJOX8NQp1CgY9frj/AD70AfQ+&#13;&#10;/JIxljz09BSqVbJb27/0pse7uCDg/X6/rQQcfMOccfXv/n8qAHfxZHU/r24/z70oPzH0J6fp1/Kk&#13;&#10;KnI3Dj9OfTr168n9KAowWJIA78fz5H1oAlwdhA6/yP8A9YZ5oY7eccD8qRANnyjBIPf/AD/ntTW6&#13;&#10;EqMZ79PY4+np+Z7UACBc59f5gZxj+VOwRgZwR7d//r03oxPBHT8PUnn/ACKX5RwDgZOe2PT8sUAL&#13;&#10;kqee2evr/wDr6UEgcAcYPsCB79PrSZAI4547jpnv+FR4yw3Hr+mffH5/rQBITlcE/KSP/wBf+e1B&#13;&#10;J4DEAdvTPcelN2ggZ6jGenXtxz2/ClYYJ+bhiMZ6fX3PX/69ACjBYZHtzxg/Xn/P6OwSmO/A6dDj&#13;&#10;rUa4wPQ+/Uc9v89+wNOGSBjn9R/+ugCNsls/l+B7f4fyr5U/asLSfD+7A4Jgcj0GD/nivqrcQ/zf&#13;&#10;MD+HTv1/zmvlv9qeMS/D+92DINtJwOMjuckcY/P0oA/EacA3OZST3J/zmodYjJtMjgjHr68cenvV&#13;&#10;h8C5UoMEDjp26Zzz6n/9RxFrbO1sWBCg4wPQCgDndAmWK8UyNsAJ+Y9M+mPf09veup1LWmieJrbl&#13;&#10;QScDqxzj8vQ153aktcAAZJOQPXvk11N0yxATFtxbjIHA+n070Ae6+GfFEwtysnyuFA68Y9/z4rtt&#13;&#10;A8Sw3106M3PHyluM9CAa+VINdnt7dgCVxgjnHTuQf8nFdF4M8QTf2hhmZWyMHPBGf8/z9qAPubTp&#13;&#10;BPB5pfchBU5Gdp9/QfhXs3g5SkIwckgcD8sf/Xr5h0u/nUISdjEbcq2NwOCCRj9f0r6N+HDNcRl5&#13;&#10;Dkkccc49x/L+VAHtWnXhhIXpjtjvXo+l33TsDjnPpXkY3QydcZJ7f5/DI9Tz0rqNKvRgBiMcZyeO&#13;&#10;Onp0oA90sLtSQpGScDr0Pr/TtW4G3Y4ye/P8/wBK810u8yFY4/8Ar9OPX8a7m0uNw3ZzjB64z798&#13;&#10;/SgDajGWyTgD86ewBQNk8nPsP/rfT86jVlOOmDjJxjr2P9Pxp3C5Ixlj2HX17Z/z6cUAOJAII5H6&#13;&#10;/Qe/+OaTI3g45z+H+euKQNjH8P54/wA8frj2pcEZbGCOmOxHp/nmgBrL8oOceoxz0PJ9+lObAzg5&#13;&#10;3Y/P/wDXSgbmOeT069Ooyc/1qJpkUqGbLHgc+/8AkigCTGCQ3A/meOeP/rUE8/Mevtx60hC7WIwP&#13;&#10;T2+mPbimkZbcxyR06c469jQAhXruOCP1xUg4JAGQB6evTFRHIBXbjPX39PyHanckg7M8+owOOD1o&#13;&#10;AeGJHXAzz2xjPHPpwaMZGMZB/D2zmk52jAyOvuf15x3pNx+XnaVHryfrj/PtmgBeoAUAD2OcZ/P1&#13;&#10;pwzzgZxnJ9Tjt6fyqCQEYUfxe3Tpj/IGKUMM5znJzyPT/A0AatpcGNgAeMAf4g+31rL+I2qLF4Ub&#13;&#10;c/HmR+/CnJFKrkc5Izjvk8+teY/GPV2tvCEpzgKJXP8AwGM55/DHpQB+DXiybz9Zv5+XM01xIPqz&#13;&#10;k9enfNczPMI7VZj8zFAB7jH+NJrV5PLOXVOZPmxu5+YnH8/61n3KypA3nZweMDn3wRgcUAZuioDO&#13;&#10;SRkiSPt6H+ta0yyLcMwGw7yeAB16A/8A6qm8GxRS3ZlmXcPNGB9ATgL34P4cVqXUJnuJJsYyehA6&#13;&#10;Z4xQBw01kgBkkGFOBnPTPQ+p5rK8jaxT7xH5n/PWulu4mjkwx6HtwOO/0z/nvVWOykkR5SMZB9M5&#13;&#10;PXjHf8aAMyJAM85yfy+uK/UD9jW1EUEFw/DAOfQgcjgV+aDQ7ZMdNzenQg8/59fwr9Sf2UbeO30e&#13;&#10;KZRhhDk+5Pb/AOt69aAP0QsJ8qBnaM/kTn/9R/nXQLzgdzjpmuF0m8whXPB6de+SQfT/AD1rtYTv&#13;&#10;HB6cc9/U/wCFAEpbaOmT0/Ec8f4VLtGeRjPb+tNA2gc5IH+fr/Pr9Keqlm4GAcY546dBx3oAbnGC&#13;&#10;V/8A1c96aVOdp6n6de3PejByTj/6/rj6dv8AHooJB6/56E/5H4UAOC8EqMde/Qf544pOOc8Y9vUd&#13;&#10;aD975RgAAdM4Han425H5/rnP/wCv6UAB2k5Iwee559vpTAQV45DZ6Dr6YNOJJHyZJPbt7gDH/wBa&#13;&#10;kUkgMeo6DHvyPT86AGjGB2zwfal39MDH457e49aCcZ/2T9e3bvSKDldpKk8+uO/+RQAoUEDPBwe+&#13;&#10;f5elOyFxtPb1zwT2H5c1H1B7d84559cf4fWjIyecjI+nHP8AntQBLyh6ZHTr6dOacpx82cDnA45I&#13;&#10;GP8APvx3qIYOdwyc/wCf696XA+8AeM56fTgdvr0+goA0jfLa2k9znPlIzen3QeOfwr8Rf2q9fbVv&#13;&#10;iKYM7ha2sa9Tnc7M5z9Qa/YjxdqDWXhq/lU7WK7V56Fz1r8IPi9q/wDavj/XL/O4C4aMc/wxgJx1&#13;&#10;wOP59qAPH7uYZdmGd+f07/T2rjJQ01yFzks2P8muqvkIhDSHBA6HBPuPxrmtOVptSiXGSWz6YCjt&#13;&#10;QB9H+EtP+z6ETGmCSzdcLtHHP1x19KkeMYdphuZmLqo4Bz0/D+grUsQ0Og29uMZWHDNjj5jkjA6n&#13;&#10;1P1qrHErg4O1FVf4uHwDg5/w/wAKAMiQbIGZuFDHnPUgf06fWrltHJLF9pmwq5UhFxyPcdOg5+vS&#13;&#10;q18nnSiKM7SDnDDjrjsf0Na9jZNKIlhQkytjcB97HXIHb17cY7UAfbn7OWnzLam7zvRE85ScjBkb&#13;&#10;BA/CvuXTJTJEvoF6YxxnHXHHNfNHwl09dI8NyRIAjB4odox8uxNzZ/E177otwioAOBnp64POfTP5&#13;&#10;e1AHeDACg8g9ulIAWyQevXH1qKGQugYHIOPxzUozg44Ptz1Ppx6/z7UAHQZ+n/1/89qAMjjgfiD0&#13;&#10;6E0rAEE9scnGfy9KMnBIbGSPf05PWgBuw9hnp3xz0/8Ar04vhScZA4I/HGM0gOBx+Of5d/xx+Qph&#13;&#10;6jJxg9en15OMZ5oAlyOD1Jz9c00KOG6en+f50gYcEd/TnH+T/k07O0AkYI+n8/T6n6UAAGMg9PTP&#13;&#10;X3/H3pOo65PJI/8Ar07OckjBx+mai9TyQceg/p+Xb6UAL0BbHH65x/L8KcWxwowB36jNKc5GScew&#13;&#10;9KbliMYySc9P69OnXP8AWgBdzEnt6e3t/wDrrp7GbgIeCMfh7CuYXKj1JIz16+nB/nWpZyEkKTwf&#13;&#10;z/DnPegDpmfJAHX24/z/AEFYt9gKS3GfzPXP0/8A11oqxwMnJGeo+n/6qpXQLKQwySD7856/55oA&#13;&#10;8x1pAGYMCSQa8z1VwUb+IgHBI54PpXrWtqG3uOM9+4Geg6//AKq8g1yRI42lIwFyf84/P/OKAPhf&#13;&#10;9o3xGbXTp7CBsGRREAePvHLfoPXivh2GzN27ea2EDDcAOSSOB2xivdfj3rn9p+JhaxnIiZpDn1bg&#13;&#10;An6D/D0ryC1aO1tndcZK5zkdSe3p0xzQB5xr0UUV08MXCjGPx7j617r+z7of2i8m1FlyEbOWHGBk&#13;&#10;YHuTmvAdYmaa8kI5IHHP+e9fY/wc09dL0hrhhn5VXuASeeAev5euaAPbNcvgZVgtTkjAB4GeeQPx&#13;&#10;6n6cV1mmu1vYkgeUGxkDG7Hv/n+teZRKLq/RpT+73nAHYgjt9QME9a764u9sQtYDyVyR0Pvyf5dz&#13;&#10;1oA9D8I24lm3KgHzA89h3z1z0wB0719HeHYrm6ihuZRsjJdvVsp6Dt2/TmvCvBMMENtHczchBnaQ&#13;&#10;CGz2x9fwxX0vpMLQLLG3yGPZGoHJO7LOf849+tAG/aoViAPBI3dOck/mPzrSB67hjPtjPHP5dqrj&#13;&#10;5yNvI49ByOnsOlTIcrnB6D/H9e+aAAkqpboR+H4fh9M1G2QQODgdT34yT3z3+tPb5wcjn1x/Lp+n&#13;&#10;1pvJPUZPc9fxAA/z+FADNuUBzj09/pzUm0gDJ2nBPHP+enelB4C+vbOQfx/z+hoUAHgA9iOmPcdc&#13;&#10;/lQAwcZA7e/9O/pSuABknn0GR0pfmIAAyecDn6jP9aTn72D3Hpx7DmgAZssMDJ456fXjufSoJFCg&#13;&#10;sOenGOuB2/WpW9MZAx39fbn+dRso55wPXP6nINADt245/vZA55H+f89a0IGxhScH1Pv3rNJyDzgf&#13;&#10;kRn356+46cYqeBsMOeDn2/8ArH2/lQBrBxk5bHt6Dvz0HccflVK8dzGcNnsP8c9uP0p5YhRnr0+n&#13;&#10;vjA7f/XrOu2zyvAx6+tAHIam7fMcZwBnPP0/x4rgbyQYIAHBz+nP/wBeuy1OQKOmOvtn3H+f6Y89&#13;&#10;u5V+ZABzk9T+RGD0/XmgDnrg5lOWyM/mfr+n5Cp7dm3KQCPx6n0/Ws+7YF8B9vT9PWpoXAOByc9+&#13;&#10;e+c0Ad9pkhO3A5z1Pv8A5/zmvQbKQsMnr+XOO9eZaQxfb6A+v646H8T9a9BsXJUfNySO+fXOD2/x&#13;&#10;oA15ZhDC0jNhFVmPbgDv7H/D1r8t/wBpzxxLqmsDSEbhyZH5HKqcKD+Wa/Qz4j65HpHhu4YuIjKr&#13;&#10;LnIHyqMt09u/vX4s+M9fl8S+IrzVZCT58jBApz+6Q4Xt3/rQBw+oXJjRyTgIoYnjnPYdePp7V5ze&#13;&#10;zebMfm4/w6/411usy/IXlG0vngnBAAwMfT/9fSuU0+0a+v4rRRu81gDz0HfmgD3j4UaCojF/P2/e&#13;&#10;sMdicID+PP517Ut2sX7qMbM4B6gbj0z6596z/DGiyWmio0EQH2jaxZeMqv3ADz6/z6mrElsbe4eJ&#13;&#10;sAx/MeuMnsDyf8/hQBq/aVjjwyGWQfd7Afh079TVyBHUB5vvuQQuQO3X8P8AIplpEsYE8qAhOMZy&#13;&#10;o75I/wA57Coo7l7qYoMSEcY6j5uOn8uv5UAe4/CbSptX1iGZFOA4VXP3cjHfv6+lfetsghSOLHKK&#13;&#10;q5x1GOo656V4L8E/DUOm6XFcjl8c5/vkfNgEcen6V9AKoPHIx2/z+Y/WgBRngkYx74+ppxHyMF4y&#13;&#10;PXrgHqf84poJ3DjA6e5yeOPw/r9T0c9D7H2weOfw6ewoAmhPJwcZzx0P5101nJuw2eBz6nkf41zE&#13;&#10;J2MRjaRg+n4/0NbNtcNkAfXv+H88eg96AOt8xQnJGBxnHHHX9OKx76bk4A5z04FTfaBt5JJ/TOP/&#13;&#10;ANdYt9LgH2/LH48HPc0AY9zMTkHjGfqcjuK5G8fLnJyfr/n/APXxW3cSjHBxnPH05xgVzVy2W35w&#13;&#10;p9/Xn9e3H0oA5u8++TjJxx6cduB/npViyGOGO0g/Xr1qC8bJBxkDrnA/PP8Ah+vNS2JBIOMH68Hn&#13;&#10;v1x6+tAHbWbDAKcn1+7g+1aR+RePmwfbk+lZVkTgZIB6/jjnk/l/kVpk4yQM5Xp3HHtj8KAE+Y8H&#13;&#10;kA4wegH+f8OKDlsY5J4/z/UZpSNoGeM5P588D24Hego208YHY8cnHA//AFfjQAhYcKx9PT8D26+/&#13;&#10;vQGDE4HPPAA/M9/6+lJuKnKHjJOcjBB7gfrTd2WJfgA/ke/t19/0oAR27L3B9fXtx3/lmocMF24z&#13;&#10;weeuPeptofvjaB055z1P4UxUHLAdBz9f5f56dqAEX88Y6+/+f1pxVh0GRwAM56/h+Zpob5jg8Hv/&#13;&#10;AJ/wx6dKViTlz7dR/X/CgBTkHKnjpzjJHfFMJ2kMw5yP8/5FHXO44Hrn/IqN9qk7uQMntwR1/wAi&#13;&#10;gDE1zVIdK02e+mk4jUkepbtwe9fkb8bfHDeKPFEtssuYLV2DdwXPU/0/Ovtn9or4jLoOkS2trLiU&#13;&#10;qUTHd2/PGP8APWvy3vLl7h3lnOXctn1JJPGPz/H86AM6/vfJQ+WcH3wecdj05rhFje4mJI6nOBx1&#13;&#10;PQe+a0tTufMl8vJIHBHbj/646mvav2cPhfd/E34iWVh5PmWdqyyzntt3cKQDzn/PWgD9UP8Agn58&#13;&#10;BDoehjxdrUQR70LOwK/MFx8qEn8/rX6uxXaS3CQxA7SMliOAB04965HwJ4NtfCPhG10qICI+Wvmd&#13;&#10;Bg7cYA9umPrXXw2y/wDLL5B68EnHT8DQAk8hkl2wjkZBOc4A61h3VuLeORpTuYdT06joB9K6b91a&#13;&#10;r8o3P+PXoOf/AK1c34knSzs2LgAnOfU+gHvxx7UAeC+Mr8y3ciKTGVwWwcZONoB/nj6eteB6vJ8z&#13;&#10;Mozn3689M/yr17XZTNO7sd7McnvnPT+mOnT1rx3VxiYqx5Hpx9e3p3xQBUtHG8nBOPr+FdFDjYQp&#13;&#10;5wAPwOD/AD4rnLUMXwwyB2Occ98k8/hXRRKCoK8k479SOQB6f56UAWOQdoPAJ749cc4605Tn5s8/&#13;&#10;j69jRtIcuowM89/oB/8AX/KnYJQpjk+2Me/9PfuKAIc9dxyOMcdSB/M0m4EjcMk9eD3/AP1flQw/&#13;&#10;hP3R0Hr/AF/yaRRkYJ+oxnn+f+cUAP2k4weQPyzUPoxOT9M59B/n/GngYXOBz1/LqP6+tNPGOM59&#13;&#10;yMjtnHrQAmOi5xn8uPT6+tNbgDPAH/1/60DG0lTgj1x6fhx/OnEBeVHI/Hj1+np/PFAEIOWJPIyB&#13;&#10;jsPp9KfgHG3gnPbp6UhBJOBgc/T8/wCfFPVQAuAfzz06ED/JoAhYDJYe3r19B/KogQxI79/fP+cU&#13;&#10;+RVA+bnHAyenr09eP8TTVLgg4x3+bjjuf8KAF8vADHAP19v1puARwMDkfj247f8A6hUgYcLjZnoA&#13;&#10;RgfXHSmfMpHPH16ZGf8APX/EAD1weD9M49e3er9inzggYGQff8BVJRyQevPTJ56gn19f88a+nxep&#13;&#10;yce3OenHb157dqAO90TJZd3zA/hj0wOK9WtP9UMc/wCHf0ry/RU+cbODx0PPTIyff/6w9a9QtMbA&#13;&#10;McnH49Ox/wAKALMkm0DJIPOPx968h+K3jiz8H+Hbi+nl8slGHPGMda9N1O9hsbWW6nICxqSev+ea&#13;&#10;/Hf9rz413Guam3hTSp/3W7Eu3+FQPu5zxn8v6AHyd8Y/iNdeOvFFzeMX+zhmEYzycE849+2a8Bvr&#13;&#10;tpXPJJGefXPB9P0rVvJwAd3O7OFz29SfTn/9dcxKRIcsMA+//wBegCqEMjgAZx6d6/Vr9hH9nO91&#13;&#10;a/Txlq8O0TAGPcpyqcZPPc/yr4g+AXwn1D4oeOLTTooi1tE6vKccYz0PGOfSv6b/AINfDyw8EeFb&#13;&#10;LTokX7Qka79owOAAAOOgoA9R8P6LFYW0NpEu2KFVRV9AK7eJVRAqnhfQZ79cflVO3tuMAYz1wT+R&#13;&#10;q+o8tMIASDj6n1zigCKcpFG8kjYVeeenAr46+NHjz7XcHQrJyWJIkYdFxn5QPcde1e0fFTxrHoOm&#13;&#10;SqJMORgLnq2Ovt9e1fCV9eTXk73k/wAzyMS3Oep/yPp+dAFLeSRk8jBwOtOZwoXB5P8AnH4GoFyH&#13;&#10;CdM+3AB6Z/rS/MVGPToBk+xJ/wA/4ADWB4zkE+2OB2pu3n34Hr+VSH5tpXkjp0+ucY//AF96YMNl&#13;&#10;s47/AJcZBz/9f19aAHFWUFmH3fx6jvUJyOMYPAwc/wCe+SaVlBJLckc5xz9B/wDqpm0Bz/Q9cdf0&#13;&#10;z/MUAMOMjGeQeSOuaEyVHGBznIxx6mmhcfd5JPt+A55+manVBgFxjjHrz256/wCTQBAXyD3BxnjG&#13;&#10;eaaPmyMYOPp+P+ePapWAIPYj27DnOBjpx/nmm9MZHH+Pb/P9TQA9FyRuyce3SvQdAt+AG4BAHTH0&#13;&#10;A69v5e9cNaAs3TOee35H2+lepaJbqYx654H+B/kf0oA9A0WIgjjIx+o6k9s16DGjbQM8kHjHf0B7&#13;&#10;Vx2iwkBVPOMcfQdQf/1muzUBFG7gn1/zjvzQBWmc9xj3x+ma5fVboRwHGWJz+P0P/wBauonBUHcf&#13;&#10;8/8A6v8A61cBr8x2lSORx34wf6UAeba/c/K7YwSTx+B6/SvHL+USTZxnGSO/04r0jW7gncCMEAk9&#13;&#10;ifUdf1ry6f5pCM889+vfsOfw+tABCowOM56/Tv8AlVobOcHOMY4piLtAI5HX/Ek/0/8Ar0rAnGBj&#13;&#10;PbB6nr/LIoAn5YBfvYz9Pr261H0wyKCFzxwf84/z7OzuwOMHr0zz1qJ843cZOD+Hcf5/AUAIpXjj&#13;&#10;pz1549P85zTsA4PT1468/wCTUQGeF5J59cfT/GpAGGGHBH+Qep/pQBE/IHJyPbvjj8ef/wBfNRzS&#13;&#10;rHG0jHAQFif5nJqdu7HGee2OnvXgXxZ+I1r4c0qa3t3DTOGUDdyW6AcfqPTtQB518bvii0MbaPpT&#13;&#10;/vHG0c8AH+Mj19M8HpXw/qF467lLbjkkt1JPfmum1bUri/uJb++fdJNksST8vt9BngY4715fqd/5&#13;&#10;rEK2QG6Y6+/+GP8A61AGdqN2XdgW3Z7+/p9PxqvpOl3uuahDpenxNLPO4RQBzk9/65qkVeaXYoLF&#13;&#10;jgAdSTwAB6+34V+jf7N/wCksLP8A4SnxBBsuHUSMCMtFGRxGP9t+/oPegDr/AIM/Cex+HmiQajdo&#13;&#10;s1zJllLrgyyY5YD+6nQDoTg17roNpe6xq8fnSfu0Y5JPJPfvzVbxBL5bLK2Io0UrGq4AC4IUAeg/&#13;&#10;XHtV3wDPcarrMNlbr5jHuvGMZyT64+lAH318NrTNvDa265RdvOBjp/nJr6KubuHRtOdg4DDpzjPf&#13;&#10;p6V5d4BsI9I0iFm++VB9CAO/PevJfjH8Snk83w7pr4kkAEpU48tT2z/ePcdh1xQBwHxG8ZDxZ4gl&#13;&#10;S0ld7aMGM5PynDZYgD1/Xge9VtDsWcgkYB/LjkVxOi2zSzEnBI54746/5Br2/wAP2BZ0G3AA29/8&#13;&#10;KAPSfDOneXGHx97nn3HTrXeRxYxxnHufT+lZ2mWnlwqPu+vA5A6Z/wAa2/LCjp1/Un1oAz52KA7j&#13;&#10;gjv/AI1wOuXHUZzjtjr+XrXZ6kxVGYenr+Y9vx5ry3XLvALA5/p1xyf8+1AHkvjG/UBlz09T1z/T&#13;&#10;/wCvXhV2++VgDz/P0Of6133i6+M0p2HgZA98jkeuevt+ledOdzNg4Iz/AC9//r0ARKp4DYJBx9PU&#13;&#10;cHuMUvTb/COe3JOeD+I7UrLtyADyfXr3zjkduP5daGwrjcBj6df5f4/SgBrAoGyCMdOx9cj+ZqMM&#13;&#10;GcBRgcY744zkf41Kc52hQvfqPTn3/wA/SmD7xBxznBx09KABmUqAoIzj3x/KoixyPlyDj6fQf4VK&#13;&#10;33cZwecnn8+3t9OvWq2Qp6cc/wCQP5fzoAcGXpuwAB2JP4/5/KlB+UEnB9P/AK/+etMHJHPA5zjk&#13;&#10;/p/+v86c7Y27TnA6Z6fgPwoAUMMshGMfyPH+fxpjgk+oHUc/l/nrRhgdueBkccngev5YoA349fbB&#13;&#10;7euaAEU445Kjrg4/z/n0p8mCCuecjv8A561Fzzzx2/LgZ59O/wClNIO4gHHoR9fx/X/61AAyjcVO&#13;&#10;QT+pP4imDpx8o7Dn9KcqkbgOAPbHOM/19OPSkO5Qdx4H+Hc/4c0ANccgEZO3GfXr9fyFREYzkZIx&#13;&#10;7fkOaeR8/wAvJXPJ9Owx7UMDuwO+OcYzg+/59aAGEcM2MAdTnA7dPxpMKvygZAA9eM8+nOal2Zzg&#13;&#10;dwc5GefT+Zp3l5x3zgZ9D9M//XoAYsDsTuwCPr0HWte3tCfvepPf+feltLbJLkYyc9Pzxz/9auis&#13;&#10;LHcwJXBJH45/A/5/KgCewtMHIGcf4+tbQjAxk4Ix2z2/rV+G02jaOSRnuAef5c+uPx6PaEDtkgev&#13;&#10;Xj3HWgDJmC/xcAZz+XpXO38uAwJwF5OO+foe/vW/eyYUx42ngckfia+efid8SLDwjp87PKBOARjg&#13;&#10;kH0A7k9h2oAwfih8SNP8I2DqXBnIxtDc7iOACM/N+HFfnx4p8Qal4g1I6neuTvJ2pyRGvUKD6+tX&#13;&#10;/E3ie/8AEuoSajetkfMY05+Udhyc5Pc/WvMdY1ZmLQp8gzyP5cjP40AMvtRAlaJMbEOB0I98en+f&#13;&#10;Subkk3MxPfP61HuJ5J6dv/rV2XgrwXqXjPVY7a2Rhaq6rLIoJIz0VR3Y9B+ZoAtfD7wDq/j7WI7K&#13;&#10;xRhBvVXdQSSxHCKO5/QDk1+vHwf8D+HfhlpMdjYxLJfbQruuCQcElFPserfxdq8L8FaPYfD/AE1N&#13;&#10;M0eFRd4CO4AbygR8yhv75/jb6gcV9UfDXSftEkd/fnzPukY4wSMd+pyen5mgD69+HWmyMsWo6gcO&#13;&#10;RlUwePQkf0r6S02Lcgkc8Dt74/WvJPA+mSTQx3MybEIGBnr6Z/z+A6Ve+JPxO0jwTpJbeGuHBWNF&#13;&#10;I3M3oP6ntQBJ8TfinpXgfTpG3CS5PyrGp5Lexz1/lX5w+KPFWr+KtTl1TUZCWJ+Rc/Kik5+Xjp6n&#13;&#10;vTvFnijUvFeqS6hqku/P3V6BRnoAfr/nrXKEEMA3IAyfx6fn/wDXxQAzPHJwDjjoevJ/DOMUjMmO&#13;&#10;RwCOT0/yB61Jn5Tnp2/rn0qFiSpUD1xzxnHX+n6UAf/X/MzRITcWwZgMYGM9v61qfZ3lOGGcY6Ho&#13;&#10;PfPaqHgi4FxaKGGABjaDkHoMfT+vNdeU+Yr19M+/rQBzC2qZKsOMHA/mc/j/AJzUjWSlQ2MYIwcY&#13;&#10;HHf9a6H7E5YO+Ce/b8f04/w4q19nZ1XK56HH4/5469vagDiJbBCCyLwO+Mce3+PevpL4JXRt7qON&#13;&#10;vlbP0/z1/lXj72WW3DnsTzz0xj+uefyr0f4bzm11mMck7x7Z/HH4igD9GrWFZbRHxnI546enHuaz&#13;&#10;bmwDEEqAPp05/L8f6Vr+GJftOnRyZXB7d+vHA6+3+RW3c2iSgcYPPbng/U8f5xQB49f6WGJJGMfh&#13;&#10;n8f61xd7YMA6gYGcf5H1/rXuV/YEg8fn9e/TrXEX2l9eO+frn3oA8ZubNwSTg4z06HP86yirR/L3&#13;&#10;P0GMnqB0/wA4r0+/0wkHghj+vHQdvr/jXH3enyK3THJ9jnpjtx7H60AZEdwVBwep3fTp2Hat601A&#13;&#10;KTtPPAPr6jrnv+lc48BUkbcHPX3x7ev+RSrKyMMdvX9Ocf06ZoA9WsNTbOWPJPHoPUe//wCqu30/&#13;&#10;Ug6qQQB+Qx/n0/lXh1pfSLg7s9eO5+tdVZ35Qbi+ACMg/n7fj/8AroA9zttTAQBjz/8AW7/lmuot&#13;&#10;7wuijJ56YPT3xXjOn6koCq7ZwO+O3Jx7YrsrHUlYAg4Iz3yc9fz6/wCTQB6XFLuAA53f5/PHp9at&#13;&#10;KcDaG6e/9P8AOfSuRsL0H5RwV/DPrx6V0iShlHGAfbHPv7mgC7ux8p4I598j8enWvO/iLYC/8N3c&#13;&#10;SjICkkAev5dOP1rv1c7SF5Hf/P8A9b+dYuvQGfTpYsZLK3U5x9D6H1oA/n8+LOnfYfE95AFyFc47&#13;&#10;fX615rYso+YnIOAPr3I5r6M/aO0YaZ4yuSANsp3fnXzzpir5g+Xhc5z6Z7dOn/1qAMjWUPmh2Gc5&#13;&#10;5GefWucnJDEnj6dDj0Brt9XCGPbggAdR9PXp+VcHMSzHngf1/SgCvIuctnAFVwcdfSrTAE8dqpnB&#13;&#10;PoKAJCxJx2r0b4Z6lJp3iq0mTjJx+H+eleccZGOa2tCn+z6rbTZwVdT0z9P1oA/ov+DWqf2l4VtX&#13;&#10;zyVHU/0/r9K9qTGNpwD35PX/AD/WvlP9mbUxdeEraItkoo7k9vXHbP8AKvq8cYzxj35Hf/P4+lAD&#13;&#10;gcYJOCMbfcf/AF+lIxZQAeScH9Tg5/z+lJkbSOhHXHFPKklTy4Hfjt179P5UAEbH+EdPp6+tSnlu&#13;&#10;Rnv75z6H8KgzjJPBHqD/AC7/AKVKxIChxj/Pc8/rQA8gDKg56cZ5+v48UmAuGxg9OmT37ev/ANek&#13;&#10;9VBA9sdecDHTHH9aOpGOM85/D+fb+eaAEIUEP68D/PtTgwJGDyO/U9un4U1shccE5B7HA9P8/lSq&#13;&#10;MEjptPpn+efftQA3jJYcdenXrzjj9Kl3BAQDkfp9fYcCkAHQnJHb6n37imKec9Cevvx649e47dRQ&#13;&#10;BqW9w0TKo4A/TB6109tciRQcgA49/fA6+tcKHwAW6H8O3pj/AD7VrWlzsbbnI4/+v15POf8AJoA7&#13;&#10;TdkZPOenHtmoJoevcj+Xp/n3qC3uFkAwev14/Tp7VpcMOoIPXg8cH1/PP/16AObnthJ2wc/rxX5R&#13;&#10;/twaWILi2uCvPnYHGMZBJ/Dt9a/XWSLJ6YHP5dq/NP8Abr0xBo63LYOx0OT0yeOPc57cY4NAH5Ds&#13;&#10;FE4BGM5HXHT9fQVHqMYCBscg8gcZ9x6+tJdzAXu8YyPTr+n/AOv+s1wfNiHAwAOmPwz+HGe/tQB9&#13;&#10;VfCCJLzRxvj3so+UHGAMf0FexxyQeYyNhcYBQD3wCMe/4V4Z8Gr25n04WdupC4HGM5b1BHTP+TXv&#13;&#10;KtbWDpKdksjYZlPbOM5HGfagDWs9MHmedtXHUH14/D8ag1u3RYTI/JY9O4Pbn+n6V0VrJ58fzHAb&#13;&#10;0GQPTj/A1navKu8mT5iOqnuPbGOe/t19KAPK5rBZGO0ZMZ+Yeqkdc/1/CvuL9n2QrpRgY5xgDpnp&#13;&#10;9ea+TLWBZyWC5KcZ65BH8XGcdv59K+p/gjNHbu9r93gYHXGB14x+o/CgD6nB2qCDwPb16n2/KpOm&#13;&#10;RjOe/X/P+fSqyuShbPHrjjnj079fX9KskgfLjg+3X279fX/9dAAUAY+hA7dcjp+lRjjoNwGMfpye&#13;&#10;386lJYZBHB6c9cnBwfbvUICheOnAwTn3zkGgB6gADjGPw/D8fpTzk59R+nJyfp/SmrvI6njpgZ6f&#13;&#10;hn8qeAAuByCemenPWgCPaN2d3B6cH14/lSqxA29/5/j60uQM98Y/E8d8/nSfeAwAADkZz39f5GgB&#13;&#10;C24FVHPHTjtUQY8kDr7A49if8/TtT85wc9Pb+me/FGDkc4PPP4c+vfqaAJCSR8xwDjv39D3BphG4&#13;&#10;7QAR3wD27dOO+fenHp8oOT09Cf8AOO38sVFgcqo9PTp9P6cfWgCVWXnYMn8eMdqbuGeGxgn6Y7c/&#13;&#10;yppAydoweBjjn0xj8v8AJNP4JO7kgjqe/rnn/PYUAN+YYVQP0/8ArDv0+npXzH+08rN4AvedoFvJ&#13;&#10;zngZ69K+m888dRn/AB6V80ftMqX+H98EGT9nlH4ewP8An0oA/ECZU+0hGGS2QOOpznPT8KreIUaK&#13;&#10;Ek8AgdwTkHAzWg7GO/VScAZA7+vU9cZx/k1B4jCJbKzZDcd+TnnvQB5xbjbKDjOP881q6hdkqsKD&#13;&#10;rycD0GOf54rKjfy23LgkHHPP9akdvl/eHJPLdM/Qf5FAFRyW3ZGVHf61oaPey2l4hQAgnkdjVCZt&#13;&#10;w+XgDp36dvSoI5D5ilDjH50AfVXhbxJxFA8nmFwRz95Wzxj8Bjn2r7z+Dkf2yxDlSCE5/oTX5WeF&#13;&#10;9YNtdxxOQWO3rnt69hn1/HkV+rn7NW/UtPVmTBaP1yOvAx1H06UAep31sUYjkZHqOxx/+r86qW85&#13;&#10;Rxhvu/Xg+n/667vXNNMZ4GFOf6Zx+NcFNGY3KkEEdvQ+/PH+cUAd5pV6rADOBx17E9fp/WvRdPvS&#13;&#10;cfMQT3/H/PFeG2F20bDkkHjGf8/5/KvRdMvxgKD6eoz680AeuQTqSG47ce4/M9xV/djBzuzj8fWu&#13;&#10;SsLrcoycYx6dTXRxSgheh6j6469fpQBOclhkcg49MdP60K3AIHPXrn88/SjO8YyCAD2x25wM/r/9&#13;&#10;ekJAw35f154oAkDk4y2P8SP8/Sq80W9spjDf19P8akAIAOMZz6+//wBepSuM5OenA45GOnv+P40A&#13;&#10;RoQoClsgY7/T/GnckjIyOnp09f8APSjcQdw4JwD9T0x7/wCfWhcHAAxyOue45waAExtxtGSCcZP5&#13;&#10;H8M4/wD1U0HbhQvbvxk/40ORuOcgc+2Pfv2x/kZpm4r8pOBz0/PGP8/pQBPltxzjn14ycf54FRbi&#13;&#10;RuxjHb/69IP72T/h7ZHbv/hTzzubBPt/I0ARtxnHHvzz7D86RWwdpIIHHrx3Ge9SnOd2OQP5eo4H&#13;&#10;+RSMB1xzjHU9+n5en60ARrnAyOT/AJ6V87ftI6gbDwPdHJXFtct+Sbf1z1r6KdmDZAyRn6HpxXyN&#13;&#10;+1pem38CaiRgFLN++P8AWMB/X36+1AH4x3LIZghHzKRjP0xx/L9Ky9VcrGSBnOBnPOO3H+Naksm+&#13;&#10;4Yoc4brnHTpnA/lWNqbu0Z2gE5BzjAPTJ5/+v7UAb/gaDztkhTAEknbk/LwM11LWzKrIMlM9COR3&#13;&#10;x6HpVT4dWkRtkllIbImZVDEYYDHP07dveu2ktXlUZGAD8oJ6c8Y65x/9egDyy7t13lnBxkYH+I/P&#13;&#10;mlitN4KqNu3vg9PQn+WK6W7tGExUjIz7Z9cEc55PIPt1NXodKJiG8bWzwD3HsR6H/PSgDzq5iVZN&#13;&#10;yLz0J75P+OePpiv06/Z2RLLw2rHvHD7dV5x79K/N+/tpBKoQcFzkL1PuPx7frzX6RfBoNbeGUVRw&#13;&#10;Sg/75TGcfh6frQB9f6TeYAOc+n+H9P6V6Jp9wTjnHPPPTsa8P0S9OcZxt9eB9B2OK9R026GATjPT&#13;&#10;ueP/AK39RQB3KsDyOc/l+J/z+tP34wCeDnPcfT/PvVW3lD4JOTjv0x9fwqYgH2Puf6Z/L/GgCZju&#13;&#10;wCMkY4wOnQYpMA9Sc4796co6DHQD6f5/wpGGScc57/h2/wD1UAN9CMjAAxx1/wDrfzqUggHnI6/l&#13;&#10;7VEu7GAMY9f09/z4qRcjsCTkY9z+fbn/ADwAHJzx09h3NIWIClue31/wpw28MTkD2/X/APV/OmMu&#13;&#10;D0AAzz6HPr/n/AARjgbumfb8uPXp9aYcEZAwMHH8u/vQRvA9T0+nXn6ULyAOgHtz6DrQApHXjpjt&#13;&#10;1pSAu4qc56/Xr+dKQcDC8H+vvj0/XmhWy/v69hwP88D+dACD7pJwMc4zycnjNJkA89P58d6eAQDk&#13;&#10;kHjt19Of8aY7Zzu5Ixnjt/8Ar/nxQB5Z8XdTXTPB1y+7Gct1AUCNdxI79q/BPWb5rrUbm7lJIuJH&#13;&#10;kxju7EjPtz0r9kf2rNcl03wReRqwBW3bGM8mUhMj6Zx/SvxivSyv84JJPUcYHX/PXPSgDm9RmxEF&#13;&#10;Awdm3ue/H0qLwlZte6wFHOFPPu3ygZp2p/6pJOhI/wA/5/Suo+GluZNWBVMmRwoOP7vzEgHrjr+f&#13;&#10;NAH0zqq2FhYtaxYbYoTGcDaFwMD3659a4wQgRNK3yxDGwsc9OgH863NQ8y4xJJxkfMCRj26/0xWT&#13;&#10;dP5kbE4x8qj2GBjj2/yKAMu2ia4uHkcFIweB1OT0PrgdQK7vw1YG91myhXcELjcR2VOWHpz6+9cp&#13;&#10;Gq26eZKcHCjjnJJ6Y9B6V6n8O7oNrwmtocpbxSSLns20jofTPHvg0AfbPhstZaPpqbQrXO+c5+8c&#13;&#10;sQCT+GBXrWk3WcbTyef85+nFeOxs9m8Fi53taxxxknJ5Iyeh9+9ehaLcqdqrkEHOBjj/AOv68duu&#13;&#10;aAPYLGYsPlHGD+nY960kkI425A9v88VzenTggBTjvzwTjjOOea6RAD9zqeeeAc98UAPG8nv09j+V&#13;&#10;CnHAwCRnPTGcdx/nmnH06+n/ANYf5+lMPKjAwB/Tr/n60AKxJxuPT/J+tMZsg5APf/8AX/KnMRyD&#13;&#10;xj6/056/lScBevA6+h/X+lADuGxzkDPHUAmk44Xr79enp7UmMgcY/wDr04nHOenHPGOOOn+fWgBo&#13;&#10;PVcdOPf8v8ing4wQcH8s+3+fSm5OQcc5z/nBpqqVX5uCPbpk8dSP8/jQA7lgOQc4/wAigleWzjGS&#13;&#10;P5jNCkkZxn8PX05z7/1pCOMAHPPT3H+entmgBzYzz149+v8AKrNtJtIB65Hbj3/w5qkSjDBJB988&#13;&#10;c9zntSwsARt6jHfP+PQCgDrkckFhwf8A6/Sq0rfKADj8uvWltGZkDk/Q9h/ntSTYIGDx/IEdeuOB&#13;&#10;3/rjIBw2s7sNGMYP0/p/kV8+fEjUP7M0S4uGbDOrAEe/HFfRerqqIxByQDxzk9sf4V8U/tI+IBpO&#13;&#10;gSKGxsjZsdfmIIHPv/h0oA/M7xlfjVfEl9dK2QWKKcZ+7gZJzwDj/wDVXLavefZ7BlU4cqF47fh/&#13;&#10;n+tSSSEESTZZ3yxxxz1xn3Ncvr9yoATruXj1Pv2/xoAxdKie/wBVhjxvLMO/Xb/jivvPQYhofh6J&#13;&#10;doMzgOFGepPf/PtXx/8AC7SG1LWWlA3MhVFHqZD8x/Kvu2LQz5TToMKJABwDx0Oc/wCeeOaAMjSj&#13;&#10;LLOZ7jguc9emf5VsWrtc30cIPyb9oPXOec/gO/rXOXl6llczQQZJ6e+R0P8Ah+lTeGZZJ79Sx3Y5&#13;&#10;XnIAz/TAwfxNAH134JQ+QhQZXaGwfRegPXP+RX0bptucCScku67m44yxyT+RxXz34ClLTQQKQkrs&#13;&#10;sZbjGwDJ/Anj0r6YtIVSNinT6g45xj6d+KAL4Py7fTHpjPr/AI5pVO5Nuc8jp6Y7/wAqay7D6E+m&#13;&#10;OeOg/wAPp6UvyjlTx/Ie47fjQBIpODg8/Tn6Ee9NOSOOAMdD09x/h/8AqqIsQSFPA/T9ePank5Xp&#13;&#10;gfTI/p/nrQAhPTjHOP60gwpAJzkd+f078UuFOQxGc/5HXn/PFNP3RtGAfw4wO/J6dh1oAAwwFxnH&#13;&#10;UAfkP8igknK54HX8aap4xnk5BPOf8/56UnJUbRgHnHofbt9OKAAqvrkccnHFNZccuMg/lx0/l/nm&#13;&#10;nrxkjHH0/A+vtSHG4HPPHXGcYH5epJoARgd+McHGPbPcdfy70Rtl/wC6Se45IHv/APWpWRRw2Mf5&#13;&#10;59uf/wBdRBiGweCPb1/r6+/40AXWkYKORk+vGelZlzPkZQAdenTgZ9+pp7yHbluSeD/nufx/Csy5&#13;&#10;lOc8gfpj+nofz9qAOO1eY7STxxnp39e9efT3DEnjg/kOfXn/ADxXYarIxJDDp6fj/wDWrzq5YLI2&#13;&#10;4gZxnA6/zoAoTyEuWxjOT3Off9f84qe2YB8Dt3649QP/AK9ZczEuUBzwT15569jx/wDrq9ZyeYRt&#13;&#10;Pv8AT1/yKAO80x+SScknJH06f5/Ou9sJFA4GDnkdsn/OfpXm+mOA6gEgA8f0JyO/fr/Wuqm1EWGm&#13;&#10;y3bEYjUnBx26f55/wAPlT9qf4hPZae2k2Tcz5gVs4C5++R7jpX5svcKXLkbVGcfhx19D1r3344+J&#13;&#10;R4h8WvAjFktPl/4E5yzD35x/XFfPmoMqQF+hXsScDsR0/lQBwmuXrXVyFGAqDC+3v36969G+Enhe&#13;&#10;41rWTc4+QFYkzz8zEE8ewzmvIZmMkpxyM9hgGv0P/Zz8HrYaJFqNxFhvL3kkYO9zgHp6etAHdjw+&#13;&#10;Y41ZAQsajaPRV+7kdOf8iuMTQ5575lZSxLbs9uemP8/hX0TNbIsJZF4IHON2fTAx/wDqNcxFZwW7&#13;&#10;yyEAuMnb0yO2ee/4cD8aAPINc064htW3YiQADg4Y8/1/T8asfD3Qv7b8QQw5ISFgzBf4myFALfzH&#13;&#10;Xit/xnDKkAQkuX+b1AOeR2PJ78+npXsXwA8LBXW+kUB3PmdMnap446gc9ufQUAfVmg6XBpWkwWcI&#13;&#10;wEUZyO/c4/E55reAyBjkAdMY46U0AhMk4x+XPGcdPb9eakRs8+vqTyTzyef0oAaQUGN2SRzjt6f5&#13;&#10;60xuG3K3PPB9/X+tOfGT1zx2/L2/D+dGSCemR/n/AD+lAAMhxwAp6+npVuGZgeOeQOD3HaqDMVzk&#13;&#10;8/jz+v8AP8qf5p3Ek4Ax1zj/AD/KgDojMSvByD69uccevp9ayL+54ODkZA9seg+tOEv7sqcDknoe&#13;&#10;p/z/AC5rG1C5KjAIAx1/D9f8/SgDKubg4K5wDn9f/wBdYM0oLDsD0z7fn+ZqWa4ywOcYwOffH88/&#13;&#10;p0rHlkyxycE+nGMH8foe9AFS7fc20njGOe2Omfrj9Kt6e25z2GR/Pv8A0rNl5ILEjI6emBxjJ/P/&#13;&#10;AAxWjpoxtXqSQAfc+w9frQB3Fr8oDKM9Bzz6f/Xq+dpyueOvT0GRx0rOtOvGT0Pp2GP89K0tqggc&#13;&#10;tz+eOuT27fl1oAeCPmY88n6nn0H+f0pjZx6Fs+/1OOaftIy3bP4+2Mfp/Xsw/MPlOQT19/X/ACO1&#13;&#10;ACM2AABjBHf8v/rH0wPqxQcBlHHb/wCt79+fWnOXbA/X8uvX65P/AOtUXGGOSfQ+3TjmgBGTAC7f&#13;&#10;zHv09fz/APrUAgtndz1xzgevt2pWGRgDJPXjIz9QM8HoOPrTRjls4PJP/wCr+tADGOCFHGMHjuCB&#13;&#10;29MU1m2pvA/Lp/8AWNKwYDGM9hjHTsCD9aOB3GRj/Pr+FADd2RxyOfwx/nisDxFq6aTps90+BhTg&#13;&#10;E9Tg4Pv71uswHKnJ/qRz+vr/AEr46/aS+I0ejaVJYWjkykGNQCBh2GN2PYdD9KAPiz40+NG8WeKJ&#13;&#10;lhfNtakqDnhjk5IzzweB7CvAdTu4oI+HyQSfqcdvrxW9cSfM0jn95Jk+uMjn8v8APFcFqc/myGJu&#13;&#10;AOMA/wBM/wBKAMyNXmm2n5mJ+vf0/Gv3T/4J/fCKy8OeH4PEN3Es93c7ZXO3oWGVQ/7o5/pmvys/&#13;&#10;Z2+Fl38S/HVtZJCZbW3ZXlIGQT/CB7nr7da/p4+Ffw807wJ4R07SY4wjxRqXx3cgZ/woA7pY5LiX&#13;&#10;k8AAEduOlTzOkCnyxlvXNW5mEanYMA+3H+ewqjDE8shL/oP8/nQAyJRGftEnzEAn/wDUea8i8a6n&#13;&#10;JLILb+EZb6sRxj6Z+lesazeRadZEk4B64/SvnTWdQNy8s0py53EdO3Qe+PfH40AcHqD8Px0zyeT1&#13;&#10;ry3VPmlOAMn3P1B/z616RfS8NuyRyT6+/X9K8xvH/fEngg+mePX8aAHWMa9j06f0yfXHX8q6CFMg&#13;&#10;5xgeoxj39ax7IoMLxn27n9Ofx6VvxfLuKng/p6igCQ5bPoffpk+o4qJl3g+hyPUD0/n/AJzipDgA&#13;&#10;7eM8deR9PrTScgKowM8Zyc9vXP8AnigCIhMA4wcj9Oh/Xn6UzkMM8H8vzP8AiKmwWJwdw7D73X8a&#13;&#10;OAu0DAHb68etAEOMYDAYOBn1/H1GPSmyEkEjg8HryeeuPpipOvQZ9AfT/HuBz+FNwGwCcgY/DP0/&#13;&#10;H/HmgCMlS/IwB9cf/XyfyprbvnJOAOffjv8AzFOxvxxgEfhjr+n/AOqnsN4yDuHJ4xwOntn39emK&#13;&#10;AKrsdwXPy9/fPp/n0oJAUknP8wcHrT27t1Pt6fy/z1qMoWORkE8+uT2z/P8ALNAAD82SMHIH59BT&#13;&#10;mOPnIwOTUahec8D8Px+vrk/lTmAyAOc89c/5P9eaAIsZwx/+uMZ6c49KFHUqMZB7d8/060uHY4YZ&#13;&#10;A/HPpn1/KguD8vQgfh9TjnvQAoODgHHXpx19elbunBcDv/ngc9PTmsQY3AZHb/PtW9p6nIO7IAGM&#13;&#10;j1/T8R+XegD0fQkC7T0xgDvx7eld/EwVfU+v+etcTornjJzwPSpvFniW18MaLPfzsoKKQuT0OOD7&#13;&#10;dqAPnn9qP4wWvgfwtPDFJ+/dWVU5O5z2HsM559q/DPXtau9T1CXULyQtPO29mJJyDzgZ7V7v+0F8&#13;&#10;Vbv4ieLpY4nLWlo7InuT1bPQZPA+mPp8v6lf4jEYKk9+OSD+f+f0AMO8uRNIe5HPr1NTaZYXWsX8&#13;&#10;GnWUfmTTMFUAd/wrJLlsseR/nHXtX6CfsVfBl/FHii38R6jFiJf9UW7Y6nHqe2fzGOAD9Ev2Jf2Z&#13;&#10;U8E6IniHV1xPOgJXHzFzyST7dq/UTTLCC1iSFBgKAB+nr7etcj4T0+LTtMgsYE2LGu30zjvXceaI&#13;&#10;ECjg8d/0560AaoCgA9AP85zWFr2rLpVjJcMdpAOO2BjqT/OtOOURRmaZuAM8+3XGK+VfjP46dmOi&#13;&#10;WLYaX75BPyp7fXP1wR2oA8b+IPitvEutPIrZgg+VRngkHliMjHtXnTkH7rZP88dj/jT5HbIYjjjj&#13;&#10;+ftgd6hZhzx/L8P8j8sigCElu3IHtnr3/wAM0igElz6enbsf8KeRggA8g9cjr6+nPf8AnTCAwC5w&#13;&#10;R254z+f4c0AOWPIww5HGcfT8Kb1IOckZPXt09OMdutSZUMD2P16jpQRvOMnPPQkf59c//roAibjK&#13;&#10;HjHPXkH/APV/hUShiQSOB+v+HrU7EBt6HBGPYcDPuKQkdDyR7nv2/wA4H4UARjgZPAJHpk+3oaRB&#13;&#10;0Xjtz05/z/P2pcZG1uoz+nYZ/Sm45O0dT/8ArxyP89utAAThCSMgjpnrjn9KZznLHg9euBj/ADzR&#13;&#10;uH+6F9OO3pQM5AQY4PU4GPTt27//AFqANnTITJIOM4HHp/nFeq6Tb4RVCjjGccYP+f8ACuC0KHcw&#13;&#10;fZwPXjp7+p4H4161okIeQABSOPyAGD09Ov4UAdvpUJWIEjJGPx+vpXQMCOScHvkdc9zTLOAJFtUc&#13;&#10;YHbqeuKszRlTwchfy56/5zQBkXRyCVIwffPOa8r8RT8kDkA5Oeef8+/4V6Xf/LG+eQOenpyB6/57&#13;&#10;15Frjku7E4HJ6dPf+fSgDy3XLhiWCnB9eQODx/8AXIriOh+U9/p1PA/z9K6bW5yZHGcFsjkdB3yB&#13;&#10;+HP61zqruYnueefX/PT8KALCEcKOmDn6CnMOQpOM/wA/br/ntQqsBuBwB+mD/X2/rSjbk7SMDA9T&#13;&#10;jAxnpzkUAMbgE5LZx/n8P8KY4KnghiD36ce34jFT4HXHB4x64H4ZquT91gOR15/En/P86AGgDecn&#13;&#10;Iz9fpk9qU46bs46fWhiCWcngnPT8s9/88Z6Vha5rEOj2Ms852hAcAnHPTqOOMdR/9agDmPHfjSz8&#13;&#10;LadLPO6h1QnnjA7n+gr81fGXi258TahJqlwdsO5gidx7nP5k9Sa674sfEZ/EWpTQRuTbIxJ6YYj6&#13;&#10;dh9cV8/6nqAOUzuC8cdDjt/n6mgCPV9XlYmJTgYHT09c/wAhXKs5Y7c5/THH+c065me4m3nk/n6c&#13;&#10;flXv37PfwT1b4ueLIIUgZ9LtZENw2OoJ4QEdz6elAHrP7Kv7Pl/431e38T6vbZtY2zbI4+Viv3pW&#13;&#10;z/CvUD1r9Xn8LWum6ZHawEraWuWZgo3O45LN256Y9OBXr/gX4XWHgrQIdPtIY0kEYWTaMBEUHai/&#13;&#10;TufUk88V598S78pGdJ08kZGGxzkkdAKAPkLxvcXGrXaafp8IRCxAYEDgHnOfw79692+BHgxbeVLh&#13;&#10;jvcH5ioyMjqB/nivJ200R6tDayjmRsYY5OF56DIGOpz1r6S0K6/4RvQnuQPLIXaT0JGONo4wT/Ln&#13;&#10;rQB67438fr4b0eK301wLiQFYwPmz2LMccAdR6mvlR5Jr25eedzJJK25ycksx/i9/el1LUbnVLk3V&#13;&#10;42S3AVeFC54A9MD/ADnrZ0yFnmC7cjI68/gPr9OvSgDvvDdi3yN0yR1HH+f84r6D8Lacww7Dkfrz&#13;&#10;/WvLfDFmWMXGCcccZB/l/wDq619FaJa+XEOMcfz/AM/SgDbghCAKR0/rxUko29v/ANfarSrjJ78e&#13;&#10;xqldOFB7Y9/y+tAHL6xNtBXqeR9a8P8AFWoiKFsHGR16c/Tr3/KvUdcudqM+cjkfp/8AX+tfOfjP&#13;&#10;UGctHnHXjpj/AD9fqO9AHl2r3PnykdFPOc5z644/SsAgDGeBjII5z9TVm5cEk5yBz17nt1xn8KhI&#13;&#10;GTjqOc9D16/5/KgCMBinPBOR7D9D+P4U5kCnIYnA/Pjp+VLtCglBkHP5Hp79c8mmledhxg+nc++c&#13;&#10;dKAIssencngnp7fj2/8ArUAEg4OOp9+p5/8ArVJkbd393rxx/nPTv+VGxN3JwePmz69ff/PFAFZy&#13;&#10;MBSc49+2eR0PpTCCRwcgfTp7ntU6oyk4wD07/gfp7f5LTGoI546/jj3+vb/9QBCp2kFskAknJzjI&#13;&#10;xx+dJtZcMBjGO/5cdqexKrtUf1+nJ96BJgBnO0jjOQOvp2oAhGFyVOM/jjp/+ql5J56H2zj/AD1p&#13;&#10;7Ek4UnPTk8n8eetNO7gtkEYPOOfr/n/CgBMEEEDIP5jtxUZJ3KwyP88/j/KpzyOOSRjvzgnP19aQ&#13;&#10;gcDOenfr7H8PpQBDnywduMj+Hpn6+n/1qjGCxUjJ/l7D6VOynqMjPsO/PXj9P51Gud2B0Ptx75PP&#13;&#10;4f8A6zQAxgGAxyRnPqSTj+tMBIbk8gf5/wA9MVOdkallAJ7+3+c1G4IwDkZOeoOcnA7cf5xQAwgb&#13;&#10;juOOcD+v8quW8fnE4OPXHt3qALucIBye3Q/j29/6V0FjaBR8w+UgDn9TQBdtrVnPygcY4/r+nSvQ&#13;&#10;NM0/CCRl46n+WT+PNZOkWD3Eiuq459OeOP69MV6RbWWVBYAAEfr/AI9+1AGR9nEfAIJA79/w96zL&#13;&#10;lAEPIyB7nOfoe1dbJAEIHcdM4P6fhXgnxd+JmjeA9LnlnlxcBSQOpUkcdeST2GKAOI+LPxM0vwZp&#13;&#10;0sssqiYqe/Q/1b2H9K/MnxX4uvvFWpS6jeu2wnKpnOM9Cf8Aa9fStHxn4x1rxzrEmq6i5ECMTFHn&#13;&#10;OFbnJ/2uP5ivK9V1DyVMcBAz+JAz39zQBDqersu+OIAKTjO49PQce3NcZMzSEkdye9SsxbOefx//&#13;&#10;AF12XgfwLq3jrV107TkKQJgzzH7sSf1Y9Ao6nHTrQBQ8H+DNR8X6ktnagpAhHmygbtoPAAGeWPYD&#13;&#10;r9K+/fCnhWz8Faamm6XEqXUCfPI3BgDfeJPeRu57dBXUeFPAFj8PdLh07S7QLqJBILDmEN1dzx++&#13;&#10;bqOuwYGc8DGvw4nNvD87kkE9cnuR25Pf1oA6PSmsonQKwnmdiNq5wnbP44z/APXr7c+EPhWWRUvL&#13;&#10;0EREKVGOvPJI4z0/z3+Tfhj4VV7+Ke8UzyuwCegP6Dn359ea+45vFGneCtE3zsqtEgWNRyzSdgAP&#13;&#10;xySPfrQB6p4v+Iem+BtF3KQzgFEVSMsw7Dr+J/rXwf4l8Tal4o1J9R1OXe7fdUH5UX0Geg/XPrSe&#13;&#10;IfEWoeI79ry/ZnPOxTyqA+gwOvv9a59mxlgM+vqcY4Pb/GgBrMGPUg4x19fb/wCtTBwTzyOSP504&#13;&#10;hMEE8jGRjjOOf8/WmbRzu6kZwOAT7/547Z6UAOYt1wSOp49/696gY8EEY9Pf+fXFTEEAcgt+X5+v&#13;&#10;tim8EHGO/wBM9jx0BzQB/9D8tfAE+cRSNj05HX6dPpXty2IXDMACQODz+v8AntXzN4QvWhvAm48H&#13;&#10;pwG68j2/XmvpiCV7mONlGCOvUdP1P1/DFAFj7ImQQcN6jJ9sD/69XodNQKA/Uc+mcd/8+9KkuCBk&#13;&#10;Eg57DJ7j6Ct6Jf3YKYycjIPGDx1x269P58AHMT2XzHADevGO/wDTt9as+HQ9lqsbgbfmHGPU/h05&#13;&#10;raktxtIPAb6H6fp+HWoYIUjuEYdQTnjt/wDW/wAaAP0L+HlyZtKhGQMgH25GDn6V6DJEcjn7wz04&#13;&#10;4/wrxL4Q35awiTaFAG0c55HrXvQQngckZ/H06/ief60AYckC9X4z+Y9McVz95YoQWUHBwc+w/n9K&#13;&#10;7aSE46YC49Ov5/j/ADPaqckBYMAMHHrjvz9OuKAPKrvTFLHeBgenvyK47UNKB7Aj+eeOuPwr2u7s&#13;&#10;mcnPBz+ncf0x1rmbzS+C7Lkn17k+/H50AeE3envklVAx7Zz26+3esKaz253LwT078fyr2W80fcMk&#13;&#10;ZGfbn27+3SuVvNIOOmMDgjH+fqefbmgDgFV14ByQefX8PT6mr9tdlCPmGPU8jpycf09a0JLIp8xX&#13;&#10;cfw7/wAvpWdLbuvXPv6+wB/H/PSgDp9PviMOTgcdux6YH9a7Gx1JlVQW5UZ+gJzz/WvLomeHjPB9&#13;&#10;evHocfpityzuvLGOCR049e/1/wA8dwD2yy1FiwxyR6HrzXW2l+CvXJP9Pp/L8PWvFrDUPLIy+c47&#13;&#10;cDHvxXaWN+vEmeTxnpknr/P9KAPU4bhWDbiSSD1P41Ldfvbd415Dgjr6jB+n4e1cnZ35JG7Jx6cA&#13;&#10;e3H+ev1roUmLDYfTHTH0560AfkX+15o5g8QpdhQA74PTnjJzj39a+IrWTy5iqg5J79D64+uMk/Sv&#13;&#10;01/bH0vzbNbsL8qyZJ/CvzLK+XdgMBhun55H+Pt+lAFjWIw0PzD5sdAev+feuHuEUYIOeO3H1zXo&#13;&#10;N7tlhLdRt546e/P9K4O6QglsYA9un/1u9AGS4z90fjVQjGfatIqOd3+fes+RSrH0oAZ+mKtWsnly&#13;&#10;q46qcj6iqvb1qVM7h70Aftb+x9rxu9CRN+T8oz9evH161+gkbBlHY569c/X86/Jb9iXWjtFrvywY&#13;&#10;fh6d8c/T8O9frLbt+6WQggHn8T/n+X4gFtc53jBA65xzxxQQm3IOCefoB6mmhTyoOSc//WPP/wBa&#13;&#10;nMWcgdCT3Hp6c4+vt9aAEAydynJGeMYySf8AP6UqnAPqOOn4Hnrgd/rQS2SWGeMY7D3/AA9/zpxD&#13;&#10;4YkZJ5+o9Of59+1ADAWIK9vQjoQMfp61ICcHbwDz06Dtn+n50wggHIDAHv7emP1p6jAA+6eox1zg&#13;&#10;ZH+e3fHQATG37o5/Pj1PvSEYz2Bx+HHI/wD1+1Ix+Xbnj1PFODB/mXHOf5c57fh6d6AEyTgHgcj1&#13;&#10;x9f/ANdKOASTwc9x+FAGTyOvtyMjnH+fp6Up3DK/e6djg5/xx+tAApweTn14J68VIjBBtVs5/Qd/&#13;&#10;8agOSdoHH/1/ypysT6DvyePy/wA/lQBtW1wQw5/THH+TXS21yHO5jnPGMD8eM9q4JJGUFs4xg9q2&#13;&#10;rO6ZP3eRkd/8j/IoA7gYIK54/wAa+Bf239KS48EzT7c7Ap/75PXNfd1rNvXrg8e+P/rV8tftZ2CX&#13;&#10;vw71BsbisDsevQev9PSgD+fS6tit5w3GRzjBxn/P16VpPEFtgseBt/8A1k/rVTUv9exGOvX15/n/&#13;&#10;APrqdFP2UAnjHQdefXpnFAHuHwW1QQq0T/KQCF2HDcngn8v8K9yGqtLeAzHYRyGHzZHqc9PWvkj4&#13;&#10;Z3rR6qYs4VTkH09/rj8ua9tfxF9nu4yvy+m3OCc4IOemT6e1AH0jZ3XlRKehwCpByDxz0+v1rnda&#13;&#10;1CJpHieUICB7EccEH3z/AIVxVl4kQWgZiARyAOze3r9RXneueMM3WHcqn3dwJ7n0OPyoA9t0m8WS&#13;&#10;YlJNrAHuRkfToeg619H/AAfvxFqKhjgr26Y/nxXxJ4Y1B7iIPK6kY+6O4PfBP456fXpX018HNSB1&#13;&#10;IIG3huFORlSOoPv9aAPvqCZXUbSCffvkdP8AHpWikmMYI9fQkjgf5xXGWF4eh6HvyOQB/n8e9dRB&#13;&#10;IDjIye2fr7H9aAL2Crcfd+uTnsP898Urgc7RgDnHTPucGhfmHck/j/h9O1HIX5RjsSAeOmMfWgBw&#13;&#10;Gc8cjp+IPBP6YpSBuJ9O/rjGPwppGSR0/H8OPbvipGBGV3dPqODQAzO7PcEex59P/re9N27gMflj&#13;&#10;r6fzpQWAJI5Pb1B7j8/50uCMY4YA/hjp+f5d6AGkjAAOQcnPQZx0H+fel43AhcA54PofX1pCrFgG&#13;&#10;GDx/h17frjp3p/POfp19MY4P+fegBTgLnPC8/Xv0qsc5x1x26/X3qbnjqevbHT1/H8qQBgAFBXPT&#13;&#10;jt7f5zQA0kg9M56Y5BJPv0pWwwPYE5JznH+R/wDWoCk9BjGO2eP6Hnv9RTGUHJ6eucE575z+npQA&#13;&#10;Hrjnv/LvXzv+0dF5ngK9RRnMMp/Tp+FfRJHOVA78/wBDz3x/+vv4F+0IrP4Avc4/1MoX1B2cHPbO&#13;&#10;fSgD8KpHxdjIyT90dxgnGfU9gcVU14m5jO5s5Xc317YH1p00rrfAZHJ9vfv+vH55o1hdloCx3Hgc&#13;&#10;H3PbrQB5uTgkDjOffB/z0pshRTtXnHf1/wDrUNnLVGoPYZPr3oAY3PfAP/66WH/WjHAH4ZokUjK9&#13;&#10;T9cdKmt2WLPGTQBuadcS291G8Z5yRzjocdq/Yj9jyP7RokEoU8xMc57g88dj0r8aYZCZkfqd3p0y&#13;&#10;cj9en8q/aL9iCLz/AA5ERywSTJxj+IcUAfW+r2CTxFGHB9vQYHH5Z9fzrx/WtPaGRio46+w+pr6I&#13;&#10;v7VgjcYGP85+teZa7pkjIzFRgZ6Z9fUj/I79qAPHVZYnIJJB/TPQV1ml3yNhS2COD1ODn/8AVWLf&#13;&#10;WrwykLkDP6HtnrUFvcNCQRySBjHQ0AezaZeqHHcdMdhxwfr/APrrubS7LKctx09uTXi+l3pOFIyc&#13;&#10;+vv7V6Np10eNpxnPP0/z/nuAd0rAAFTj+Y9fxP1p7LhfQD8R7YFULeQuF5LDntj05yMdO4x7VdXG&#13;&#10;cdcn/wCtyaAFwxIPXH1HI5/Dj/Ipyj5SuDj3/wA/rTMDIbAHOD7+/fPv1/wUEHk88Ht7n26GgB3O&#13;&#10;GPXHAx34HFNbc3UZ+uOnr7Zp56YY9Bxn275OD0/zzim7QTjGQce/5Hn/AD+VADW6+59vz/lTPvEc&#13;&#10;5JPHGOT2/H6/hTmUsMHoOvA7Y9PT1pFGCQeT147c/jn/ABoAavzKc9MZ+v4/T1qXt05we4yQR9ea&#13;&#10;aVZR1yfb3oOG+UnP17fh0+v9KABV3cfdxnp14/x6UmCAzEDJ/wAnpUpzgnOM/wCJx/T8KQnOdhwD&#13;&#10;gg88j370AROo+ZQSCP6Dk8/5/Svhr9sq6kj8JXiD5Q6QR5H+1ID/APqr7okJIyTx0z1/D6e+Pwr8&#13;&#10;7v22LwxaBJAh4kuLVRz6Dd9f8/kAfls4IdliOPm5b1z0PHt07VgaiPkKA7sZwM4x9O59K1zKVZ5C&#13;&#10;Su7P3c9unX3rJ1MKI853HPTA6dj/AI9KAPZfhZYvPpu/uIp9pGMrzjByOnHXuDxXpsOkTeUURWkP&#13;&#10;fHUHB6HmsH4K6XLc6T8w2KbdiCeBy34c57d/XpX0rp+iD+ylWFACVIZwMEjpk/qe9AHypcaaRdAF&#13;&#10;eT7D/PX1rffSPs1iGYbGxn5v5816Z/wissuppGi5P6Z78/8A163/ABD4YW3sFB7BuF7Mw47Yx+FA&#13;&#10;HyjJYr/aaRn5izJnHc7u5HGP1/Ov0E+HaG38PxBRySf/AB3A/wA4r4pk0wpq0CDgiROMZz7/AE7V&#13;&#10;97eD9Pe30C2wcllLH2BI/QUAd/p1wUIIbkY7n+teoaTeYjG1gO/r/n/GvG7UmOQdivUcjp7dD/nm&#13;&#10;u80i7JAZOR69P0/r39O1AHtdhMdoPcDv29K34trKTnBI6dM8+uK4PSrlTtUYAP8AXpnHp68121rL&#13;&#10;kBgQAcfp/L3oAuHDZI4I9+BjuPamkZPTntz3x2PvTgTyGIHTv+hprYz8vQY7n657Hj/OaAH9QGBy&#13;&#10;uB36j0P50AbegxjnPYj39aAcEliQR0PX8+/+elOcnd8xB59fy4x+HP8A9egBnQBj1GR+vOeKRewY&#13;&#10;4zknHX/9XJ/z0Q5HQ4yfT8x/9b/61KBjJxgn2/L1GM0AMKsRkcAf4Z6dvzp2MAgDGR+XalHz5KjA&#13;&#10;H+c4/wAgUw5BBHynr9eOh9OvvQA4nLDnGc9fU/yo6gbjkflznnj8KU5YcHcMHucfTp+vpQC2Rz07&#13;&#10;9uvOfb60AGQCewPpUTFuRjk/5/8ArVOR12noPXoSOeP8/jVd2wODkAjp68Y4OKAPz4/bN1ox6PPa&#13;&#10;YG2SSGID/dO8j/H8K/LK8kMtwzY3gHIzwflP+T/kV91/tja9Jd6xZWMJ3b5ZpCM9lwoOP8/SvhyG&#13;&#10;DkySdXxkD65PXv2NAHMayWjYRqeijHfGf8TntXp/wotCsgugMkpJJk8AZ+X+ROBXlWuyMZQq8hRj&#13;&#10;rnnPQ+9fQ3wu0dzpZaQqq+XGucZOX+Y/l9ePSgDvPslxdBIY03ZU7iccgdx6AfX8hWRaQPINsvVt&#13;&#10;xJx17foM/jivQdWb+zNOSys1G/IDs3XLDpz06dc4FcjBasEJ5IC89CW55x+PNAGRcwhpMgAFBkHP&#13;&#10;Q559c4+v5V7J8IrKS41K58rAjuWhtjx8x8x8nbx36fSvJmhy4LfdVh1H555/nmvpn4K6HJHbi9mO&#13;&#10;Ymaa4BAxt+zJwSfdsceuMd6APWmn3alOwJJMjryc5AbHPvXc6LcFXXad3Pp6+v4Y/wAmvNIN8bhp&#13;&#10;H9M9c/l09j712GnTkbSTgjt1475/+sPWgD27SrwthcggE9K7a3dTnnI4PU/hj8a8r0WULghsD39u&#13;&#10;BjrmvR7JiQobkED69T78UAbWSVJI68fj3pCD/F1PX6e31xSJk4JHT6cdxn6VIflJ6Aj/ADk+/b/I&#13;&#10;oAaTjjOR+eAf6UBtvB+YjHU/h/j/AJFGG4BOe568+3cf5703+EHoO2P5+2e+aAFUAAZGDznn8vWk&#13;&#10;ChmyOAPxzwSf6UDnB7DB/HP+TUg2p3znrgdff8+9ACYG70I59cemaiBdicjk9OueO+fWpjnhQeTx&#13;&#10;x+nfmogTn1Hvnj/P+TQBICCTxgf4UEEEg8e59uue/FHTG87SPfOR39cZ9f8A9VI2VyQcEZzxn6Ht&#13;&#10;+f6UANc8gnqe3p/P0pFwAGBJP07+36/40ozxk+n48f0/z6UjEfdHB/XIPPPIH4e9AG5ZPxz1/Pt2&#13;&#10;FSyyKBljwf8AJ/z+dZtm3P8AdA5HfjoB6Vck+ZcE47fTPFAHOatyDxnI45xz/wDWr8rv2t/Eha8T&#13;&#10;S0kz58xUjn7kKjJ+u44r9SdduFtLG5uWOFhjZz36DtnH1r8Q/wBoPWG1Hx5LAZciyjCnPZ5fmb8c&#13;&#10;Y/8Ar9aAPBLu5WN8OMuvQc7ffj6CuM1OZ7iUO4wDnGev+f8AP16K6lZfMlYlT2JGT0wOn+frXJyv&#13;&#10;JczhScgtgds5/l1//XQB9W/s8+HUlKaq6k43ydDgdVX+pAxX2Tc23l2EuBjfhugOCeTx/OvOPgZo&#13;&#10;Saf4dV/LAyqIePTr6c5New6sFjtRG/BUdyOQTxnr2oA+Zb60eS6eMEnLE7sE5Hv69P8APFbPhtEt&#13;&#10;pEJAckkA9SAMc49sdce9d9JpUSpLMseCPlDHsf8AI9evA9a5HT4DFd7VGyQt97PBG7AA9MnH4fjQ&#13;&#10;B9Y/Cuy+1yyu5aWPGGDfdUt04/nX1FFhEVIyD8o/+t+X868p+Fel21hokm4gzllDgcn92PmJPruJ&#13;&#10;x14r13GAAx6Y4PfH/wBagBQWx6dT+OR1qNl5BGBxn25HTNPwVIz3xke2euf/AK1IuRx04B+mPxz9&#13;&#10;etADCSv3TknnGefw9P6dKdgkY6Af/r+n0pVUj73IPPvx0x/n6c8U9ud3zYI/UdvpQBGyjaVPA5z/&#13;&#10;AF9vpj3ppAOFJ9R1/Xn16H/JqTlscgEZP4Y4z6f5FLwQDknJ+uf/ANWaAI0AXhuCPb+Xr707aoC5&#13;&#10;xxnPvx0/XvQeOD0B+pznkD0/wpAzbdmMHrj1+n/66AI3VcBQ3GPUfhikY7cnPXn0/of84qbDEnPB&#13;&#10;OTj/AB/x/lmmMuSQOSD6Ec+3ftxQBAcnPOM4/H8fw6U0lhnnknt3H5/iOKk2kuCeue3P9Ov/ANam&#13;&#10;N90sOeep4/EAe3AB9qAIJsBSOgH45x/j149qwrqXjDdwevf15/nW3Lg/w/Kf8n/PX8KwLokhmJOT&#13;&#10;kk4x3oA4fVGG12JyRzz2I96891BgCyk5x14IHHbPf/8AXXd6oGw/bIPGMDjrj/P+NedamxGWc849&#13;&#10;+fcfTpnvQBjyshYKMcH6ED0x26cVfs3VSGJJPfv+Hpn2rHkYEjK5I5zn/PT8/wABir9mxJJJ3Dgc&#13;&#10;j8xjjP5UAdxYODKDgFW74/U1zXxc8Ux+HfC0+WwUQsfX2H58cH+Vbtg2FB4BHf1BP4Y47elfH/7R&#13;&#10;3jAXDDTI5cCZiPfYh9c+vXtQB8i393LqF7NeSSbmldnZs8Akk898duh/SuC8RXwiH2aM5DdsdMck&#13;&#10;5rs7o+Vbk7cAc8459OvXHrjrXlOpzGW4Ysc4J7Yzk8880Aa3gzRH1/xHaWKqSC4Zsf3R1r9bvBWh&#13;&#10;/wBl+HrSBY8edlvooBAycYGB2r4R/Zt8NC81WXVGjBwVRWOe559MHHv1/Ov0UN08zx26PiCP5VHp&#13;&#10;gYJx+uOTzQBHeRZjiXI2kHJB5GOn19K4yS7QzCKNNxclifUL/L2rqtZuHgg8pBhmAHPJGfYY6/8A&#13;&#10;6+wrkNMsxcMZW+c8JkjoF688UAc3qtlLreoR2h4MmcjuuT6+w/Wvsz4baFFpGgROFw8x4yMEqOB2&#13;&#10;714F4a0b+1NXVtuSGCY6Y3dcnB7emfToa+vLSCO3hjgQeWkahQOOg9e+KAJdu3AP3jwe/v6fpTwc&#13;&#10;EZI5wcHPOe3/AOuhR8xZiDnhj0x/T/8AUaUEAYxj/Pt0/wA80AI2Sw3dT13HsTSBduN3H/1uc/57&#13;&#10;08jK5z/LPJ9cfh+vpSODjOSScf8A6se9AFaV8ZbPr6/y/U1W3NuJBzjqOuf88f8A1qnlDqdvQH3H&#13;&#10;446c/wCQaqsec5GQ3f0xxx+NAGgso2qzHB78f5/ya5/U5Mk7mx7DuO2PpWmXdVJPpjkd+oHb1x+d&#13;&#10;c1qU2WO3oM/lz6c/h79aAMW4lO7DHBOf0759c+tZy5ycnOOf/wBQx3ps0jZBQ46+v8z/AFNVxJkh&#13;&#10;cAnp9ccHpj/CgCR8H5c5H9O3X/P1q/ZEsysB9cHGf0P4/wAqznLkY7HsRz05/EdPyq/Zbg4Ab8P6&#13;&#10;8dvagDubE7sE8n+XOcfWtUbRwv6n8gDn+VZVmM4DcgZPtkfTGe9bHAxk8dPz9vbPr70ANY7c85ye&#13;&#10;/cZPb9aQLnJzuHPtjuP1pWA3EngHr+PqOh7en9aOpU44H8+ev59aAGlf41IwcHn88dunTmgnCnAw&#13;&#10;STxnByPQ+vrSnHBXACn0PHTjHb8+T3pF3bvuhSCPagAC7fbOOnQe2fr/AJ4NISDgkjIx07/Q/wBK&#13;&#10;aWxkqcE49CMducke/wCXSmnd2PTn0H4fh+FAA2/G3OOnqcnPOf61HmTA4yCT2yT7dqc3UZOfTPf6&#13;&#10;n0/+tUT5J6ZAxzxnB9OO9AHOeKNcj0TS572QhCq4GfXtnp/nNfkF8XfGL+KPFN1Jv329s7IoyeTn&#13;&#10;lvxPTFfZ/wC0t8Rn0vS3022f53+RcdckcnjsO1fmxMDIzTOcgscg8Z9+eaAM/VL5LaBtp3Yzz0wf&#13;&#10;X/PauDiL3lyARl5GIwO5P9K0tXufOldF7Eg/Uema9+/Za+E178TfiHaW7RebY2pDyZXKkg5GcduO&#13;&#10;c0Afrd+wJ8Ck8L+GoPEN9Fi5uh57lhn5j90Z7nFfqOsWQOcg+3p/jXFeB/Ddn4R8MWulQKFYKM47&#13;&#10;HGMHp0ruUyo3SHOentQBUuiQoHAHp79utSWyFEM8pwgHbv6n6+lRqj3EmegB69ce561R8SalDp1g&#13;&#10;5dgAFJ59B1GaAPLfHOvF5GsVG0Akn3HpXkV9KwhJOMf579+tW9V1OS9u5bpzh3I49+wx/hXM3Vwz&#13;&#10;A85A6du/+TQBh6hIdjY4PPHr9Ca8+mG6XcPmOf6f49O+eldrqDAxfeyecDjJ9P6e9cNKDv2ucgc9&#13;&#10;hj6H6e3agDSss8MADj2/z0raVmYDfxnp9f8A69ZdrEwYKT8w46/yzmtoJnAIycfTPv8Ah/nNADDh&#13;&#10;lJYZyAcZPHHbrzQV4KtwMD8P/r8+vtUzAkkEHPJxgfj/AJ61ESRnLYBx36e3H5n09+wA0gZHPPT/&#13;&#10;AOuMe9RnBAycgkn8v6fhTyu1tvb6gdB/n3pNsoUjJ6g9PfA6nkf5zQA3dgkKcEckf1x6U3f8+emO&#13;&#10;c/QHn/PUipcYY7jzjC59z044/wDr0zGCcEAHPGc8ev49PwoAaOFI6kY4z064zSAHr2JHGf0H4dv8&#13;&#10;KdjGR2K8ZOf6U1gAACATx6Hp2HH+eaAGnn5u/HOMf/r/AMaGVwDuPHA//V/ntSEPgqTjHbP5/X25&#13;&#10;pp6993fsM+n09+2KAEGDjnk59Oc/5/yabuwAFOD+vHX8xQdxc7xtPpnj6EjH+fWkbkdeT+H1yD60&#13;&#10;AR5yQc5z05zmmnAwOpzgHHTjtx2//XUu0Ab0HH49Px6fhTdrjIxkcjPY9v69/b0oAFKuVdzjHc8g&#13;&#10;V09gF2ggYH0+mMnHtwa5y2U7+Me5x3/D/P8AOuksRhhztOByOfTk9OD3FAHo2lsIYPMzhQuTn6ck&#13;&#10;n2r8/P2wfjY8NkfC2kTgtdbk+XkomRliR3Izg+nQZr6Y+KnxGsPA/haeaSQI4QscH5ioHQcjBPTv&#13;&#10;X4g/EPxhqXjHX7zV79iwlbKgg4CjoOuP8/QUAcVqN4Yoy/Ejk5PqfWuAuJ3mlLsck1q6pfPK7IeA&#13;&#10;v9azbS2lvJkghDO8jKqgDuT0/GgDuvhl4EvfHfia30uBN0YdfMOO2eOnWv6Of2ePhppXgXw9aJBE&#13;&#10;puJETcxAAX1GO2Olfnd+yJ8JrTQ4DrV1H5l0NrHIJGT1z06DHHrX66+ESgRNihYwBwBjHHT8D1oA&#13;&#10;9nsZorK2Mkh+bH9KlsJ2vZ/NJIHv161wF9q4nmSCIjAAz+Hp/IYrrILv+z7B52wpQHqfbvgfiaAM&#13;&#10;z4jeL4fDOjyykguowBkcsegHOfrXwfqmqXWrXs99dPmWVsnGQPYD6V33xL8XzeItYeFZM2lvnaQc&#13;&#10;hn/ibHr7fyrzF2LPg9DjsfzODmgCFzu5duvJ+ue/9aiJyE2jp1z3x9PTvUpUqxzlSPfnjnJ+p6UE&#13;&#10;ckngjP6/n9aAKyFVGCpBUfp7U8bV75z+v49v65oCsdqjtj+fuOfXrSgNwTyqjpj1/wA9qAGsu07G&#13;&#10;Hpx16H+tNfZjGNw2nHXnPTHpShOAoGAfTH+f889aG8wkYHJ6dOB6Ef49aAEOACANxA+uPQYxTSOM&#13;&#10;Lzg8++exP+fpSlSWHGPcc/X/AD/OkIC5UDgE9R+v+c4/CgCEKPoV/nnj/PegjcxDdRk/QdqdyDuU&#13;&#10;4PUcf5Iz+VN5LHJznAP4d6AGfMx4OcfmfTipoY/mAA+U9RjP4n2FNBZsDGf/AK46nPpV21VmOAc5&#13;&#10;GOeOc9/p/kd6AO60GJtqsDyevA6fz/WvZPD8CYTcBxg9P8nr7cV5ho9u2xMLgjvwPy+v8q9n0GEq&#13;&#10;mD1xz6dent/npQB1aKNoUjbikl5Qgc896cuR2wRj8veoZ2OOBkd+xP40AcfrL7IiCcZ/yQa8k11/&#13;&#10;kfccg59uP/rd/wA69R1dwScDIz05xzkf5/lXj/iafZGw7/U8f0/yKAPI9SbzLgkevvg+3T8qqRrj&#13;&#10;BwAAM9ev07VJM5aY4Ix3Pt071GAx4xknBznkdR79fTpQBMMYZuo6denTn6f/AKqcp4yOfYd8Y579&#13;&#10;aYU9eD/nIHPB9u1P2s5JXvzx05P4fpx7UAM3Ag5OS2ecdfX/AOtn/CmMWfHQEEjrjH+H9ac/I38K&#13;&#10;Tn/62frj8f1qF5FRSxONvfnAHfmgCC8uIbWKSaU7URWY/Rf88d6+FfjX8VJr25k0fTnABBUsD90H&#13;&#10;PHse9elfG34pDSbF9OsXJd8qo3AeoJPrg8j8K+A7/VH3vc3DeZLIdzZPXPTJ5z/+qgDM1S78kFlb&#13;&#10;LH0I5PP49a4aa6aXJPOf88CrWoXb3Mxdjn/Pbn+lM0vS77V7+DTdPiaee4dY0RRyzMRgAc0Adf8A&#13;&#10;DjwBrPxI8UWfhvRoy8twwDEfwpkZYn0r+kz9mj9nfRvhT4QtFS22z7Qw3YyzleXbpye3oK8Y/Ye/&#13;&#10;ZOsfAmgw+JvEFvv1G5VXkZl6ZwQoOBwM81+mNzEsMJ2rk4AGBjj07UAeXeIpfsNu8UQw+McfXk8/&#13;&#10;r/8AXr5O+IN3Np1nJMeHYNwB85yCSMkZOfavrXxGNkMk8gxgc8dfY5z2/Svizxvff2prDvJlYkwP&#13;&#10;VjngAfXoMUAeVeDtHvbm6GuXSLEJm2xlz8wAOWY+igc/Wuz1jV/t06QwOTbwfKm4ctz94+5z/Idq&#13;&#10;qPO9rbGyQhWfG4DJ2p/Cg+nUnuazAMAY5zx26cf5P8qAHovI2nlu3A5x/jzXc+HrMSOrEdP19Py6&#13;&#10;VyFlC80vl4wGwO/Oe/8A9evWPD9hiREIyDjnkfh9aAPU/C1oAyHGRkfzHX+le32YwgwOB71w/hqy&#13;&#10;WKEMRz19ec4HNd/Gpx9Pp/8Aq/I0AWmZB355/wD11i6lcFYic57denFaEx2qT2GfXn/9dchrFyVj&#13;&#10;YZzn1/yaAPP/ABLfPFE5bGP5kdjXzL4nu1uJXAYAH8eK9j8X6oFR0DZJHrx0454I5HWvn7UJTPO5&#13;&#10;GcZyMA9uf8n+eaAMjcQevXP4+wH8qgZxtyTkHj3z3H41MysCCRgDGPyzwP04/HrSKoY46nnv2+nt&#13;&#10;/OgCI5XkDJPfPQZpGPzDIyR9fr+NSlC3CnBGD/LGD2/nTD2Gc56D68/5/lQBGM7D29PXH/1u3404&#13;&#10;MSQSo65wf8/lUSgsAGHJz14+nOTj8e2eualCsRvU8MOmPQcHk+vPp3oANxPy9wfYc9evsKjGF4HI&#13;&#10;6/THY+tPZcqMDI789Rnk9vb+vSoWBAGCSfy6dCPrQAjZJPOM8/5+lQPnqDwR0Pt6E1OQe55/Dn09&#13;&#10;+KYPlUEEknj1yP8AP/18UANyF49+vTsPp/kUp2nIyDnjoeOenr9KULkEKeST7AAe/wCdN24bJOQP&#13;&#10;w/M+/tQAucIc4Knv26dB/L86M45Iyfzxn39qYoD5+bIPHJH1pxyckHIJB/8Ar59aAIjk8ZzjPt+I&#13;&#10;/LrSqzDLZ4Oenf8AP1p68njIB7dBjGP8881F83z7TgjpwOvY0AJIw2kg5BA6cYJH5c9ajYhmJJ54&#13;&#10;57jnP6e3FSvnhSCcgcn06gHn+f8A9akWNpGAPAGOce/XPXv2H50AWbJDIwJG0n8ckV2unWryMVx0&#13;&#10;xkYz9c//AFqxdOtmTk9Dj6dfb8B+X0r0nw9prSEPjIPf+n4f/qoA6rRNNEaKwBIGeO/P8xntXUrC&#13;&#10;qj5VwB7jA/z6VPbWxiUKowB+gx26VwXxH8f6Z4C0SfUL2ZI5Y03DecBR6n/DvxQBynxa+JOlfD7R&#13;&#10;bi8upVSdVJG45xxgcepxwO5r8dfH/jvVPiDr8mo38pFvuJSNj05OGPuf06VsfF74p6t8SPEE91JP&#13;&#10;JHYpITFGxzu/2mGR1HQfh714Zf6klvGdoDO/8X6nntjgd/pQBNqmpi1XbETnnC8HHv8A/W7VwMt0&#13;&#10;0rFmOep/x5onuGlb5jn8a7T4ffD3xD8RfEVr4d8PweZPOw3OQdkacAs5HYDk8Z9KAG+AfAeu/EHX&#13;&#10;I9F0aLoN80pB2RRjqzH9B69BX6//AAu+CGm/DvQbOK2t83ZCyKWA3AleJZc9ZT/Ap+4McE17N+z1&#13;&#10;+yxonw08M2009tvu32yZkUbpZcZ82QegOQi9hyfSvQPiNfwaDbS2tmd91L949Tnvzxyc9qAPj/xl&#13;&#10;LFYytp9riWV873zyMn+9159eTXmKw+U4RQDIx6BcAnt7nNdp4lglgZ7id9jSknJPze5C/r19uMVD&#13;&#10;4Z0S4aQ6jdDOzbtkdR8oPoOeT2x06mgD1DwctxommDUbseQyBTngfMRwidRu559OtUtY1W61W4F1&#13;&#10;cMWC/KoycKvTGe59TVJ7qV1SLdiNCdq5JAyeTn+veqrHHO7p36f/AFvoP5UAM81VPzYGffOfT8Oa&#13;&#10;Tse445xn6f56cU51IXcRnGM98+o7dPyqOQgZXJx9eAD6/wA/SgB2RkcnBIH+P1/z60AcEMOPw656&#13;&#10;5pQM53DOP8+30P4cmnBPlCjBPTsMD1I/zxmgCNhnOenX6e+c96j4yO5c9R29jjtzTzkAbhnHt3HX&#13;&#10;H0pcYX3HHPckkdsc46e/rQB//9H8V/D9xNHqCrnndgA9sdM/p/TIr660K/jNirAbsqCSc8Edc9DX&#13;&#10;yFboqMGTIPr6cdfWvefC99JNbIu7OQQTxxx69R3/APr0AeqQzFpV3cE+g6dznrj1/rXWW05KKC2w&#13;&#10;n06fl+teaw35jIjJ8wjPTnr1yeD+X61tW2pgAFWPGOvQe+PU5/8A10Adi77jljuHt146YqUt0kUj&#13;&#10;K46/Xp6/41yp1Jkb5vnI78H8R/hWgt8k0YRm5P5HnnOOnNAH1z8GtWy0cTHJ4APXHt/ia+uISZIg&#13;&#10;R949fb/Jr4B+EurCK/RScEn1+6T6+vt+vrX3vprmS0i+bggfjjv+PpyKALwTC46Dtn2/+tUZjDKc&#13;&#10;jJHJ4znv17/59qsAk4HbPA/D1P403ndyMA+mO3fpQBky2uDzwf8AD19qy57VWAGM5zx7+vT0rpmU&#13;&#10;56EAZ/pjr/nHvUDopP8An9evtQBwl1pocnAHIx2GScciuZvtJXkYyp57Hn2FetNalsbsEfQjP8v8&#13;&#10;KyrnTsgHZ0PH+f8APrQB4hf6S2doHBz69/WsGfSmGWZcjg/Tt3/KvaZ9LUHcyH5v1/yMdK5670wc&#13;&#10;NjA5HGScfX/61AHkU1gCDhfbPQdemKzzG8Pydx+n0x+f4V6Vd6YykMq5AB5weuff/GufutMYg8cg&#13;&#10;cDA7Hn/Pf2NAGLa3nlqOCcc/THX/AD+VdXZagVIz19++ep/D/PFcjJZtFhSC3+PXPWnRuyEkHBHP&#13;&#10;XPuB+NAHrtlfgKBnhccYP45P+f5111pqB2jceT29e/J/lXitnetEVO4gnnr1+h/l/XpXX2GpAsOc&#13;&#10;A4yPXI/XJ/D6dKAPDf2qbEXnhiWUjODuOOeOTX5F6gu25YEbcHOOAQO+fr0zX7OfG63h1TwjcpnO&#13;&#10;VJGAfftnP4V+OPimExXckeAMMeBnqDznp1FAFfDTQ4xkY988dh9PQVzmoRHG0DOMHPp1zz3/ACrp&#13;&#10;dPc/Z3GAxCg9fz4/zmsa7TcpBOPXoPpx2/znpQBy5UZJHAP41nTYzjt7CtuaPYSvQgZx6Z9axrgb&#13;&#10;WG4cH8KAKoGfapVJBHt/Koh1HNSg45xyKAPuX9jrxB9h8StascKSByOAc9RX7g6ZMlxZxTKc71H4&#13;&#10;8ZAJ9B3/ACr+eP8AZ01j+y/GcRLFN7L36ZPUj/PTFfv94Kuxd6LbTg5G0Z/Ic/8A6yaAOxAB5DbR&#13;&#10;9OR6g/nUZ2gbgCMYxnt/nFTLkt6H3PX0H+TUfCqWAJz79cHjpz/n2oARdw+bo3t6U/IHGM56Yzx9&#13;&#10;P0/SkYYB4x1HPHU89+n06e9KoIzk8dOCenTjH1/l75AHBiB05Ht6fl+dNyQ3y9RjsfwyPfpRwR0y&#13;&#10;B16YGOpHakVScccDGOvGRz/n+VACAE4HTPOSPXuPQ+1P5YA854P+I469TTeeDgg+p75H5U/uFJyP&#13;&#10;xHTjk4NACkHb8pz+PqPT/PFR4OTz78EfgDjt3p4wSWBz1x25+vFJwFJHQevfI4xxz+IoAbgZ259P&#13;&#10;wH09PSnBSxyeTg+5pCAe5yfx6dQelOG472789/5f5zQAiqQORwQOvce/+H096sI5V+wA/H9D/nHW&#13;&#10;oBkYIOcY/wD1jr+VOOeRnOc9ugA6nn/Pp3oA6KwvdpG48nPf06V5D+0FCb/wBexgBt8Trjnn5ea7&#13;&#10;tZGUhwc/TnOT2/8Ar/nXE/Ew/bvCtzFyQM+2cj+tAH89XiGA2t3PGBkh2H15PQ/5xWRAWkhAxjAJ&#13;&#10;z6Y6Z/z/ACrrPH6iDW9RtwMETyA+3zE8/wCfwNcbbuJIWXBwOoORgdBz9OKAF0DUxpmqb4+pP1xk&#13;&#10;9/b/APVW9q3i+MXyhSNr84XoM9s9ua82vGaC7J6EZxjPfPJrGupJJZNzdP6UAfQ9r44hisQGl2uA&#13;&#10;V6gjB7EfSvIdV8SXF5qBlR/kJP5duOMEdK5AXDqpRW4Oc9s9uahEnzE5yePfNAH054O8Rr9iCGUK&#13;&#10;zfMAeOncHj9f/r19U/BXXY21dOcYfkHqcnnoOev8jX506bfyW0RZTkqR6dO/B64r6r/Z/wBX+06q&#13;&#10;u5sjhvo2e/X9Md/egD9edNvhIBuzyOv9K7W0vBtHb/PTt9K8O0nUigTB6Y6464+lejabfZXPJ47H&#13;&#10;rn/63FAHpsMgI5PXHr93v+NWmPQ5yfbGP8/yrmbS6Awu4kZGMnj2PAP+fat2OQspGcEf7XA/z+dA&#13;&#10;E6NkEYxnvx7HmnBww54x3x09vp6Goyp2E5wP6fUjinBm4Gckk/5zQBJ6jqOv4dhkdqZtbpjGfb/P&#13;&#10;XH/66XJIL7eR9B9f/wBVIdvy/gemcH/OB2/KgBOCeeCeemM/rTgAeV7gdPbpn60zDHO0AH0GM/0w&#13;&#10;afjkgnIOeM8D8etADWzweST69Dz2785p5BJZcFh9Ovt+tJlSN5GMnt/Xp/n1zTc9VIyR+nrQA/gA&#13;&#10;8cjH+Ofwx+NKcAgYPHf+v/16YTnkZA49e/t7+nSl52sFAB7e59j0JoAQfMcgcf5/Lj+deDfHxTL4&#13;&#10;Huo/9iQZ9tpwCOvHWvdWYkDIxn36Y98V4z8bohJ4HuvMGQ6uT3/gzx7j/PSgD8B7yFxd/IeEb6c5&#13;&#10;/L8Kg1uM/YwzHkg8Z9/pj0rV1Ndt623ghznBz3/pnj9az9WBktSQNp9+2euB6j0oA88Ydeemff8A&#13;&#10;w7VCuSRx/PFTTYDsi9FOPyqID35NACuB3Of8cdKauTj2oYY96aDgAZ/lQBdtmzKqk4BOfp7/AIDp&#13;&#10;X7ffsKbZvDCKnzL5TZY4zu3c59q/DhCNw/ziv3E/YDRz4XhZxg+VJ8uQc/MDn6/060AfeWpW+VPB&#13;&#10;AOehzweAPSuA1W2b5kOcfj9K9Zvogwwec9v8PT/9VcDrFrknaME+vsfX/CgDwzXLBot5QcDJ57j6&#13;&#10;jt+tcFKzRN16ED6ge5/Pj8a9v1e0DxEEdcnoTk44/wDr15BqVv5LsTwCTjHTn/J60ATadeiJgCcA&#13;&#10;c/Xnp+H+fWvRNLvzwFOD/L1HNePI0ocL65I46fz6dvaut0q8IwCTj26e2enSgD3PTrxXCrnKkdT1&#13;&#10;x2z/APWrpI3yCvQ+mCenTjsK8w0q7ZiATu3YPTA5A6fj+Xeu6srkFRzyOP8A9fH+HFAGyFAxwD24&#13;&#10;yPr/ADqUY+7jn0xyc81XR846Ef56/wCA/OrGR0zuA9Oefb39vxoAhfduHPYenTt1/Wp0+ZNjDB9O&#13;&#10;uPYU0HLA8gD+gz168k9/alY4I5z0PXOM9OP8Of0oAawyTznOOT7dBmhCWxuPXv6YpG+ZSoIyPQEf&#13;&#10;mabk53ZOfw49uOf5UASFsk4BBHtz0GRQFyDjgY6fy5/yaT5eQTzjPvyeCB69Ov405Wz16D8M9uv4&#13;&#10;9/5UADHCgt2/z1/kaacgkgEAf5zTSSqjBzkH29vWngHByeThfXtgcUANKnGCT07Y7cc1+ZH7b10M&#13;&#10;QQDO1rwZ9QEi4z64/nX6aE8eWM9O4/Wvyv8A2z5/M1m0icE4uJHwD02ooxjk/wBMUAfnoyIzM0i5&#13;&#10;B465+o/nWLq75wxXAb36V0ksh88qoyFI4HHTOSfbrXKavJnapbJBxz3yeOM9u9AH1r8EYpZ9Gjt2&#13;&#10;Y4SNduc5+Z8k8dAPevsbS9Kkjso7eNMfJyW6n2HTGffmvm/9mu2hGlCZI9sot1BZ8Y+8M85GMY+p&#13;&#10;r6z+1xRcKOQuOMElh39gP1oA5BdFhspmvG5kHOD357dOpJrJ1e3F3FOcYCg/LwMKPfp1x/Wu3dx5&#13;&#10;DSueSOem31wD+tY8qBrZ1ztZhlSRznr+v8/WgD5iOiPH4gt5GBwG747dz7849q+6fDOn/wDFLWrq&#13;&#10;Mfux9Omc/Xmvly8sPN15JIDvDyM2AflAUgE9B747/Wvtzw1ZtD4Ys06Hy84PPOOuPT8/6UAeZToY&#13;&#10;nz2J9+MfT9a19OuihbHX27/j/n86XXLIwSliNufx6dPz/Tt1rEtpmjPzckHnA74zQB7DoN0wHJxn&#13;&#10;PXoAcYr0zT7gEJzgkD/I614ho9/jYGOc4I56fh/ntXp2l3fARjx6/h3/AM/WgDvUkJUcjPfHT25q&#13;&#10;YAbSuOvuPzHtVC3m3Dnnrz+NXQ+MkEjGB19en4/5xQA8LuJ2nPfP09qUnI3LyR/nmhsYJz06fT1P&#13;&#10;+c+lG4r8vUjHOfpzntQAcqBg5PQdO5OTTjyobofcj/6x9aGPUdDx244/z3qM7sDBGTj3zzwKADk4&#13;&#10;zkEn8/p/jTSSQMk56f045pSu0DJHcfWkwATzkD/P9eaAGgEAk5z/APX/AE/zzSAbWLZyBnr9Rx+H&#13;&#10;cf8A66cRx0J569uv+eaQHkDp9On1/l3z7UAPLcBc9fUfX86oalOsNpcXJyNkZf8AIev4VdyDyQOe&#13;&#10;np9Ofr1rlPGt19m8OX755MewfVjj8P8APWgD8Zf2jdSOoePnhyX+zW8a+26Q7mPt+hr5zdjCPPPy&#13;&#10;h2K+p9yOnQd69Q+K2of2l4/1qYkOqz+VkZz+7GMZ4ryTVrpIomTrj9CQDgDt0waAOXux596I+FLs&#13;&#10;OfYnrX218NNJCaOHUZcuBnoAFXGMfTnn618X6IjXuuWcJHLuv59ufyr9HfBtiLTw9aqqf61mbAGD&#13;&#10;gdMn69/woA5vXNLM3mYG9dwJJx+n69qo2mjs0XIJzu5GM9ume3HPHWvQrmAXBMJYEgg5zwRjufXP&#13;&#10;f24HpLb2q20YAUl2OM9T05z/AJznHNAHkl9YLCzM53gEHGSOnp2x619XfDXTTZeGQXZQ0NmIlXPV&#13;&#10;rl9xwO5xx+fNfPup6XNJfKjv80xEbMvbcev+RX1x4asYrfQZFUl5HnWPcw6rAmAQcdMk8CgDn7uP&#13;&#10;yW6kcnBPf/6/NXrCcLsP5Z/TPPvT9WQIASMjjJHP5fy7/Ssm0fy5RycjPGe30/8Ar/hQB69olwSy&#13;&#10;dfl/pzn8/avTdMuS236e+OnfmvEdHuzEUUEnsO3HX09/rXqulz5QMDkkeg/T/P54oA9HjdWBzkgg&#13;&#10;d/0qTdl89hjHU56j/IrMtJSUJPQY/wA84x/nrV9WGBuXBOP/ANX/ANf/APVQA58EYY5z0z703j7u&#13;&#10;Mk88fr19afyD90k9c/1P86jxhA3YcjHv0PH40AS5AzxgtjnGOnT8abk9VHIP0/H9BQMKBzkknn/6&#13;&#10;/wDSmL1Ax1578evB+n+TQA5mIG4HBH8h/hTiAcc/X8D0P9M9qQDeRxnd24H4evTvSbum05P8/wDP&#13;&#10;+c0APJGPmy2eeOtNZtxx3OCM8celNbIwuOTjnp19v50rHnkZxxng89uKAFxyV6A9ec0Zbb82RnOO&#13;&#10;mOf88/8A16YwyeuB9Ofz/pn2oZhngEjI7dj1B+nYf1zkAnibBGDgHHPP/wBcfStNpAVCv37evt9f&#13;&#10;0rDjYbsjpn8/Y+nt/Wriyt5WRwW46/5/HNAHm/xU1UaZ4YuXDYMmBzwcA5P+H61+D/jTVzq/iLU9&#13;&#10;Vfj7RMxXHUA8Dr2AHNfrV+1X4tTRfCd3biTa6wFAO26bgcfTk+3evxqvLiZiI9wRguTyeS3X6/56&#13;&#10;cUAYOqSlYvLB2h8Z55OO3vUvg2xOqeJrK2wShkyffGOMGsnVJD5vl7cFBj8+QO+f881698C9BbU/&#13;&#10;ED3LgkROqjA55POOeOOvFAH6PeFFttI8MWcSAIDGWY56E5x+XpTHuG1SSZUUiFRuLY6+x78Y7e1V&#13;&#10;9TItrEQRr5caDDHpnA+6v5c8Z698VLYSvNF9ltV4GFUqMrk8kk85NAFWaMtE6oMFM+3B4OCRya4b&#13;&#10;R9PebW0towxcPuIU87VJJy2O1esGxMdlJuXcT1Yj0x1GOhI4HpWf4D04v4hdUwbiRhGF67tzBnPt&#13;&#10;jHJ+tAH2V4Q0xdL0WztGHzCJC2RgksAxBPOfr6/WupXgj19vyGf896rWyqEUonlKRwM9MjoM+lWf&#13;&#10;mzkcA8DnrQA8nAIY8gcjv1/+t6/4VECST06HPT+nrRgkkHjGex5Hvx0HegqQScYJHPr7gn/P09AC&#13;&#10;T5cFs7iPXHtxj/Cmsw2lgfmGOM8+35f4UEMTtxjPUYP4DHTr1qPK4AJwTjv1PrjAoAXngqcEHjHv&#13;&#10;7dB2yKcp6EduOD7dD9CMUwLkbSeAOuPbHP44p7NxwOcenTOMfnQAjAqDzgDPRvf/AD+NIQRnr09O&#13;&#10;gA/T2pylmycgHHpjBzwPXp/nmkPGMHP5AH3zx25/zwAIecc7iQD149h1/MU1iC2FGcHqfT26dKDg&#13;&#10;nA5P5fTp9Pw70ZyCy9x78Z9Prn9TQA1ioO7AIB7d+DkZz3qN1+YkA4GfcA/5/KpAAQQSMD6c/jwO&#13;&#10;3BNEgUZ2nJOMgH/P0OfyoAoS9D6e+Pw6evt7Vh3IYZxnv3z3PH4VuS5xkdTnrzzkc569aw70HAUH&#13;&#10;aAMf5A5z/nvQBw2rLgHAwDz6ZzxjP6ZrzDVm+Y8cnOB/+rt/+uvVdV5jbjOe/Tj9fz/+sa8v1XBk&#13;&#10;dzwB7noT69qAOXZ1BwBz37/l9On61btZNr7SM59P1qixHOeQf1Iz0zn9MY/CpbVgGIGSQB0/w/n2&#13;&#10;oA37/UFsdJmlD5Zx5Y5HGe/4f4+ma/Nf4ieIDrvii5uAwaOJvLQ5/u9fXvnpX1/8YfFB0Tw9Kof5&#13;&#10;0UgcY/eOMKB9OuPz4r4CPmO0k8xyCScHgZOeSM5znn39qAMrV52Fs6k5AHAzgjJyPqT6GvO44pLu&#13;&#10;7SBDuZ2AGeM5NdJ4g1ESPsQlduMADHXnj2/+vWl8NtCl17xHbwqhKA9eOuM+ooA+8vgl4b03wz4c&#13;&#10;S6ulzOV3+ikv2P59fwr3DSdTN1cuqKoKrn8++ew9x9K8se9TR9Hi0+yHzhdvft0//WOP0rR0fUnt&#13;&#10;LR2f5nbGPcD17n8f1oA6vxBfQCZLaJt7AjkdATzx0zjuR/8AWq3YqU0skcEEjPXJPt7e9eL/ANvS&#13;&#10;6nr2wHYifeIPB2HBJ/PHT8q930O1NwLa1Qcn5mH8OByScc/jnmgD2T4ZaItsTd7PmCk/8Db+fH69&#13;&#10;a9oGMFVO4ZI6evp9Olc54b086fpqeZ/rJjvOeAM9B7YFdAGPBXofXv6+lADiTjgZIyf/ANfP+fSl&#13;&#10;ClgSnU9/QZpd38IyQB9Ox71HtAwR0HPGMepAHp+NACDkjsPoeM//AFqUksgY8DHft2/Dil3Dr39u&#13;&#10;M+/sf0Pf1CBTt9M/yoAgmYAtk8emBxz+fb+dUZG9BgDse3+H1q07jG45GQfw9sdv5VnShs9Dkfjj&#13;&#10;27fyP9aAGzOdpVj9cHP61zmp7mBU4G7vkDHPX/GtqZsKSDgZJ59PQ/TsP/r1zOoSbVZlOSfbrnqa&#13;&#10;AMB32sctgnHXgf55/Wq+5QQecHtwc+3P8/zqGVsMVIzgnB68j17Hjt+PBpInG8bhkHA/P/GgC2SW&#13;&#10;xwDnrjP+f8+ta1kULgKcE8f/AK/asjqBzgj35z3/AB78VrWWNwUADoM84x7fljj3oA7ixy0fzEen&#13;&#10;OefY/wCea2k+YBe59f1/L86xdPGAMnpjPJ4B/n9OnvW6uCPvZxjv0Hr7/nQAjKWwCOcnv688+vbA&#13;&#10;qIAsOOCOx6nHWpWAXjPI6/hx/k8dqiwcjjA6Hrz9TzQA/aSSrdR3x2/wP8+e9RgcHBwCMcdffP8A&#13;&#10;9Y05QSPlGeP5jnkYz69KRsE5zn+uOufxoAjcDICAYxzgdz/9fqP8aTnPXAI7Hp/h79qUhCArAkAf&#13;&#10;jz0INKuM/ewD1zz7f56UAQkEMB6YHr0+vp0rl/FOtR6Jpc94xCkDAJ6ntkfzPp14rqWdcMCe3/6z&#13;&#10;/wDXPXiviT9pX4kf2dYS6XZyZlkzGoDDqepwf85oA+L/AIs+MpPF3iy6fJEFs2xQD1bjLdxz0/Cv&#13;&#10;GdVvVt7c+WOo6en/AOs1osxld5XwTI3Oef1/z9K4fXLsTy+TEwIUnoffoP8APFAGZGsl3cpGvzNI&#13;&#10;wAAGTknj9c5r+gj9gn4JR+FPClrr97Bia5jWZ2IAyzDI9+M9K/IX9mD4W3XxE+IdkiQmaC1cMQF4&#13;&#10;Pb8Mda/py8F6Db+EvD9npUChGWFQQB0IXHSgD0C3iUkM3I7EgfjirEnzEKp6f1HAqvahmiDScE9f&#13;&#10;wqzuy21eQOOPXvz7D60ASoqRxls4CZPP+fyr56+I3iA3VyLCMg5O9h6AdB/X3r2HxTqqaRpshJ+6&#13;&#10;pY85J9q+SdSvJL24lu5yd8rZ6549s8dqAM+a43Sc9/X3PA7fn7CsydwzYzlRnp/nt1pJZCHJU4PG&#13;&#10;eOnGP/11RdxndnPU/h6Y/H1z+tAFS+w67s885yRwR+ZOTXHkfvS5OQOuPy9+ncn8K6a+kwrbhwQe&#13;&#10;o4z+R/z+Fc0sQEnTeCfbOB15/l/XpQBtWuSoBGSPTv7E9/8APtWwrDHTOefrj/D/ADxWPZcKFJwe&#13;&#10;g6jB9PWtlGJUhTgkA8npz1xjP+c0ALnKnaMgZP5dyaZ8235TjP4fTn/Pag45I6fgeB6dun/6uaFb&#13;&#10;d1GDyOO3Pf8ACgBGzkevXnt3pCoHyg7R+vXpz2H+elDZUgZH+e+fzzSMwwVYdMjrjscdP5UAMBBI&#13;&#10;Gcgj0/8A1c+nf1pSWwQpAPTA7H3HbnikOd+CflGPUnOTj07f59RBnjI46Y4xnuD/AJ79qAI9pGR0&#13;&#10;79T0xz9P600qWwzDIyOvT14x/L8KXKt0Iwe3v1/z/IUbsDOM5APJHP17/wCfwoAGXkqw56fn3P09&#13;&#10;qZt6gjAGOAM4/wA/4igfeCjIHPTp+HXtUoYBRjkj3A7den+RwaAICCPu9B3/AJ5/kKV/m7dO+fx/&#13;&#10;H1pMkIc9R744z69/xqNm4wSBg9c9zjGev+OPzIAzk4x3z7/5x2oKsODg9/b/AOv3HvTxx8oJB59P&#13;&#10;8/5/ComU564zkHJB+nTH+c0ASx8ON3f8uMn24q3d6xFpVnLe3DgIi7iOnT0656etZskmxBvPTqR0&#13;&#10;HuD/APWr5J/aE+KqaPpsmmWMuJXG0DI6njce/wCf9KAPCf2i/iy3ivVZNFtHElvExMm1uCQeFHbj&#13;&#10;/CvjfWb9duVTaR7Y6Yx3q3qd9NM0k9zJud8sx+vQn3/Tv9eIvbjznPIIP/1sCgChLIZHJPc19S/s&#13;&#10;6fCo+LdXg1a/Qi2jb5B3yOrfh/OvCPBPhO88W69BpVsuQ5BdscBc8knt6V+0HwV+HejeBPDFvPeB&#13;&#10;RMUAUf3Rwenuf8aAPbPCOkw6Taw2GlQeTAi4yQAxA6kn3/zmvd/+Egh0bTUjVgHYcL7njH514lH4&#13;&#10;otp2+0xAJHEgUE46jrjnA/nXPr4ln17XYoLcl4g2PlPfr9fr/kUAfVXgwXOozNd3Ocrg4OR/n+dQ&#13;&#10;/Fbxe9jY/wBmWL+XLcqVwCQwQcEnGOvT9aNPv7fwz4aMkhwApY+uOwA7k9OvAr5313V7nWr2S8uT&#13;&#10;uaQk+wGSMAew6fn1oAxH+clhyMnPoD/n3obJT5hyeo5/Dj19qYQUJxkgc8g89+f601jhRx789Txz&#13;&#10;7/5PpQAMFRyeAR/T0PakC5DBRxyeuOuf19hSnHClc4xng8k9xznpTDxzjjjrycHj/wCvn/8AVQA0&#13;&#10;qONo5B4B/QY/T1pEDlQoOB7c445/lSqTnCkA9OQRnHbP9c57GmnJAJGc+3+c/hQAuB0Iz9f5fT/O&#13;&#10;aNn/AAHI9Ovv/n2pN20Hdgkdj9e3+fypCxH3jwMdf8+v9MUABQh+RuAPPToe+R+dNIO7nJAH1x6f&#13;&#10;hTw2ckjIPX09SAOB/wDWqJiWO1hg+ufzx/nrz9QBhJOeOSfz+n9KCrKCM569Oh6djj05+opyqMDa&#13;&#10;G3DP1/U8/l780oYKeBjGR+f5+g6H8MUAMGN3AwRyDgj2ra0uEmTGPzI7nGPzGKysZOV6+3fHqOw/&#13;&#10;rzXVaVCvDE8D+nb9e9AHoWhRA7OMY9+g9a9i0iArApPB/T1A/TvXm3h+JWIOOcfngjPtx24r1S1y&#13;&#10;IwBzgenb/POTQBe3bcA9+n1/Ks26cBS2enr/AJ4q87qBg9x/n6VhahMApYNjOPpnr/n/ACKAON1e&#13;&#10;4YEhecDHr+leIeKLo72QHjoc/kT6e3/669T1mfdvJOTk47rjt0xXh2tzGa5ZQdwJ+nH16d+v4+tA&#13;&#10;HNsvmMCcnsfy/p6U4L1OM8A9ufy71JtIzhsn3OMD6/4D2p3HOBklv1/DHbHIoAi/gBUYPOOP1oBH&#13;&#10;JIBIz36g/wCfrS7lfAbg45x0PYH8jUbDdkg4UdPcdh2PH+TQAu5Y1wev9PU/55/OvH/id48tPDOl&#13;&#10;Sjf+9KnPOevoB7iuv8WeJbbw/p01zO4DKvGRjBA5zznjrmvzW+IvjmbxVqry7ybWNuOwJ/lz2xzQ&#13;&#10;BxvinXbvX76bVLs5eQ5C4G3aM4A5PSvLtSvN8h28gZ5/HtWnq2sGUGKMYGcHjPYZ+nPp+Ncix3sQ&#13;&#10;Bn+v50AIEeViFHX9fpX62/sGfsoya7qdr8Q/FcBEUbB4FcDAA6tz3Pbj3r5i/ZL/AGd9S+LXi61v&#13;&#10;by1dtMtpQTkf6xueAfqOSD7V/TH4D8Bad4P0O10uyi8lIUUYHTj0H9fxoA6bSrSy0+0SwsECxxAK&#13;&#10;OMD/AD0qS6XepLcgc4/x/wA9K2IrRIwFUYA/X+lYeszpbW7sp2hRknt0PX/PagDwr4k6mkFtJaqw&#13;&#10;UyDGO2O+R79Pzr4t1K/imuC8SkDJ2Z45HBcj9BXtfxV8TwG5ks4m3SvjefRT0UcdT6+lfPTt5jGU&#13;&#10;88+gwR2x/KgBhPynjJPP444z+XekRdq9OATx14HqO2f1oBBY7env15GP/rY/GpYI2Zxzz0PA/P8A&#13;&#10;+sfrQB0Oi2vmSKSSB+POT0/H/PSvaPDNiTcoe3H/AOo/zrz3QLEnbjv3+n1z9Pz471794X0rYFlK&#13;&#10;8dfp3/8Ar/5zQB6JplusargdBj1x2x/OuhyB05B6+/aqdvENg2c9OeeasO23ODx3560AUryYKpwc&#13;&#10;H+ftXmmuXzBHYeh/yPWuw1acRqeePXPH4/59K8f8T6iIopMHGemeePT/AA/P2oA8g8Xair3Bychs&#13;&#10;9xz9P1x715mz5beBzk9iByf88Vs63dGa4Le55z14/UjjP/181hqQAOOB75/zigBrLjg9R78moiAw&#13;&#10;z2P48f8A6/SnsTw5PX8B+P4/hmlCkYBHJz0PHt9f0+tADBnIHc89R7jH86rSBQxDHAA9f0/z+FWC&#13;&#10;uc7W6YPrtweef85/OosZG3qPX0H1549aAIlCjnIGMZ74PX+VPVVAAHB/LHrn/wDV+FK24AtjJUfy&#13;&#10;65+ooLclgMDt04/z6/zoAQkr1OT6Dvx/XOM1Cyhm2HkfQ9vb3qUscA9d3Tk8Z6kZGeP8561GSuRk&#13;&#10;YI9jk/ln1/GgCPdkjePXA6ceuPwpNpBHv26ZBPT/ABpVK5KsM56nj047H/P1p3PCknJ984/w4oAi&#13;&#10;wODn6+4zz+NMJ3YVRjHQdcY9qk2kg4ySPxxn/wDUfb86btB3EYBHY8kn9McUANO4k55B/HH69qNh&#13;&#10;yGY88+/AHBqQYGBkc55P0/E/5701mwNqjJ5Ht154/rQBG3JJPB/T0A/z/Sj7wCnqRtGP5j17UvBO&#13;&#10;V+bnPHNNVirbuo+nT6enPWgBjDG7dz9OQf8AH6/4VftIDM5PHHr6Dn9apqMkFRyffj8veur0+1Kq&#13;&#10;MjGfw5zx+VAG5pliZnAAJA7nPQHt1z6flXsugWAt4w2OTwMjmuP8MaW0hDOoG7H06ZHWu48Q+IdN&#13;&#10;8I6TJqF+6II1YgE4HyjqfYev+PABn+N/GGl+CNGm1TUZ1Qxo7AM2AAo5Y+gHXn6V+MXxu+Mes/E7&#13;&#10;XrjypMaZG/yL0EhAxvf+gx+tdD8ffjxqPxL1e50zT5nTR4m6g489gep/2QRwPxPUY+VNTvxApUn5&#13;&#10;hx159QSMfhj2oAbf3Vvah90uZM4wD17nJ/z+lcBc3Mtw5zjBycDoP84p91cPcSFmORk+/f8Az04r&#13;&#10;Z8J+Fdb8aa3baBoNs1ze3b7URVz17nHQD1oAveBfBGu+PfEFr4c8P2zXN3csAABwqk8sx7Aepr+i&#13;&#10;P9lr9kzw/wDCrw3bXt/AJ7+ZUeV2UFpZNvU5GQgPQd+pqt+x3+x/o/wt0GDXdcgWbU7lA0rsOWb0&#13;&#10;Hoq/r1r9BLrZbxCOFQMcYAwOmAAKAPMfEk39mRMiAGWTj6dcdPyFfGHxK1SHR0nlchruRTtz2Pr7&#13;&#10;Ad8fhX1142u4bGyluZCDIBn3BPTnt7+nT6fBfjKR9R1g3N8/JJYZ4VEAxyvXPYDufrQB43Z6Pc6n&#13;&#10;ftqepkAA7vm5wMdTk8k9h68muhZgsCQRZEScrkZ79SfU+30qZz85WMErnvx2xknHXp7YqtnA2ngd&#13;&#10;8cEenOM4/p3PNAEWOADwB24yemPrTvm+VfYfl1waVguBkHI75/wz/n86cSAi8Yzx26+4x2oAjJQs&#13;&#10;ecHn/wCvn09fao8kg4GOuPw6frTxuywx14wB9cc4x2/nTO5BOM+nH07f5HpQA5Wzu57np39/6mo3&#13;&#10;bLErxwPfBB9vbNScDPHOD9Pr7/XFIwGwhjgjH49s475oAjDMQd2cDjp+nf8Az1o2kDCjBJz+X688&#13;&#10;c07pgAH16+nAwKXGc8Y684xwep/D8efyoA//0vxUsSN53Hk/l/n/AOtxXZaHrhszhhgZ59D74zxn&#13;&#10;p9a4ewdt5Qrgnjrz/wDWqa6YxMGAyS2D/nr+tAHq03iNjtO7gd849yc1uaZroAXP3V7g9Md8f54r&#13;&#10;whr5twySAvAOecfX+dalrqrIRyR+JIP9KAPfn8Qw8cYHc59/89/qK0YdY5Ta3T0PcdsV89vq0vmL&#13;&#10;t7joSf15/lW7Brzgq5JyPr+ff/PWgD68+GGvCPXYo3fADLu9fcY/ln6V+oPha6W40+Eg5XaDnj6/&#13;&#10;h71+JPgPxE0WtW5MhGWGfp29Ofb/AOtj9ffhVrS3+hQnfk4HvwcEjHTgfnnrQB7IpblsZGf85x/k&#13;&#10;8fipGSRgcjknnvj/AD2pNqjDbuR068jsOfwqbbtyQQcfXr7Ej8/yoAgAbeDxz7dPb8aeFLdOoPXH&#13;&#10;5n6fp1p20bcEAdefTjk/5/rQFLBc9T/T1xj/ADmgAEJLMAeOf/rdxz1pGt1/u55xn8Ov0/8Ar0qg&#13;&#10;jOSPyzj0AFXYxux68+nHfPT9KAMKaxBONnB56Zznp0rJn05eVVc/Njp0579On/6utdr5fBXAx6dP&#13;&#10;px/XNI1nnBA4A79uOKAPKrvSd+cDJPp2/X9a5q70jG5ivIPPUY/+vwfrXsMunjlyBk88j2/z/jWH&#13;&#10;d6cQSoTg8dcfjxj9PzoA8TudJUADbgD9Mn/63X9K5m700xOcDlcHrjpjp/njrXtV5peG3Bckdvqe&#13;&#10;+feuavtNY5AHT19OvegDytQ0UuAQMnHrkda1LW7ZGznAOce3uO3bitHUNKKZZVxnsD0+hGP84z7c&#13;&#10;88bRkjOSPX/EdfT+mKAH+MmF/oU0TjOc/wAjkY9a/Ivx7ZLBrF0qjgyHHfv/APXP4V+s+pFprCVO&#13;&#10;oIxyen5Y7fpX5l/F3TRaa3dCNPlLkgZx7nnr7DtQB49prBt6ONuATk9v/rfSn3luuSuFGc56D6gf&#13;&#10;n/hWfYzBJSpAJJIx1zzwP8/XnrWndMxO88Agcfj+P9KAOfa2ZXyRknoD2rnLyHDkYwR/Ou+kQsyn&#13;&#10;y+QD0wePY/1rmb+3Y4ypBH14oA5cR9OMHinlQB0qyY/mxz+VIyYB47UAd58Mb8af4rtJCcAsO+cn&#13;&#10;PHHfrX9Bvwf1P7b4XtHyM7VOM8cqD+fbNfzl6FN9l1W2nY42OD9ef8/1r95/2aNaN94StQTkhBu4&#13;&#10;9QM//W+npQB9XhjxjgjI78j69aUttADYUjr+fH4+9MX5cYAA54x/L068jrTwcYz0Ofy/T/6/1zQA&#13;&#10;m3aRnHGepH48f/Xp5O5Rg4A7/wAqAcZI6nPI7ZPGDx1/Ko8A4B6Z+mDk/wCHb8KAJQR9wKM8ntz2&#13;&#10;/wA4pzKRnvu9M+nao1fGedpPTA4H6+lOOORjkAZ9s+v0H4UAMY7uo5PYc9+Tj6U5Rk565/pgcjH5&#13;&#10;U3p90gkYOR3Pp3pOAS2OSRnn09v8P6UASHdkpjnBzjBHPpj1pTySfX+fp/UY9uKM4JyMk9Oev4Y/&#13;&#10;z2oBOBxgDkY9v8f8+lACYG7cemPpgepHGaOMM2ck45xxz0GPU4/nQG9OfwAAx/8Ar/8Ar03IJPXj&#13;&#10;1+meD+XP1oAVjk4PA9f85ppz8oJxj17Y6fU0iuecDOBgdx09KRsnPGSe3+IHr7fl1oAeMYyOPfpy&#13;&#10;a5XxpAsvh+8UDBEZP0rqB1OAQeT1/wD11l60on0y6g28tG2B26cfl7f/AF6AP5/vi5Y/Y/GmrxED&#13;&#10;BuHIGegJ7H2//XXmNiVVfmGSemO5Ptz06fnXvv7RNibHx9fqDsDnf9OOcf8A168DtJFGWIw2ep52&#13;&#10;5x+n8/zoAwdTgEl6mf3Yb/P9eKyNXtY4FjYH5iMEEg4wOOenvW5rpZZVYE5+g69jXMTJLOplfrjP&#13;&#10;pjHT/wCt/wDqoAx3POMdKWM4bPbikbIJ9P501eD0zQBrLOVXaP8APvXvnwK1mW08SQqTgMcHI/Lk&#13;&#10;9c/41888ADsev5V6P8M797TxPaYPysw7nqD1/KgD9otHuWkgikB6qD0z26j8K7/Sr/HyE8Dr2H5c&#13;&#10;8fjXlPhGU3WjW0ynIxzngE/h2/l/LtLaYqfmHPGcf0/xFAHrlhf9O4H6euf88119pcscY5OO3H6f&#13;&#10;5/pXj+n3uMfN1wM9R27duT3zXdaffblHqfcfpn/OaAPQVbdg9R/U9s81L8vPfHv155P+FY9vdbgC&#13;&#10;Tkj1PX6/XH+GK043VixPqPz9M/pQBKQQDk5z7Yz/APWpSGOSDg8/X1BFLn5Tzx6dj3559eCKOBwe&#13;&#10;2SefX3HtQA1sDg8n1z1x7/5/GjaUUHGSc9Ocf54z70igc+5HA5456f5Ip3QjGSeemPzzj880AOZj&#13;&#10;joM4HX3PP+FRHIJB5OP/AK//ANf604sGO1e/f/P1+tNzyccd+OB/M5oAVvmB5wH9PXPAxQSSCD9f&#13;&#10;X8KARg/Lz97P+B/zikGMFkGMk9hgc9Mf/X/KgCMnK8Dp179D0H+eteUfF+ES+DrlSMgZ/LGPx69q&#13;&#10;9YCjAwWJHbr2zj05x+n415l8VlV/CNyMEgN3+hHPTjPb8cUAfgDrbYvp0wARIw6H35+nb/IrN1Bs&#13;&#10;WJaQbiSQePbt9O9bXiSP/ic3SkEkTPnjHIY4Pbp6+lZerKqWaBRvZgPTnHUc/wCf50AebOxL5I4z&#13;&#10;UGTzgcj3q7s5Jbtn15B/X/H+dcqdpUDjPU8H6UANwqgnr61Hwcdh0oc4BUDP/wCumqBtwTmgCWPh&#13;&#10;xjsfav3A/wCCfdyJ/DESOwJCSYwP9oe9fh3xnAGK/ar/AIJ63OdDiizgCOT8Dkfj+NAH6dXUQK7h&#13;&#10;yPr37jFchqduxQkcnBxgjB/Gu2k2shBJbrjtwfw6e1YN6gZdzDGaAPItSt+ZOD368HjoAff09K83&#13;&#10;1qzR8sq5I/yK9r1azYZGM49e/fPr/nvXnGqW/JyemB6fToCP880AeLToImK9CfwwPWn2tyyMqscA&#13;&#10;c/QfWtzW7Ly3LqOG7egH+f8APSuMZtjYxlj3PT+vtQB6xpN9u2jIOO3/AOr9f8keh6be8DuOPx+h&#13;&#10;H/668J0q/wBrbcYXn+Z4PYe/Feladeg4Gc7cdTjPfHt70AetWs2DnqD17/TjmtNSzEEjp+uOBn/P&#13;&#10;tXJWNzlRlsn68fy/zxXRxSAgZ6EcHP5fhQBaGRhgSRjP1/D360pOMlRyP8k5/lUas3I2c9zxnj/9&#13;&#10;X880jbj2+Xjg/qPX6f0NAAQpYr0H19en6dKUp1DZGcZ+nfH+f/rMzyG5wv0/LPX6/nUhIGJOpwP/&#13;&#10;AK/1oAOg4GCB7nGaCrN2xjpjHTH86UZ2kkZBycZ69PqO3+eaCV4bGQc9z/n6Y60AKeeAMkZPQc5/&#13;&#10;lTMkjJ6nI4H6CmZGDx0/Lr/k8/4UpKjkDIx9PzH40AIxxlsYIHH+fr/nmvyP/a9vkk8V2cQPzKJW&#13;&#10;5PTLgdPev1skC7ScAA59+3+f8mvxq/aqma68eQhchUhfPYZZycn/AAFAHyJPJ5hxjBPp7+g/yDXG&#13;&#10;akG+0FJDkjA9ODz+ldRPIsczxIvQADPGB+WPbiuSv5HknI6Antz270Aff37PdwiaEqyEyM8C4jxw&#13;&#10;MEHnp/ntzX0JDq0b3YjY9WHC45Pf/Jr5D+CeovpvhxLnIwMpub7pVl4JHt0/AEZxXquheJLafUJF&#13;&#10;d8lHUEjqN3fGfw47e9AHvt1fwx2wZhkr9B17+g/+vXPtqC+T5gIy4LtjsAeg/n+H1rn9b1lFt02A&#13;&#10;hV4+U5JHc89gB1//AF1labfidDcF8ugC445U+o9MdhQB1FrZwm+gOAcAFT1bDdckdfTFfY+lxqmh&#13;&#10;WWFwDEpHQZBwf85r4o0Fzc+JYISdzY8zAGOCemM9+vP/ANavvuK18nSoIlGCka4z15Xv0wfagDyr&#13;&#10;XrVmy5GPp2wcd68ykVomZcYx1/8ArZ6Z7HP4V7hqEJZGwMZz6enb/P8ASvI9XtmiJIBGeP8A6444&#13;&#10;/wAfxoAvaZe4YD3A6c9OOfw/xr0vR75/kLNhhwBjOPU+9eMWdw0eA3I4HXIz+n+e9d9pF38yL1A5&#13;&#10;69eKAPb7Sbfswcg++OCP/rVvI+QeO2OnH4j14rz7TLs7Vwcge/JGfT3/APrZ9e5t5Nw+YZ9Px6Y7&#13;&#10;f56YoAu7mOMHg9/6Y/CgDG7uG9vemrgjcR1+vHHP/wCqpCcA8YPP5fTgCgAALfe7H6/5/CkOUzxn&#13;&#10;nr/j/nr6UEnb0x16f5/nSHjHH+enX1P+e9ACs3A5BB9R1P6fU01V2nJOcZ+p/Cnnk4Y5xke+OwH0&#13;&#10;7/zpq4GD2HY/1oAcAMkdQP8AP1/ziojyMAEkcZ9M5xx/k/SpGPAPQe3GMHnP0pDgkevvjr6/rQBF&#13;&#10;x97p19ePb868s+Lup/2d4Tk7AszMcDpGu7j1GR+Fequm0EMck8dvTjn+X86+Vv2otZbT/Bl2FfB+&#13;&#10;zSkDj7z4Qc+wP5/WgD8a9XvXvL65u5HP+lSPJ0B5c7q5HXcgkYxls88ZwO9dTdQ+XEAw+ZvcZ69P&#13;&#10;p/OuQ1mdSxYj5jgH046gDv8AWgC/8O4fP8Y2JZSVRix74wOtfpfZbbPQrS3QZJTnH3snqT6dTxX5&#13;&#10;3/CKya68UxN90AHDDsfb+tfft7ct5cCr8q52Sc5IwOq/U4/GgDQtDDncxwI8gA9CQeP/ANdEdxE6&#13;&#10;loFJbJU/X1x/n9Ky4p0khW3Rs9Xzxk4OcEn39/WmR3AWYcYYfMTzwG6Y9z17e4oA1YLGGfVrc3H+&#13;&#10;qdwePmwF/wDrV9SaYEfwxpzqmzMbucDJy8hPfuQBgenr3+cPDlmL/WQ065WJH2ZPVwMDj8fX6V9a&#13;&#10;Xdu1vBHbKpUQRpEB0xsUDHHPueP6UAeb6pEJd3YD8jyMd/8AGuPOYZfmOMHj19fqf8K9Bv0BJXGQ&#13;&#10;Dx/nHtXA36BZPlJ5GfbIPbk+np6+9AHTadcdOcn8yPQcfzr0/R7pvkXGSeOPX8a8X02YLtXoRj8v&#13;&#10;6da9H0K4UMozgdweeh/DH54z+gB7Tp8wIKscEjP0+o5/nW8mcHjOffv0P/1u/t68TpE4OwhsgD6d&#13;&#10;/wD69dnC4ZASM9DwO/0/X8OaAJgB35I/E59D64pzcA57fj0FISG9sdMd/wDDBpxBOMDOcd/fr/Og&#13;&#10;CMnrtHGR3/nShfmAJ6kk/wBee1CkfdPY/Tr26Afln60FQFAxwPfsf555+nPNACDgBSMe2e3c/wD6&#13;&#10;6TGScHkmlGPuk54z6cf1p+TyAOPx446Dv+Q9PrQA1UyCMgY457/gen4igqD97gjn6/5B5/8ArU8H&#13;&#10;kgd+xOf60xuCdo5P+Tzx+P8AOgBgXJwgxkD+Zpm04OMnP9f19QOOaGYNng89Dkn9P5UcOCcZ/Xg5&#13;&#10;6fhQA4KFwoHTP4d+n+TTw7H5s8Ac+5/z6/1qD7ueOB/nJ/8A18ds1lateCy0y4uyOY1Yj/gI4+mT&#13;&#10;09uKAPzP/bI8Rte6mNKgcYlmy3PO2MbRjnk56cV8ASYDvtJxnb7gH/H296+gv2g/EEusePruFWJW&#13;&#10;zVY/QncN5x7/AOetfOl1MIoMxxlg+Wz6eg59PX9KAOOvnEk7lTlQeOvPPvz+dfZ37NeiwRWhv513&#13;&#10;s3z9MdcZBPfgf49K+LY1a4uEjAyWYDA/wxX6PfCvSI9B8Krc3AWMGJSq9yTjGB6YJGf/ANdAHba9&#13;&#10;qF1qmpG1jzDbBguBjBBxwO3T8K9N0e1W00+KGOLDSfPxg9eAPXjH+e/j+mTS6prvn7N4XG1f4VB7&#13;&#10;n6dT+Weteyi5ETQW2Qzt8vHZegHfqep9qANi4tJTaFwdoA3HHDEDvnpx3re+F3hyKLUftioWESyT&#13;&#10;bzkN+8bABPfJb0qrMpjt4oimGchAR2HU57YHevSfBU2A8SLjBRcDptQcDnk84OT/AIUAevRMNm0c&#13;&#10;ZBAHf6flmpPlbLA4x/X/ADzVaGQHCjIB69+np/8AqqwpQnOTkc454/X8On4GgACMScgE0jLgj0/q&#13;&#10;Kf8AdUhuc5H/ANfpnnuO9MJAPTg5PT06D9D1oAVScbscn29O4FOOcfMQQccYx9fxGKXjPYEdeOuB&#13;&#10;/n/CmsiAc8gY+vt7enagAIYEk/X14/rTQQABjAH55PXPuKVc7gw6egP1x7fTt60gGSTjkH8weePr&#13;&#10;QAMMKDjAHYdyeuO34VGwJI7AnHA9egz9O1KDnknrnt6duv4f1pFGeenB9Pp3PPTt70AOHOGUYyT2&#13;&#10;GOnr29/akGcBlOeBninBW4AOCc9OCOfx6H/PNIwAyTzuwc7uvOcd/TGf0oACgyGxxkj/APV601sl&#13;&#10;QB1OO3YZyf8AE0bsEAgc46HsRSH+IqMYOfpnryev0x+OKAKMiD7pBLDj6/j9Kx7lflAzwemR2/A8&#13;&#10;/jW7IuARjI79Oe/HXNYtwNqlVIBHB/TqaAOM1NVMbHOSO3Tj/PWvL9YQoGBHTJ55/H/P+Feq6oC0&#13;&#10;TbTk8f57fhXmGrAhXYjgHqe2Bjr+tAHCSkhyoGcD8TzUYl8kGUnAXn6cd/8AAU+cFXYMcj144Pp+&#13;&#10;f+PPArlPFmqrpumO7thtv0IX+LB9+f8AIoA+bfjBrL6tqEVgG3RjdKwHTd2B+g/nXzrq8/lK+0fI&#13;&#10;ARyePxA+ua7PXNUn1O9ur9z8pfKgg8egA/r6/lXmmuXG22cYCk4/Dn19+1AHA3MjyysTzyP0/Svs&#13;&#10;z4GeDRbWaavOuNy7gcfMSw44Pt/OvlDwtpL67r9rZ4yjyAuP9nOT+FfqN4I8OHRvD8UUKEySLkjH&#13;&#10;Kr0HpjgZoAxr+ynjcPcYgtj6kF/YBRnGfWua1bUbizszb2waIYxu6zHPY+nv+tei3FivzzuS4Gfm&#13;&#10;LZI6cZxn8B26157rVr9plaK2TcEBy3T64zgj8ee9AGF4Rjh+2o2N7v8Awg9MngE9Dz/Wvsf4caOb&#13;&#10;66ivSu9GwODxtX72evfj9K+XvC2mrHcRWscZL9FI7t1J45OPevvXwFoz6bYq+0IpQBVA7Hr+f19a&#13;&#10;APQVUL904GBgds8YHvgVKCSemccjoPzNMz3B5+vPpxkf0+tODN1UZBx1z146j9OKAEycDGMKeOe3&#13;&#10;fr3pVHc9D+Hf8PzpAMEEdRxjAyDkYweTUmCMYPUk/h7en50AR5IA42Z9e/tTsgYxyDknBHb/AD61&#13;&#10;HnAZs459Mc5z7/5xxTmK5wTjP8vzxzmgCnMCOgwNp6Eceo/Gsu4IBCsAB9O4PXFasuMkZyTgHk89&#13;&#10;jmseVSFJ+7n29cD8u3rQBRmYkbepH065x09T6n3rmNSYsM5Jx2/oT/nPWt+diqlRweRjP5en4/5N&#13;&#10;czqTHaRnkZ75H+FAHMTMSSG4JycdOT6f40Rvhgy8Hr/jn1qnK/mFt2cgn/aOe+Qev50REswKjOe/&#13;&#10;f+XH15oA3ITvXjqOD0GAB9c1tWh3EA9emenAxzXPxOy7RzgH655x/Tit+0wMF8kqOnX/AD/nrmgD&#13;&#10;vLAqqq2OeD+eOD/n862C24bCD8w/X39qxLJgEHPAPbHYcH3B7c1tR52BsZB569O3fv8A/XoAU/KQ&#13;&#10;WGR16jHT649ab5fzdOST7/kBUh4x3I9+vbrjH+fyYcqC6nPv16jGCKADnjHt/wDqBwP8mmlRJ83Q&#13;&#10;N7/qeOn6+lIVzj5cBec+w6D09v8AOaQAnAbPTPX+ZOfxoAY3zAEjHA+v9M9OKQ/ebacgDHHPPUH2&#13;&#10;9aXG05U8c/Xn8uv5+lRsxwewA9B27j/P1oA5TxbrUWiaVNdSEIQpxz7dc/hX49fFXxdceMPFdy+c&#13;&#10;wW7FVbPueffNfaP7TfxJ/suxbSbKXDzZRcHpjqf17/jX51rOqbppRluSeeo9z7+386AMbV5RZ25d&#13;&#10;jgnHvz1H/wCv3xXA20Mt5cpHChkllbAHqT6CtPWrxrq4ZCQQuMdcDt/n8q9u/Zw8AS+NfHNlm3ae&#13;&#10;GGTH+zuI7+tAH6yfsF/C6Hwv4Vh1mW223JJZ3fGWJ54OP4c4/wAmv0vt7lrm5GBuA4z6fh+FeMeE&#13;&#10;NPtPCPhiy0exVVMagZIAzkZPH8vrXqPhtCkPnTMcvzj8MjtQB6GHwAOBn8h9KmjdUiMh6AE9MDgc&#13;&#10;56fjWXayfaX8wDOz39frVHxdrEOlaVK7Hasa7j79h370AeK/EfxAbq8+wK+4k5fHTb2U9fxryC7k&#13;&#10;IBAPJxgn/PerN3eSXl3LdSDmVsnH8v8APNZV04AJ24Pp1z/h/nPpQBnSPnG0gDIPXPbmq7upHHQ8&#13;&#10;Z/Hnnv7VG7g5zg8kccnrz0/lVeUrt2sMfj29DkewH+NAFS7CgYGQD29PfNZMXJ9jnn/P6mr10/HP&#13;&#10;Qc+34+/pVG2zvx1Az3POf6UAbtuikBiOBnHXnHofTjOavo3yKCOT+P69vWq8AAG1FGMfXB9x2P8A&#13;&#10;L8qsq3yEEYJHbOfx9+9ADuCTsHbP5+x70mxl9iDx/n6dvzpcAFlAxkDt0981GMkbcAHn8fw/woAb&#13;&#10;91tg5x9PTnj1yc08YJCj7oPoO3p/L9e1N5DB9uAf0z+H6GnLncDnP5E89T/n060AMC8jjJx7Y+v/&#13;&#10;AOqhmAKueCPbHAz+B7daQg4DgYGOnb8uB0pu4Kx45HzfN9OM0AM9dpAAx/k/zNRgnnnBHvjH9Of6&#13;&#10;9qeR0J5HbjBGemen5UwcKOST09M/h/n8aABQRnjAJ4OfXj8KcWO0bhyfw6dP/wBVOIB4yQTyPbPY&#13;&#10;cUhIHvnr29Pr+v5jjAA0ggnOSM+45xyP8mouAMHoeuOc/wCe/wCVKTng8A/gf88/401j1BAyDgjr&#13;&#10;x/L15/pQAR4Lc9D7ZJAqOQjIL+vOPbv/AC/WpfNHTHJ5x0/x/HH4etY+oX0VjavNIdqJyfTjn/8A&#13;&#10;XQBwfxG8Y2vhfRJbiVwj4OMgdMHv29q/J3x14pvfFGrT3k+4xgkLnnADdcA8/wCfpXvvx++Ija7f&#13;&#10;/wBj2shVEbL4zggDhevv/nFfJmq31tBAQo5287eec/X1/KgDktUvMgBTgHtyePpWJFG9xMEjBJcg&#13;&#10;AY6n0xTLiZ5355J9+3vX0t+zr8JL7xt4iivpbfzLaCRQoIJ3OTxj6HrQB9N/sy/CEaTYPrWrjEjh&#13;&#10;ZGzxjuFyevJ5FfV2sX9xcyRxQRExRjBb7oAU9PQEenXNdpb+GtP8I6Kli6+YyAcDIUuBz7n0rlLT&#13;&#10;S9R169L3S+XaIwVVx2A6AADA9CaAMCa61F7c2xk8qNwenPvknFeo/CHSDJP9umRgsb7Y8H7zY/H8&#13;&#10;M+9cfr1rDvg0y3QkyNtO3G8j+WO9e1aLLbeG9BEWnoEXlImblnc/ffOc4HvxzQBr+N9ce6uBpNsc&#13;&#10;wwHLAdC2MYHsPb8689OGy3Uevv8A5HXp1qRpCx3MMk85zgZPX/PWoXIGFALbgOvqSOM59v5/iAR/&#13;&#10;wjdyT78/XtUbKS3I2g8dMcd8n0HsRUmBwDwe3+PtUZ2E5AwOnfjPUe/5/nQA1myxOQMkdT2//X+d&#13;&#10;IqbiWzkHOeOfoc/5P4UMOWVTtPHA6Z7j/P8A9epAoC8Ek8jkDoegJ64/GgCDhgAykgn1xn3pNmcZ&#13;&#10;4HfuM/T8DUjLjY2c/lg5/Dgf55qJhlVUAAfX8zn8fX2BoAQoQBuH69OaAPvLnkc9M9R6jr7U5yUK&#13;&#10;nAY8AenB7jpQcH3I/wA//X65+lADGVH5UEAjn3PH/wBfmnBF+bByTx16fX/H169aMkAEZJJHGOpP&#13;&#10;p/hTN28fMCMcdeg+oxj/AD3oAD8x+bjOMfT3PSmdSCeP54PH/wBfmpmVSDjgDAx/LqMnn8ahOVPX&#13;&#10;Ocnr1+n+cj9aALMSLvAx1yDz+XOeldtpkIXAzgenHA9/8/yrltPT94F4APX/APVz9a7/AEqIs4TG&#13;&#10;WGO5wfr/AJ/lQB6Z4dgIjDrwo+n49/5V3UJwoGOmPXk+3865vSESKJNgwBjvwfpkZOK6NM7csen4&#13;&#10;H6+mT3oAJZcEr2OMd/rXM6pdfuz2BHB/n/LNbdwx7jHJ/wAQfWuG1WdSDgZxjbn/AOvQBwniC68p&#13;&#10;ZOeTn0GB6H0rxi/mMsz5G0gj0/H6da9F8S3RDMrHJB659eo9O/pXmLkM5ZuMnOMdj6e317889KAH&#13;&#10;J0G4YJP4n2we/apBu+XA5Gc9vYemfU01Qu8BuhP+fUdv605QuMsM7ckE457/AK+1AEJ3cDHXHQd/&#13;&#10;U/rWXqF9DY2rzzkALyPcnsK0J3EMRZxhQCffjpx6fjXx98bvisljC+mac+13yoGcZ569fy7UAeU/&#13;&#10;G74mzazeSaRYuPKUlWYZOWHVR+ma+StUvhtYb+eMY/mc8HitbV9T2F2ndi78nA+8e2c56d/8a4Ga&#13;&#10;fzGLN1z/ADPegBss5kY5HJr0v4U/DfWfiP4mttG0+NijkGRgMgL3PHft+NcToGhah4j1SDS9OjaS&#13;&#10;edtqhRnHv7Cv6Gv2I/2WbDwV4csvEOr2YN5PiQs45JxnuOgyMAnHHFAH0/8As0/BPT/hr4PsrJLY&#13;&#10;RTJGuQR0z2PqTX1gAB90fh6VAsRijSKP5QMfiKtAbVz1P5/rQBHJkZGen514N8U/F9tomlzncDIe&#13;&#10;AuR1x0xnt3r1XxTrlvotjLdTOE2KTknGMDrX5yfEHxfceKdWeTfi0iJEa8kck/MR39PYfWgDiNXv&#13;&#10;7jUryW6uTl5D3/P8M/4VnY5O4Zz2GMkdOP8AE08kbiFGCOnXv1z0xjqef0qMMNu0KMcemOc+gFAD&#13;&#10;doY8qFGR7fTH48f/AK81r6ZBumQjrn04/wA/SstU8xlCjIB4wB9R/n/Gu70SzLFXxkev1/H8uh7Z&#13;&#10;oA9A8N2G6RECnj27ntzjuOK+hdGshFAAowcD/wCtXm3hLTgVWQLyMeufqP8AGvY7WPy0HGCeuc/y&#13;&#10;7UAXUUbPSoLl1VSM4xx6/wCAq1uwPm/Dn0rFv5gqk9P6+360Achrl1wR2Gehz+lfP3i/Uwd8RGAM&#13;&#10;jPFeveJLwQxOWJ5BxnJ698f1/pXzP4kvRLcHuM9P8kf59aAOVuXMkxxyR7en+ev0qiVGQQCATnHY&#13;&#10;+xz+H5U9jghsA56cjt2pOMA4wP8APc4zQAmQSGxkdTx7enr/ADpG4+YcdT1Pb19qcvI+bnH0PH+f&#13;&#10;X8BzUZk4b8vTH/6qAE2hlxjPA56fnj8KiIIJYjPAGM4+n1qQsDg7uDjt+o9fx7/lUOfmDIMjPGeP&#13;&#10;z/8ArUAKBgHgZ+ufwHP5fj6UrrwT2z/n/wCtTQDyS2MkZOM9OwJ/UZoU7G+UcjP1z/L8aAExwMjA&#13;&#10;HJ9MjqD7/wCNNKMSGBJz17cAdMdKkJ5IxgdOOe3Yf/X/AENDNwWJ5OTz1+n50AQ5xgqck4Hp/j+f&#13;&#10;XP5UxxtCjr/XmpGY7icH/wBCx9OQP8aY+DtXaeOO5xzQAzux7cgDODz7dvz/AMKYOgzz24wcgVK3&#13;&#10;B3EYAH09/f8AD/JppyMbhxyPX6c54H0zQBGMgkKckgYB9hz2/Cmhjk88nj3/AD7fSnyACQce3T07&#13;&#10;nr/k0biu5kAA/wBngH15Pr/OgBVXdx05HT+Q6nvUTRkMT+nvjnp/n2qfgEnPPJB9+x49fp+VNjj8&#13;&#10;2QrnH9PUnrn/AD0oAu2FqzyBugOOc9cH+mf0r0DS9PkllVVU4GO+P89uax9IssqvuP5cc+n649e1&#13;&#10;ej2TWWjWLahfkIiZbHGSfYZ9v8aAOke+0/wvpJ1G+IRUXIDEDJH5Yx3PTAr8nv2j/j7f+PdYu/D2&#13;&#10;iz7dMiIV3Q8SsvYc42D9eT6V0/7Sn7QF54jvLjwf4cnItlJjuJYzgEDgxoQeh/iPf1ODXwnfXrW6&#13;&#10;OT1IwPQe5/z170ANv9SS1RlIxx1Pf+uOP61wN1dPPIzA5yfXrT7q7edm5wDyOMn8/wCgqXRtF1DX&#13;&#10;tSg0zTIHuLm4dUjRBlixOBgd/wDJoAteHfD+q+KNWttD0W2a6vLxwscaAkkk/T8+3qa/oS/Yq/Y3&#13;&#10;0n4a6FB4r8VQebrN0oaUsOmCfkT29fU98Vzv7EX7Fll4IsofGvjK3Euq3IDcgfulOMIv17kH1Ffr&#13;&#10;Da2UNnCsMKLGiABQBjgdselAEKRLHEiQrsRBgDGAOOntgVhatPDaxFm5c/p7mujuHSNfU9s9q+fP&#13;&#10;ih49sfDtlNJLIAwBCjuzcjgd6APJ/ipr9tDE8tzKAefLRuASOSTnt/8Aqr491W8e8uXlBxvYnPJZ&#13;&#10;j3JyR3PGOgwK0vFHiW+8S373l029V5UfzyM+/rxXMt9wfNkE557j6fmaAIWXPGd2O3rnpj/Peo+A&#13;&#10;xIPzD6dO4/8Ar09xlvm5GehAB5/z6/4UKAvzZIAx2zj8f0/rQBGQNoOcjOPz9O9OBI5weOxPXHQE&#13;&#10;/wBaSTP8XzH73btx0xzz70h6cc4x6ZOevX09KAGs5I45PT2/yeuf50zjp94kgjpyc9/enMWLHkjd&#13;&#10;05z+Iz+X60zPzDnsPfv+dACbN2cHP+ePr9P/AK9RE8EnoeMg4JPYfrU3PKgZzgcnr796QEYAI5Hc&#13;&#10;DJ69CelADMLkgggv079Ovp+fSlUErzxk/UY9uegpV3YHb2HPbgnj/wDXSgkjAHJx0PT2+tAH/9P8&#13;&#10;SYGaKYJ259Og/KtG8Usm7OAMZ6gYGe3/ANas2ZRHckkAnJHXr7egq6u6aEvJyccdTk+nT8KAObVj&#13;&#10;0Y5x3xxn+XFaMAYIBuycH2H4fl61RwY3ORwD75/H1q/EwMYyCvYYxjH+fpQA3zCCWB34xg59P896&#13;&#10;tfbWiBZT059CM/4Hr7e1VnbGQOcjPv7Z/L61VlbknqCM98k+v1APTP50Adz4X1po9Qikzlyy857e&#13;&#10;/ev11/Z38QLe6dEjSjJ4/HGMn9Otfijau0M4ZTgAjGep56//AKugr9Mv2V/Ehcx27HkAfjzn9Ov/&#13;&#10;AOqgD9R42JHGQB9Bn8uuam+6x57jHXI/Dt9ao2ku6JN3HH6f54B7cVbcgAYOccnHQcfrz26/h0AH&#13;&#10;qdwHGR7dvUfh7UpTGeMjA4H+ef8A9dIOAMAk9gWzx/n/AD3puAWBxwf054//AFfyoAULjG3ouPoP&#13;&#10;fGKlWVkJ7446Ht/n/wCtUJ46rkn2GTj1o565wR6YHTrQBrxSKyjnB568n8a0ljWTHOQeeucY6muc&#13;&#10;V9q5GM8cgcZI/CteC5yAg4x+n+cd/pQBaMG7g+3pkVmXNkhGepAP6/zrdiZcgZHbp+v196kaCOUf&#13;&#10;XIHv/n0//XQB59d6aCSQuCfw6dc/zrn7zS1dW3rkN/nnpxXqUtmhPyjPXHvjjBFY9zYKwzjOee3p&#13;&#10;x/nigDxi80heSFz1/l6/5zXHX+hq5OBk8c9unWvcrqwxleue/Tg/1/ya5a800EdOOmRjgdOnb070&#13;&#10;AeD3tg8Ubqw56H/PNfn38d9I8nUzdYYZ7kcZ6A/jiv1Nv9KEiMwTg/57fyBr4q+P/hEmxluMZABI&#13;&#10;+nqaAPzUWMRXUjqeecDp+J6VrSIWQswwe+Aex5/LNQXcKxXgXB6H6Dtk5GP51qTKptwBxngAk9R3&#13;&#10;z+Hf9KAJorfz4hGoz16Z6c5JOPSobrTlSI+Z0/x/Tn35rofC0Jn35G4AY7cHPbHX+Vbl7pYZT2BU&#13;&#10;kg8YOM5GPbH4dqAPFH09RIT1Ugdu3fof60s2ksQSq8YH9MA/1P8A+uu+n0cK+FTPX1P8v1NWDp2E&#13;&#10;ZVXjGec454/+t/PsKAPJEtDHcKcfKCp7jgY9K/Yr9kDXVutKggLkkjkenYnFfljd6Q8WSVyBjkDj&#13;&#10;nrn6V93fsi6s1pqC2rHARsY6ZGeMe/H+T1AP1njbgHPb9e3WplGCcYyePT6ce35f0pWhEsKMDwRn&#13;&#10;3Hrn1/rV3A6jgHk8Zzjkc/56UALtBzzkH9fbFIAO7cYHr6fy/wA96QMQevGPQD+pzSNgKxPIOAe3&#13;&#10;6f5/pQA/aCpEh9vwz2/zml5AJHJ49ePbsepxQMBSODkHtn8CenoKXr79OenXsP8AP+FADApxkDBO&#13;&#10;P6Y/H/CnAcjPbIzznCn1/H/OKbuwcEZB6Ac8A9R/hinquTtx07fy68e1ADjnqD1x+P8AnP4U3ee5&#13;&#10;459x1PT/ACetKpLNk/LnHf8AyRTOeckAj5snA6cZ/wD10AAJyAOn6e+M9/ak+bB9OvJ59u355/pQ&#13;&#10;eoyeMfX3PPGaUAH5V9j0688fy60AJjk89MZ749QO1L1wSc4JPA6jnn/I/Wg/dB5AOBjp36/0yPxp&#13;&#10;DkksvLHHtjnv/n3oAacjvk/nxUUoVkKkAhgenuP8fWpRtwNwLE/Tn6dv85xUTE4+bqMdz1P5dc+n&#13;&#10;8qAPxT/az077H43eQAKsiuO/O0/544xXyJayP5pXJJPb/Ht1r9A/2y9MRNXW629JJF+mcdu/r6fW&#13;&#10;vz7gdhMFzjnnjqPx/n1/WgCpr0OFGTg8f/XGe/P6VykszeWI+oGeg69K7fWUR4DuDEgH8B61ws3H&#13;&#10;A6/yoAzmHJ9aip7ZyfamUAWQSwx6V1nhCZoNbtpM9GH19PzHtXJoFwCO/wDn8K1tIkEeoQPnGGHP&#13;&#10;45/zigD9yvhBZrqfhSBuCSgxj3/n+ftXaXNg8MrEj3GO3qffr/8AXrjv2Y5RqHg2HknCA4z+fXr7&#13;&#10;D1r3XWtIDhnxtJ9Oufr78GgDzuzuHjbG7nJ49Rx2rr7C9OQ2QQT9c8dvauQu7VoG242Y7demQOak&#13;&#10;tJihA3ck8cenTtwT1oA9ds7rdwr5JA79M8ZP+NdLa3JbABHHOenHP+TXl1jfllAY4xgfTHeuzsLp&#13;&#10;SNpOMY9SeP8APrQB2yPu7ggdP6n/AAqZiFBVTx0Hfn2/z9ayra4JAYde34+34Zq6W3HK4H8/XPOf&#13;&#10;8cUASKA5G7GSfTp7+tPwSoDDAIz9M/1/lUCgr2447/XkenHrUxZVAzxjP4/56f8A1qADcTyBwOnv&#13;&#10;0ppznfggevP8ulKx5Byecfj+Pv6/yOKMZ56Djvyfr0/rQA1VxleuCD+v+f1pzAbeTgHOewA7GkJD&#13;&#10;BsHHt+nUY7/4U1hjgjJ6c9Oc4x9O/NACdflJzg5644xzgfh/WvPfiVH5vhO6VgQQc5689B+Oa9Ew&#13;&#10;COBz29Mjuf5H/wDVXB/EPjwteEYATb3OT8340Afz++MGaPxHqGP+WdzJnGeAGPHr/WsK/lza+gX3&#13;&#10;4A9P04rpvHCqPFGqRA/8vUmT6EMQQB/P3/Gudv4Q1kCxznJPqTn1HYf560AcGm3eMcZYe5z71myO&#13;&#10;5ZkTjn6fWtVRuZgxAIZfX1/+t15NZL7vPboPmPT9aAGlSByM4/H8KFG4hcZ/lT2G7nPH096kjYKO&#13;&#10;O/OaAKzrgrg5z/PuK/YP/gnxcH+zUjY8YlwOccH+Y71+P0xDOG65/Cv1j/YCmKW6biQMyKPbIHJH&#13;&#10;v9aAP1/QltvGQPy5/LrUE0W9M4xj8+OlV7SZZIx6Y/p/+urzE8Z57dff6ZNAHH31uHVtwwfp3I96&#13;&#10;861W1Ee4DOTxnGBx1z1r1+6iXH3cgj8PTnpiuL1O0DggjIPb9QO3vQB4vqVqJFZXUA57jtzivLdV&#13;&#10;s1ifaQAD0HPTvz3r3PU7Xyy+VOT7dTjnJ7nrXnms2YaE7gdpJPUDP+Pt370AcBayMsoGcn29fX8O&#13;&#10;n/167fSb/DDByQAfXHrXEzxGKUqqjqfXOPX/APVWhYzksODn6/nyOg/yKAPcdJuwzKc9cDofTrXe&#13;&#10;Wc+5QRyT6c/nj8K8X0vUOEU5IOR+f+enpXpOm3aFQC/JxznPbpn60AdwMjGORweTx7j/AOtQUwRy&#13;&#10;cHgjGO/0/KqsEu4AHgkdsfp6HHQ8flVkkEEZwT3z/TP4UAHq2emPzxx+I9KcFJc5OcdunNJjsefX&#13;&#10;vwPr9OOPrUgxgE8g565/EntQA0Ipzu4B6cdqMLjrjP8A9f8ALoaUrgkAZHc9QP8AP+TzSEnHcZHv&#13;&#10;k9sfj64oAjUAk+p684zxzn8P8acSQdwHX3P+H40AkKQPmz/jj3/KkKqCQMAD2wf/AK9AFWcKsbyD&#13;&#10;KgISPqB6e3SvxZ/aRuvN+IMgJ+WKBAfYsWzx2/ziv2f1Vgmn3DE4IibueOOP8+lfh7+0Pcl/iNqU&#13;&#10;TPkiO2THsEByBkc/5zQB87XoIeQ7gSMfKf5k/wD1vpXJXv8Ax8eZgEFug7465HWuikJaRixyxyG9&#13;&#10;OvHX04rnryUNNknO09AM5P58/wBfagD3Xwl4gkg0JFd9qbAMAYGFHJHbj261P4a8Vpbao8iOCrkg&#13;&#10;sRg8HjA56/TNeRG4kh08W5by0ZVJUD94T3yR90Enp1NZVvqXkyoUzhD94njkdvT8aAPq7xB4/Zbe&#13;&#10;BUly30HKlcDPqfeun8LeJjLZhGfDiPaM5zjGAR1NfHc2rzXTRgtuKA59j7j1x37V6r4W1LyYDBkh&#13;&#10;yoOcnHuOnH9aAPuj4TRrqHieOaQZIEaMxP8Atdx7Aen9a/R65tkWIR+ijtjgDHTmvzi/Z7RNT1/z&#13;&#10;YmyheJTz15GcnkE8nPvX6d3kKFWCHAz69v8APX/IoA8h1O28skDABPb0HAPPevONcshJGGUdR1xx&#13;&#10;x1/KvaNVteC2CwHOAPocD0rznU7YMHVjkn+934NAHi0itDMFwAVJHPX2PtXTaTeMpHPB/wA//qxV&#13;&#10;LVbRoXLY6Z7fQZ/zzWfZSqHDNkE+o7/0GMj0oA9q0y5BVQzcenv6/wCePxr0XTbliNmeSPUdgODX&#13;&#10;iGlXeNiu2Mf16f8A169N0y7PyZyAB1PTP/66APQ1fdjnggf4fj0p2Sc84zjv6e31qjbPkdM5Hcfo&#13;&#10;P/r1dx355/THQ8f5+tACgdOcr/n6U7g/LjP4+g7D+YoHfAywwMH9OfX/ADmnclfmHA+vA9B/9agC&#13;&#10;Inp1O75uR17fX3pfm6cYOffv1/Wlxtx2HHUelN3HAbPuSP0z6/l/jQAp3Y5PXPfPGO/b600LwOQe&#13;&#10;CfzoyR944yDn0P054x7GlPfsTxjvjPT/APV9aAEbCqxGFI7/AOf5V+f37ZmuNb6LLYo+TLJbQD8W&#13;&#10;3t+YH16V9+vgIwHtzxzk9e/Ir8p/2zdcMl/a2qHeZLiWTjuEARSR6A+tAHwvcyt5ZbAHzcDnBHbP&#13;&#10;Hr2Fef6u7mX0OScen+P1rpp5ZJHdc5OW6dh6j/PrmuQ1B2aXDNnbnsO/c0Ae2/AyB21rzFAOGyP6&#13;&#10;/Qfzr6a13W5U1BIFO4MGbb6kHgkjnjn35+tfP/wOZrYS3CLkxnvxjPp64HP4V3Wq6/bS60No3OF+&#13;&#10;Ud/vZOSenGP/AK9AHt9tcqtpFGvDlVVmIPpmqcV1++ODnAZuOp2eg/H+fvXnyeKEZIkbI8xDJ06E&#13;&#10;Hv8A/XHv1zXYaTcwtamRucofqOOcmgD3L4Padf63qsabOGWBfNfgKxYM3rknH9K+stThZ3kkfDgk&#13;&#10;ksOuRxk+nYV4j8B7P7Rdq+07FZ5MY+UbIzgn3BYCvoDU4tqOCcgjPP8Anr/nigDyfVY9pKAZx78D&#13;&#10;HpXA6hGWPuRnP09Pwr03WY842nO32Prjt/n8K89veVfdxt9PT+n9aAMK1kKuD0/PBH/167vSLpg6&#13;&#10;ZbA/LjsM150SqygZ5BAHIP4iuu02UMqkEdyRnp1xjrQB7fo9wCEwMgDj16139m7MoBwcev8AkV5H&#13;&#10;ol03O5s4wOuM49ef516Vpsx29egH3j6nnP5HNAHTqGb5sg/r7c/1pXBXJA5H8vbp24/Ko45MkDPX&#13;&#10;9Pz9e1PyighRjH6/h/n+lAAGO7DnHT8fSkJLHpgEj249aaeeAcnP+QDx6e1CqcDgkEnP8sdf5e9A&#13;&#10;CqQGBBzzj3A7Z9KcGwoxz6fl36/59KaF544AGMcEDFG4n3Jz9eP8KAHZPB3cnjryeKaRjPY/yx+V&#13;&#10;KWAy2Ovb69P8/hTcKWyRyQD3/THagBGjBIJPI6//AFqGjVgQxzknHTjHb604NkbicZ/yB/hTRgYx&#13;&#10;+H0HXt/SgCLaATg9Txx7f56V5V8V9XXSvC8258GX0HVUyT/I5r1UkEAnngnHUY7k18eftWeJl0jw&#13;&#10;tPCj4cQsoxzhpflUHp69OKAPyn8WasdZ8QX15M2TdTOQOpIzhee31HHc1xGuT+XbRLuCE54HcDr0&#13;&#10;98+lXGkjM4KjcwJJ9cDn9enNctqe4yDee5/L/P8AM+lAGp4D09tR8T2qbcgNuPYDniv0TihTTvDs&#13;&#10;CSnCBMn16YA/+t+PrXxz8DdHN5rXn+SXIONx4UAc/wD6/avrTxfKziK2DbUAG7LYwBwOOe3b/wCt&#13;&#10;QB03hLyoUmvpBkAfKvU57fgO/vXXaXqDXuqfLgkHA7/l+BxxXnWlTm300YIUH5gACM4HH/18/pXV&#13;&#10;+DA016ZEbGzJ59MnPH0469OnuAfQTWyyxwQKNzZ3ZXoABk59yfT869A8PRNaBI2Xa4xn6t8xHqfS&#13;&#10;uHtGS3QnI3HajZPKbhk5HvjBH8q67RZMuJmcs7sTnPPbqf8A63r9aAPU7RjsAAxnpzxyOM/z/nWg&#13;&#10;QOrdAMZz26fX8KyLBxsB6j35HXpkVrK247uvXsfUc4z/AJ5xQADJ64BxjPX68c460jKvBA5x3Ax+&#13;&#10;Xr3+lSEZzkcHPHb3z/n+dMcgjnqeTxz/AJ6cdqAG5GCqjIHUD69z/KnYwW3EdR+IPT/P51HtU/fO&#13;&#10;Pw5/n9e/Spxxk7sjJH8vegCMZzuY9Ppjn+VOAXpuGc568nn/ACaOCRuIwCMfXPf+gp0fIwWz9OhP&#13;&#10;bNACBRwrdenHbP8Aj+dNPBJXknPT0/zzxTsAgnPI5HOccc89ee+KZ9wfKc4/zxkcdOuTQAm45OFx&#13;&#10;7DtnpkUxwmR15/T6/SnLkDg+3PH04/z+dBzkqeO+QBxjH5dfegCE9Nw445wPy7/hRwMlhnBx7j0z&#13;&#10;UhVsk9Dwc+uPfv8Ajxx60xo+CWOSTjj29f8AOKAIZBgHpz7f5A/xrJuycHacj7vp24PFasiqoyrZ&#13;&#10;69O49f5cdvpWZc8gY+UEn24zxx/OgDkb9SeM8EcnuR2//VXmesJ/rEBweeevsf8AP+Feo33BJAzk&#13;&#10;+n+eK8x1ldu7dnaRkdfTP6Z59/agDzi5yGLHjA6/jx/QHFfN/wAXte2276dExRh8mP8A0LjrX0Lr&#13;&#10;dwtnbT3D8hV5Pfnp64/znrx8MeM9UfVPEcvz5jQt34yx9f8APNAHB35kSIKxCkj5j6+g/wAa8r12&#13;&#10;5Z5XQHKqeBx+J/wr0bXJwkLyd+cHv+A/TPHb615ckb6hfpABuaVwoBI5/HHvQB9K/sz+BZtc1sXz&#13;&#10;xZRmAyRwAOTz+tfphLpASFIFAVY1AKIMc45yeM9Md684/Zz8C23h/wANRziDe6xgksMDdgfng/8A&#13;&#10;16+gJbFpd8ty+8Jzt29Fz2Ht7/8A16APDdZsG8qTYPJi29hyw9ic/wCfwFea3FlJI7pAFUDPHVvf&#13;&#10;J9a958R2jXTskSZAGfUjHYeg/Dr7Vwk2k+WFTaGO4A4H8R/zjPSgCp8OPDok1aNgnypjpyBnGAD/&#13;&#10;AD/qK+2rWEWsCRjgKMf1OPrXkXw28NGzIup0AZPn/wCBHO0fgPT257V7OCMDaeFz/wDX4xQA4Etl&#13;&#10;cZ3e35j8OvNIF3Y7Ec+vA9sUAgZxgHk8A8DHTtjNLj+IDntyTjPXj/P4UAN6EADGeRx1PqPalOP8&#13;&#10;9Py78etNAJUY6Ee/p65pTnjPB4zz+lADeTjac4zx6E4/xpCOBx8w/X/IpWwB1xkd/wABx9P0pCSm&#13;&#10;cjHH4cevB7e365oArSg5Kr09+OvfP44rHuuCTxhevr+eP6VtyHeOeAVIHTjn9f8ACsOdvkOOeAc9&#13;&#10;Mep7/hQBk3QyN3OBuzn6d+/5VyWpuQHAOCc/gTXW3DYQgHBx+f8ALBri9TPPTI56H9fr9KAOVmKi&#13;&#10;QjPI6DHY80tsd23PJOen8uf5GopyS4UcYPI98dvf+mKZEVz85AJA56Dr2/w/+uaAN+FsAAnnH0/P&#13;&#10;0roLBVOCRg59fQ9BwRzXM23P3RgDOOPQcdeuf59K6bTycjIxn3xg/XPf/OKAO6sshRyACPxPP/1+&#13;&#10;frW0oJU85Ugf5P8AjWPYkbQM8ew6Y6fX/P0rZG8j5hnHt0/lQA9gck4GDk9emPX+nrTRkk4BBJ/H&#13;&#10;joPemtliykZz69DjoOg7YpwJA2kEnP8A9fnt+NADdx5JOCDz6A47D65/+tUfIUBhkY69foT9e1Sb&#13;&#10;RtBIJz3wOewx6ep6e9NPALHoefw78j1H1/CgBGAUhcgkjt9OeP8APf0xXJeLdYj0XRp7lmAcrtB7&#13;&#10;8+ueOc5rrJGZfmbHH0xn9Qc+tfEH7UHxMOk6e2kWrlTJ+7Xb6sMn8uBn8eooA+Kviz4rm8VeLbm5&#13;&#10;LmW2gbYgyeoODz+H8vavJNXuvItWy2M54xz3xz+tXvNlLvO3PckkHOTnJ/z7VxOrXQubkxryOuPQ&#13;&#10;+2Pb0oAy443urjaOXkbj33Gv2p/Y7+Flh4b8PW2tXMB80pvLY6kAbj74zX5ifAzwN/wlXiaOeWNn&#13;&#10;itnUKMcM5P15wMHFftjaalaeD/DSadaBUSOGONNoxk46+3PNAHrkWsG/1eOKI741bHy4yOc8/wBR&#13;&#10;Xt2nXRLrBGRgcY79P8/hXy78PpmWIX85BY8gnjkEc8d89P8A69fRnhZjcMLgk4wQOD69fxoA9csJ&#13;&#10;IoLfdjjqSenA/wA9q+c/ij4ne8u106J8Ixyw7EZ4z/8Aq969d8QavFpmkSzSHyxGpznPPtgepr5E&#13;&#10;v9Rm1HUJrxzmSVicdOvQf570AWo3OwtzjPGPb0/xqjPJls5GT+Hvx61YLjZhjxjtjrgYx+HSsS7l&#13;&#10;JLgHOMepP40AQGRQfkHAGDkc/TnH+e9MbYSMHGc+x68Dp36f1qoJkf5dwA9/yBHXHPrx6UBh95en&#13;&#10;b3+uMcfX/GgCtcsSBzgDJweMnPH6Hp+FQWyFnBBxjP1x9KdOV3nGcD1JI6//AFv88U63xwScAE+n&#13;&#10;BOfr0+tAG5b71A2jCn/OfrV3DKApOAff/PNRQr8oI4wMcZ9P69v/AK1WuTjfwT7dz169O30oAhZS&#13;&#10;xY9ce/8Ak9ugoIZjuxzjvx75z6fWpRnkZCgKMe3+PtTCoJJBBA74x9Pf8h+PSgBgwc4GcYPf1/p6&#13;&#10;U0hj1GN2SPTn/wCv1/ClcgHGenXtnNHyqAoOB1/LnjmgBpJ2gpyCMDn17mmMikHuOfp6de35damw&#13;&#10;S+M8gHnn9O+PTNQkKMgDGQTz7nr0JPHT8aAGBVGSw5HUdR/n6/zpoDFjxgDnpkdDnHr/APXqTuWJ&#13;&#10;wP8APUjkfn7U0MWA9APYfz4OKADrllBOSecevYfTtSHeSGAyT6jOevHT8fx9qCQSTnk/iOv+f0pC&#13;&#10;eAeT0579eue2M+9AEf8AD0z/AHevNRnkFgOf89fT/wDXU3RR1z15H8h79R+dRuV7HIPqeKAK8smB&#13;&#10;uPAGfz9c4/z7V8xfHb4kL4d0WW1tZMSEFcZxk9f05P8AkV7j4x8QQ6DpMt07YZs4HoCOeOfw7eua&#13;&#10;/KT4oeL5/FevSu8hNvEzbcjOT6+nP5UAeY6vqdzeXUt/dPnfliT3POfXpXm+p35nLxpwpP0zWzr1&#13;&#10;+RiBOCPXrx7f/rrk0QytgDOTj68+lAG94V8OXvijWrbSbKMySTsFOOw6Ek+1fvv+z18HtO8FeF7a&#13;&#10;XyArhFCcc5xywHrngV8R/sXfAbUNTvB4h1WAIJhuRm/hUY5/Gv2Ng0xdOsRDEMBF2r6YHqP/ANVA&#13;&#10;HjfiXR5J2EMSrERyMjc57AY6DP8A+uqz6Bb6BphnkGHXHJOceuPTjvXsml+F3u7lry4PAbPtz6A/&#13;&#10;h/8ArrkfHsVv8lnE6xozDcw4+UdePpxjjmgDwzStFOoazc6jefdK/um3Y2r/ABuAR26e/atO7uVm&#13;&#10;ZRFhIIhsjXn5VB6n3Pcnv34p95OYVeJeHuTznGVjXlB0z83U++KpADnJz39c59ePT8ucUAKN2BwM&#13;&#10;/wCcmlO7DKw6d/5cf570mTgZ6D+X8+B604sMcNk8c/XjAz09/wD62aAIGU56AkDB9/1pm0rgdCem&#13;&#10;O/4cf56Zqz/sscA+2P09/rUbcr8vP/6/zBHf8qAGqAWJ5J4/Idv/ANdO2hQpY8dO3TvjHX+dNxgn&#13;&#10;2/l/nmnuVOOclj78j8Mjt9Mn6UAV2Qg9Oh6kY6D6f5/SmMoKg54YYxjr+vv0qcAFhls49Oc/0/D/&#13;&#10;APXUZ3npyOec59Ppz6Zx3oAiZcsGOAB25/UfWlOcls9P8/1ojGBtCkZzz1zz6enehlAJCkEng/5H&#13;&#10;07/TnGaAIyucKBgE/hx9fX6e9BycKAp3Y/D+dLtO4KpzwOfT6e2PenE/Mck885PqPfn8/wBDQAza&#13;&#10;cgY+9/8Aq/pTEXLYOFIxxnn/AOv/AJFSgjjcOQQMH3zn/J5p0YUkA8jrx1GfXPX/APX0yKANfTo8&#13;&#10;HKjLrnGSO/evR9CtyWGTyBxx+Z/z7iuJ06POMjJOOvAOB7f5FeqeHLfAV2OM8YwDgf1wetAHeWcQ&#13;&#10;SMdCQO3+H4YNayuChGMEnoP61nxDb8oPbr7A459asFyMHI9eo/OgCvfNhGxxkcfWvOtYmC72J4/+&#13;&#10;tgdOvuK7XUJ1xg9s15fr9zlWA4x+vtnpx74oA801+4eWRl3YxgHjoPSuUA6bck5OTz16df8AOeta&#13;&#10;WpTNLKcd/QHPXr7/AJZqkqqCSOv060AIOAOMHnv1Pt2H9KgYnBJ4Gcce4/HFTMNoI+7xjpnHtn+X&#13;&#10;+NcH428V2nhzTpJ5pArIueSeOOf859aAPOfjB8RLfwzpUsEUoEm0/LnBJ5wOvr1Ffmr4j1y71S7m&#13;&#10;v75/nfON3OB7D0P5flXXeP8AxrceK9RkuZGJgViFHY88E/X/APVXi+rah5rFFPH4fjn1oAyru7lu&#13;&#10;H3McY/p1P41VhikmcLGCzNwABnP+elMILkgng19y/sifs6X/AMUvEkOqXkX+hWsgYbhncR3AoA+o&#13;&#10;f2Dv2WJtTv08Y+KLPK8MocHKg44A6ZPU57V+9Oh6VBpNhFYwRiNIlwoHYDgAVyvgLwTp/hHRLfTr&#13;&#10;CFY1jQZIA5I74r0VFK5zyc/yFADfLbjJ61UvruOzt3lkPKjge/pVx3SNSzHAHXtXy/8AGr4lx6ba&#13;&#10;PpNhJ/pE4ZVA/hGOXP8AT3oA8h+M/wASrvWryXRrSTbDE2JCrdevAOOw7f8A1q+dGPJGMA5/E9+M&#13;&#10;9KtTyvK5d23seSc9z168du1UWjUk9BgHtnjPr+H+eaABvmYlT07Eep5xj1pgJ3HaOBn9e3+c09gY&#13;&#10;yRwScEAjB9v85/wpPmB6ZH1APpjHt/k0AaNlC0kg3ck4zke/p+P8+leseHtO3tEgTAz+VcBoto0j&#13;&#10;q5GRg/QZ7fien+TXuXhXT1MiErgg8Y/XGf8ACgD1Lw5ZCGMY9MZ9fXjH+ffv3MKYAwc4/wA8cVl2&#13;&#10;EKxRjGOn14//AF1sA4HLcnHQUARzMec8AZ/+tmuT1aYrGQDjr+FdDdSgZJJJ/wAfzrzfXb4ANg5z&#13;&#10;2zycHj/P8qAPOPGWoKkUmWxj3yee38+P8a+d76ZpZS78gnPt9a9F8W6j5jugcgA44PGceg47V5jN&#13;&#10;klj1Hse3+en6UAV9qD5c49PY+o/Gmbdx69/w+o/CnlcsM8fhx05OPX/IxSDAYEnAzx17f40AIfXG&#13;&#10;Cf8A9XP9KiwCpOc+/wDhUvJ4Xkjr39+v+fxxTNxB24wDz+Pv05/D86AI/LB+6c4A/wB73H8vzphU&#13;&#10;7gxPXtk9vQ+v1qfggjOf6+gz/n8aibDrv5yB1x/h1oAZ1Ysx49fX8Pak2lSNvIXjBzx/n3qRuG3j&#13;&#10;oMcdfyz0/H35pGC7fmPr/wDWH/6ulAEHzKRwfr/L8cf59HAbs5+7059BTmjxwBgA+pGPr/j/APrp&#13;&#10;wUFg2MAZ/Lp7UAR7SQPY8/Xr+n+FN2sOc4+vH51IFGMEY5I5HPsT9c/4VHjIODkDB47/AJUAROpy&#13;&#10;N5IAzz9c+w78/wCTRuIY5GMduT9T/n86XcGBHQnPHPpxn/6/50xxyMcEdvccZoATczAccgep54/z&#13;&#10;1+n1Y2R949+nv0H+e1Kf7zcqPb8D36U4jPzt+RGfp/n+dAAFBPUEZ55PBzxz/X8fStzTLIuwcjP/&#13;&#10;ANc+v+eaybWJ5JQgGDkfj68Hr05H/wCqu9tRBYWjXUzKkaDLE45+mf0oA1YntNOga5uXWKOIZPfJ&#13;&#10;7Dnua+H/ANob4/3LvL4W8OT7Cg2SyJ/AG4ZVxxuI79ugp/x3+Oz2/naBoU+J+QzLyEBPPsW/l6jm&#13;&#10;vgq/1IjNxPIzuclsnqSeeR1z3P6UAUr7UxHluSQRuY5zn6+uf0rh7+9kuJGJYnP45pdQv2uJjk4H&#13;&#10;QdvX8Pzqpb2013OsMKF3cgKqgnOegA9aAJdO0261S7jtLSNpZpSFVFGWYk9AO9fux+w7+xhBoVrb&#13;&#10;eOvGloH1CQB0DDPlDPAB/vYGSefSuP8A2Gv2LyrW3xA8eW4M52vDFIMiJecMQcfMf0/Cv2302wtd&#13;&#10;Ns4rGzQRQwDACgfj2oALGyhsrdIIE8uKJQqqvAHbnHpircj/ACkgZIxSnc2T0HXk/wCf89q4Lxn4&#13;&#10;w0vwtp81zcSDdEuSc4Cg8AkDt6UAYvxB8f6V4X02eeWUF0AGOmWPQDPB/WvzW8beL7/xfqk13dO3&#13;&#10;lbvlXPAX8P8AP41qfEfx/f8AjjVnupmb7JEx8lDjAyOCQOp6c9ecV5ooYrkE5x6D145zn/PWgBrp&#13;&#10;1YHBOP8A6+frUbEDIxnH6e1SdyQQQMdjx6Zyf1qHoCQMkc8c4z2/D1oARs46cn9M/j26Urfd4J3n&#13;&#10;GP8A63anMvznHPuO2enP+f1zTG5JbAyDx0GPbn/A0AQ4OwBwM84z24zj6Z7mkBxweAffNKAw+Xgg&#13;&#10;e3bsD/n8u4UPDFcnrjoPxH/6vSgCMbVwCMg/TnPU56n+h4peGU4bOPr0ApSMAhiTnHpx6+v5/Wmv&#13;&#10;nB5GDjtj69Rz3z/k0APZiDhgpI4P6/596h45bkgYzzwMflUzYdiyn/P19P8AIphwqkNx+nPfJ/ln&#13;&#10;9KAGEELkDOD+nOAP/rfjTcsDkHAGQQP8j/PenjocEgDAx1x/n1/CmABApzgj8cD6Z68//XoA/9T8&#13;&#10;U9atTBfSxPxsY5GOfcj8qt2BQwN179ev4/z9sV1PxI0o2HiW+iPyBXY/r+FcXpkjElOuR2xyMdD/&#13;&#10;AJ60AZl4irKQ65BweSQR0yP8/wBaihKHb/ER17f1/TvWlqEAKhyMEY9OMcHj/P6VkIfLARh905yf&#13;&#10;89qAHy8EKOhHfPBH4dfwqDcgfrkcZ9sfr2qd2DZbqOfbPpj86qlgHJXgHof0P1/+v0oAcpQSBlYq&#13;&#10;ep+mT19K+uf2bvEz2HiCCASZUkLt9Mnrk/5/Wvj/ACS7FiSG6k/56V6z8KNWOneJbeRGKAyDv055&#13;&#10;oA/oJ8MXy3WlxSqc5Axz7f54/SumViMYOAM9fT9fp+fSvH/hXqo1Hw/bbSMBVJBz1PXp16f1r10A&#13;&#10;nAI45P8AiCKAHgjgk7cY7H9cfzp5Izle3Tt9P16fl600HcBt6DOR9OmPXp1oZcEZwSfp/wDW9/8A&#13;&#10;PNACZORztB/P8Py6/wAqBgYzyD/nv6GlZcEA5wf8ilOBkdfU+h/Dn/6/40AKGydoHH9fT/P51YSX&#13;&#10;adwHJ6+3PQ9v89elVycEKOQOw/ln3xx0p+AWAyeOen44NAG1b3BGOPx/+t9K2YZVdeDyBXHq21s5&#13;&#10;4Ofpz7dARWnBdOgCE4z7+5H4e9AHSY5AxkHn346fWqz24yc4yfTp06//AFqdFL5gXHTHtzj1PTtV&#13;&#10;tdhG4nJ9OSMY+uc9qAOcurNeeOv8uwP+Fc7daduLYGQen1r0N4VZencHGM/pk1nT2QbOB1z/AIDj&#13;&#10;/H27UAeR3emsd2RgDke3Tn/CvAfjH4YS+8OXLmPd5aOent0/DgV9eXemoQcKuCefzHX/ABrzLxro&#13;&#10;Yu9Bu0K9F544wPTg54PT6YoA/n18U272WrSxHIKOV9OM8ccfzplvmW0IAPAzwDwD/iPf9a9A+M2k&#13;&#10;nT/FmoIVxtkbsOeeAM15xpspZD5hAB7c/p+h/lzQB13gpWN8bYEksvHsR6ev/wCqvaE0NJIyHXLE&#13;&#10;H2z7Y/r+deFeFtQ+w64BFwOcds9MfljtX1XpdoVtft0gy0i/L6Hjrj65oA8W1nR4rRwvb17nP+ee&#13;&#10;vNV7awEke8JwB14PTPPOK9GvtHnv7lwibVJ4IHA57gU6Hw/JGvl4xgY46Eg+/rznBxQB5Df6bGHJ&#13;&#10;cbdp5POOvBHrXtnwBvv7N8UIgO0F+OMccAnP49+mM1y2q6OYgSeMfUZAHHPt7mrngCZLDxDbTIfm&#13;&#10;LAqM+mPp/npQB+02iz+dp0EiHhlX35x1rdQjf8vUdun6n144rzz4e363nh+CZTlmXk556cc16Dk8&#13;&#10;APk+mfz/AC/z7gEjfKCFHHqDzz+nFNDAHgZ+ncjp/L/PdCoxuA3Hnn1/Lv8AX8qM5UlQBnJ9Pp7H&#13;&#10;/OMUASq2eSckf17f/Xo3MVHYfTnn2/z61Gp+UgHj8gf1+npShgGJHB4/zg+vfvQApxxk5C4zSrhT&#13;&#10;156/mOKQ4HHUfTr3xjj1pV4Y8gD/AOv6+/8A+r0oAcvPTHPofX09KYSPvNyCT057jjFKrLkZOTj9&#13;&#10;f85pxII4GSPQn+n86AGYGVOMZ/z+PWkJGMnjgdOnt9OvBoPfuc44z+vr+negcYI4x+OB36dOwOOB&#13;&#10;xz1oAcG4LqTjnnn9P0pCOoHXjjgc/wD1+KDnkeoHf/Pb6UmQxznIJ7/jxnPt/k0ANyOeO4/pmhly&#13;&#10;NvYZ4+nU9fzp6lSMt+X+HA6j/PFMH908k/5/T1oA/Nn9tXTNtl9txtCyjJ9mXk//AF6/LYERzANw&#13;&#10;c8Z7Y6Z/H/Pev2R/bB00S+EbqVlzhVk754ODz9PX/wCtX45XwK3JbJDA56HHJ6f48/jQA+9DyQlj&#13;&#10;yzg9c8+vNcJccE4OSef8K71ozNAWcDIyMn/PauGuQFbZ14Hv7UAZBQ8k1FViRsEjb/8AWqA5JJoA&#13;&#10;nQAgYOc9e2Pxq5alYpFkI4XHvVKE9scVYRenof8AIoA/b39jW7/tDwvBESP9WeO2OuT/AJ6V9rXt&#13;&#10;mrKWK4I989On8+a+A/2Crwz6QICMbdw65z7/AOce1fpHd2mQB/kc0AeHa3pQTcygZGePU/8A1/Wu&#13;&#10;CmQRMVY4PucY/DHTHtXvuoWYkDBhkj2x9K8x1fTCCXQYPB5PQ+v/AOvvQBzdlc7SpLEbSOoPP+Qf&#13;&#10;yrttOv13KAeOnXv0x+NeeMGgY5/HkjkHtx+v+FaljeHKDOM/hk9uP8/WgD2KxuyWGzk/n0+n5/41&#13;&#10;0MLgjpyc9f6/nivNtO1A8KehIz7c9u5/zmuutroMg9BkcdfqQTyDn26UAdIMcZP0Pp2GPpUmA3QZ&#13;&#10;3456/UiqUcgbaynGeeuCPQ/16f4VbJXnA579OPTp+lAC/dAPQkZ79aVT1ycjp6ZGMAik6Akjr29+&#13;&#10;OR7460N8udx5GD+Y7/5xQAMWwQep/TjjjsP8Kadm369O+PpTyuScrkn8/wCXf06UzlSMDkeo9O1A&#13;&#10;CHd1YcEj8vfkdegFcd4+Vm8L3aJwSFGeMglhz7H2rsgw+VnP59vbPf61yfjAbvDd6McBAcevI5x+&#13;&#10;vegD+fvx/DNZ+K9YhmbdKtxNznn77e3+eDzXN3TqNPO47T+fOegFdt8X4vs/j3XExuH2l+uBjcck&#13;&#10;5yeT/h3rzW7ZTZOpOAcYAz2Pb1/KgDmYtrStzwuMZIHQjHSql3xdvsHJY575PfFOhVmZ0X+IHOOp&#13;&#10;HXmrtxbBb1o16Ehs89+3Xp/nmgDHlXbg9PxpbdGkIC9/U9PetTVLbG2RRxwP89PSoLKJQjlxgjHH&#13;&#10;r7D3x+lAGfMgEgB5OP1/Cv0+/YPvWiuBbHhQzYx6kde/XjrX5hPndnHH5cV+jX7DE4TVigThZATz&#13;&#10;nAIAzigD9oNPu3AUMcgevY9/z/8A1dK6FWBG05I7GuKtz5ZAQgn2/wA47/5FdLaTFlCYyPqfX1/p&#13;&#10;QBamXcjc4x1/wx+Nc9dwj6HP5105wy/Mc5/mf0/H8KzrmEMCyjBHH+PegDzDV7L5SyjkZPTr/n1x&#13;&#10;Xm1/Z4BXGQDn0/T/ADmvbdRtwxIxgcjPrnGPoMAV5vq1ngNxkDPf9PegDxPWLNkYsgzsz6n3OfTm&#13;&#10;uZRjC/J2jPv+X0Nep39nujKnrjOSfXrjjjj39q861GBoZSxO0fyHt0/z780AbunXxAUE8r7Y9+nt&#13;&#10;+temaZekhecggdPrzg/pXiFrMykYOCB6fmcc8f8A6zXe6NqDHBPTj/8AUBxQB7lYXZAHGMYPP4df&#13;&#10;8/nW4rgjOOvOc96870y8GwdPlwe47dR/TH9a7azm3KGIIPBPqenagDWHbnJ/Pv8A56d6duGCw57c&#13;&#10;fp1pikkjIyeuOo78ZP6//WqRsYDdD798en5f560AOJAwpbofxHsaRgGyWBx9R0xx3o+Ugrjr9e/X&#13;&#10;Hof8+tKSHyMZ649+Oh7n/PNAERBJ2ngkfzHXP+etCsOcjgZ6j+tIQSM468/4elKAVUuRk/ngevT3&#13;&#10;49aAMPxDJ5WjXpHQQtn8gPz5/nX4X/H9pD8RtXdjgho19xiNeuMn2xX7k+Kn8rQb585xEfT8vWvw&#13;&#10;q+Ocyv471l2HBmYAgjjCgY6nHvkdaAPAOTukl685x1Ht1rBmI8w4+XH6Z710MiGSI7uSduOM9M/r&#13;&#10;1/GudmVfNb0z2x+P40Aa9zDILZnaTBTGVBwSD0z+fP0rGUE/N0A7+mT9a6PTdGv9bzckbbaIHLsc&#13;&#10;jHpjHJP+fSucuVlhlIbkAnGCe3GeaAL9uxDfIeO/QcZwMfl+Vdlpd1tmWES/eAHQ8AEH+ua8+ViC&#13;&#10;rHgD8j34/ka6jTLkrIsQO0EE+q5PXJ/p+FAH6nfshwpf3puXGCZI84J6nn8P6nt0r9Q7qIc7e/8A&#13;&#10;k/55r80P2KIfNlMzDA81Cwz/ABKmDzgeuR/9ev04KkocDk/T1/z/APWoA4DU7cENtzgfh26Z7/l3&#13;&#10;rzbUbcqHBHJJHAz7df8AP6V7NqMA5LDPPXnj0x/KvOdWtG2uwO7Ix/gOvNAHj+q2heMlRg569+vc&#13;&#10;e4/XmvPmj8mbpyxx78d/w9K9i1O3XJyemTx0+uTx3/wFeYarbeW5IBU59uvpxnNAF/TbjJj3HB4/&#13;&#10;P3P/AOuvUNIuwH54YgDB98/Xp09OPavFLGcBwrEjbgc8Afhz9OvtXoWkXZYLg56ck+/+euaAPbdP&#13;&#10;nJxg44I6/wA/p/KuhWRiOuT6+/uK4HTbvO3nBAB4569f89fSuzglLruU5we+ATxnB6//AFqAL3UE&#13;&#10;HjP07HripA2cZOTnjt1H/wBaoFYFRyfr05z/AJ6//Wp+fwJx7/zzn8aADCkZbnPp3qJueM9Qevt2&#13;&#10;z1qRcH5s5PQ/h6e3fHNICM/KeR+PXsaAHbwxBB9+nX04oz7Y24z+BzyetNADe5PH5dwBTcNtA64z&#13;&#10;1xzzx/ntQBVu5DDbSTMOEVugx0HTn2HWvxd/ap1M3/jiO3QgiG33Ht80jFufb/69fsV4quGtvD9/&#13;&#10;KhwRFjPuf84//VX4a/HDUTqfj/V5JHyLcrECPRFAwM8flQB4XODDubDNkDnPUkZIJ9cnjiuMmbfL&#13;&#10;gHJJx6459/8AOa6G/m3O8Q6DnrjPpk+3t/8AXrno1zKiMMZPueM0AfRXgW5+w+Hnkt1wQCxbnjIC&#13;&#10;5P8AUdqqR38R1GW4mYyAM2CvOQxxz7f/AFqqWF+lvoqWtshBZGD5PUdh/X06fWsG3YQK+5zkr9OO&#13;&#10;vPpQB3p1tzCAqYynA9NzDrk8/h/9avW/Dd+JLdIifmdACoPJAwSR/LNfOaXamaGNgX2gbR/j/SvV&#13;&#10;PDOoq0xswQMoDwcZJbkDHtwD7mgD9SPgTBCNNiUtvzbOVPTa0jKSD6529+1e2ahCGjkJ6n/PT/Cv&#13;&#10;PvgvoqWHhX7VsKo7xou45+6nIHoAe3869RvACjbh06enpx9c/wCc0AeQ62jLuZFxjpj/AANeYXwB&#13;&#10;J3Dr15/PI/l6fhXr+swsQQvJJPrgfnzj6V5RqUYV8IAozyfTrj279f60Acdcfu3DAYH05yB/nFaO&#13;&#10;mzbXUE4GR+vT8KpzLszgjufXOOnvj0ptpKySBiOR9AP8/h60Aeu6JcKG3KcFgPU/jXqGlzNgNgDI&#13;&#10;9D0+v+efpXh2kTCNwzcZ9up74x/T8+1eqaTdFcZ+QnjjJPp+X6etAHpsLZU7D1xzx9RmrhC9du0d&#13;&#10;uc446fnWRZy7lBzkn6Dr/T/Oa1N/JbgEemex7n88/wD6qAEU9FYc+xqVTxg8Afh+OP8AD/8AVEV+&#13;&#10;ZZAOecc/ToTnj6U5uQdp2gnPbjj6fT0NADt33c9Rj36YqLOBgdMnn8eSf/r0/AAG0dO2fbqeTmly&#13;&#10;SNoHTPXJ/Q/hnp70AN5UYx/U49uKkI2txzjH+c0wblG3PT6Z5/z/AJ607OBjPBwOO+T+PWgBxI5D&#13;&#10;f5x06VC23hl+UjHXPH1NPGDlc5IPGePw6fyqJ8bSykjP17dun0/SgBjMCuSeCcHgnGf6V+Vf7ZPi&#13;&#10;N7u9i0uJ8iWd3b/ciGFA/HkY/Cv0+1y+Fjpl1dHlY0YgcjJxjGOtfhx+0J4im1r4i3cZfzIrELF1&#13;&#10;6tjccfi3tQB4kWRnLR5ZSCvygA5PfJ+tcjeH96Sx3Nnsf6V1CzLHbl5H2lcnOcZ57gfyrko83l+i&#13;&#10;AljK+O9AH178DNN+zWAmXguhbv1P8q9M1HbfaqYN+ehP+9nt/npWT4Jhi0Xwmqxj96QCcc464H58&#13;&#10;1q6GrPO1xLyc9x1Pcge34/1oA6m8YW2nCOMYPTPt78cZ9ua7vwRCI4oxEBvdsMxGAAvbPvjGf/rV&#13;&#10;5lqM4luApJUAjPp7dOpH869T8M28oiWOItgqAGGM8E5A5PJ6dKAPYkNtaQO27fcSZLEn+NunA7jt&#13;&#10;muw0KUqEKEk9e3qByP8AD+leWQM0exs5MzFmHTpxx0zn1P5c8eiaFLtwDnJPv37A9889aAPYNPkJ&#13;&#10;wQAAOp/X866FAWUs3yn1+vt6H/PtyGmSYC4OSfUD+f1/zzmuvj4HrgcE8YHTHf8AwoAlYkE4GSBn&#13;&#10;n1zwPxqNsZ9c8EHt7+3T/wCvT8sABk/57fT9PbrUZHzDHI9On1oAcDg9cD6H8Dn9Mf40/AGVHB79&#13;&#10;/b9ajzgEqefcD17f5/WnnkFgMpxznGPz579B/wDrAFwcggkj2745oUjbnof8/wCc03PIAGD1/Hg9&#13;&#10;sZpwwwGOv49/x9/TmgCME7CMYx9Py+h9KZkAlgOTznJ/LP4VI3A4wSM//q6d6jO1R0yRn8fc/WgB&#13;&#10;eoKjkn0OT/Lpg0A7iuR19v6imhcONh4PbPH+f8804k9AoBGPfAxznPb+tAC7QwKvyOwx+mc/nTXG&#13;&#10;Sf4ST3FGCMhhnBxn0H14x/nvTHbjrjJ9hj0A9evNAFWUBxggjGM9eM//AF/X8azZmXgkZx16emfr&#13;&#10;0xWqzHZnORn1xwO/t+GazJ2AAOeDkjnv/n8aAOUvwcHuGHbI9PUV5xrKlo2OD6euOf6etelXoYAu&#13;&#10;OpBIwO46859cc15vrzeUru5zjP5ZPuevpQB8w/FfW10vTJVLgYXLdAQOcZHuR6fyr4ba9e4mlnyR&#13;&#10;vYseScZPGfT/ADxXu3xy8QPd6ibFZMB+WOB0+nr7V88TSGNWx8pAxn+X/wCugDn9eu92Y4SUBP1B&#13;&#10;/wA9vwrf+D/ha58T+M7KBU3ojgn6k859MDmvPNSm3yFc5OTzn0B/z/Sv0A/Y78DCW9i1WWLznJaT&#13;&#10;DAbQO3PvjPJoA/RLwh4ZTRvDltbBNjFVbJz29T/T9a0L3T0MZlxsLjBPr6ZH9K22vfNmigy2Bj5V&#13;&#10;6D1H9fSk1idBEEHyhfbIHp+PsPrQB5DqtvNNKIrNAB64xx/kViRaXJNeiALkBgSOvvnOPwr0mKAb&#13;&#10;WZY8g4HXjIz+PvmrelaRG90LmYecDyMrlcdSRzntjn8u9AHT6FbtFp8ZkXDtyR6EdP0rY527wcn8&#13;&#10;Oex4/wA+lPiMarwAAR6Yzz3/AKe3uaUhsjHykc9cdf8AHvQBHjnGcj+WT6D+dGW/i6g/hn6g0MT8&#13;&#10;wHzFf8O/14696CRuAByPrjnP+f8ACgBgGQQT1xxn27U5s/dB3Mc/T/P+fehVDEknkk4PcdM/5PvT&#13;&#10;GIOcnH4ZwCPT6+n6UAKemOp9D0yOxPWmyKWAHJ/r6DP5UYYDI7D8s9evX/8AVn0p2VC4UYx7dffs&#13;&#10;Py/KgCnN8xbAwTn8Mn/9dZFwcAkcY/X2HPatiY5ycZPp7/561jXW7aGyMDk59vrn/PXpQBhXIwvr&#13;&#10;j069enb/ADmuN1ZyPlUc+mOhHofeuzuGZVOcZOe2evX39uma4zVCGA6/mPp79RxQBxk5YMQ/JGB+&#13;&#10;X/66ntyr4IHHfPcDrnjj2qvONzjBzg+469T/AJ/nToS3BHJ7+oxQB0VuQABnCgde/H+Qa6SyJXbg&#13;&#10;8n1B7n19fSuYt32qBjBGcj09v8/hXSWL4cY5BPp6/wCH+TQB3lhxhCckDBGPbnj8OtbKgkF84zgg&#13;&#10;/mBisPTscMRnIz0Hb/E//rxW6zHBwdp+UjP19ecfhQBKvDfMORnHGfqQM5FRMwI3noPQfiB1+tSE&#13;&#10;5Yqc5J+vfOCD6/19KjYBtx6AZ7Zz2/GgBzAs3AII9h6cjB5/zmmFiMEfw+nuOuKOchRx6cZ3fUVF&#13;&#10;uwu5jkEHngfjz7Z70Acz4u1uLRNGnu5GCkLgcg9Rx+XTrX46/F7xdL4t8X3Ll98FudijORnv7Z96&#13;&#10;+2/2l/iTHp+nS6daykFsxhVxkknk9f8AOa/NWW4WQtI7AsfX9ef8f1oAo6ndxQQ7Y+SQPbP0/H3/&#13;&#10;AK1woWW7u1iiG55SFGOpJ/8A11r6teI+5ASSBgfh055ye/8Ak16p8DfBEviXxPFqUsO+K0YbQRkM&#13;&#10;7dM/Tt6HFAH3H+zV8Pk0HS/7SvYQPKjypJ6ysMsfwz/KvqDVb+wa5hjlcSuka5j7b8cnj0Haub0i&#13;&#10;JNP05baJtttaqFYrxubuc5/CuVuNQiW+WKEqETkheSxPrx+HX2oA+iPC1wJXgsID8nTjAxnrj+X/&#13;&#10;ANfNfUPh1/KtEgByIuQ3+yPT+lfI3w+kNxNBdkY2ljk+ncn06/069fqHT76LTNM+0n5zGm9x6d1X&#13;&#10;nuT1oA534ka40sn2FGyWw8g649Bj9TmvIQylgCduee/5/wCT6VoareSXt293OctKSzdf8/5+tY6s&#13;&#10;QSoHQfXHP6fp04oAuSSBlyMf7PPT0GOcY9frWDcSfMRnA798kf8A6+v51pzSZHqDg5z09R/k/jWL&#13;&#10;dfd3qxBJP+R3oAriQbioJyOOnT3GfU5wP/rU9WYgBjkdemB2wCe3/wCuqwY8sCQDk+/5fp/kVLvG&#13;&#10;z5CSR93PbjOf8/8A16AImYMQCeRyOvPrn3FXbRgGDD1x9MegPeqTNu4HJ+n9fb/Oc1p2mwbVb5SD&#13;&#10;z6dOuO3tQBvQkgEkdcgc/qfy4p4Ytk9Quec4/H8ajTBwwJxzx069eO/4/pRt+VueD3/iz2A9PyoA&#13;&#10;k3YQkHPY+xH58fWmb+Tk4BA+np/n607DbiVGB16eo6f/AKhUf3lyGxnPqT7Y/wA8cUADZGcjkY+v&#13;&#10;PI//AFmk6ZPQEn8M8D+fPWl6A85Jbj/9Q4peqEA5IbPTj/6x/wA80AMZSpyBwcjjqMcAGkIwQw4z&#13;&#10;+Y59/T/ClyR93J698DB6ev8AnvQWYKBwBz2HPT60AREDI7Dn8T/9amr0xnbs68dD7D+f4VKAoztG&#13;&#10;4jjkemMf/rH5d6iclc84OPTgdPYevXtQBGck5PGeo+np/npTiMD5eh79fz9R+FJjAPzEgH06jv2p&#13;&#10;egPI4xnnj3wMdenBoAjDY4JyfbPPFV7iSOKEzyEAAEk5xgevb0/nUjkL83QD0P4H3/xrxj4s+N4P&#13;&#10;DehTneASrZ9u2PzzigD5p/aM+JolDaJYTYZyVPqFHH5k/wCFfCl9fLDGZOuT94gEcc/4dRXXeI9Z&#13;&#10;n1/VJ9RnYsHOQOoAz+XSvJdevcy+Qv3V9O/Oen+NAGLezefMcc+/1969r+BXwu1X4keK4LO1tzLb&#13;&#10;wFWkPbGeAfqa8Y0zT7vU72GytVMs9wwVVHUk9P8AOK/eL9i34BXfhrQYNWu7fypcKWJGC7HkA/T/&#13;&#10;AOv0zQB9h/CD4aQeDvDlhAwAn8lVZR246Dp06gV6+ukpOwTHBP8An+tdFYad5UYGMkj/APX/AJzW&#13;&#10;7b2BVS5Gf6Y6fnQBxd7DFYWR3fIo/QD0r5X8cX8fnOjAEKwZueSf4Ix9ep+lfRvxF1pdJsXYHe46&#13;&#10;RggFnb7i/wBfpXxXqt3NdXJErb/nLN7uc5PX/IxQBSMr3EzzyNuaT5ucDJPp+XQVNw3A/T8cf571&#13;&#10;Xiyi7iAd3Yd+/rntVtQcAbuPzGPf8KAEDSYBVckZ9vxxTiwGCT8rBe314P8Aj/OkKgDO3A9M4P6f&#13;&#10;55p2ePmGce+SMf0znPHXpQAzOHBx06/Tt/8AXpDvDYHOenv6++ff3xQCRh8YIP4d8c9/8+9NbK9O&#13;&#10;MZ/Dn/D3oAAWRsE/4H/9XpSNgqoY9M/yHQjHr/nFNIO7pgHHccfQY69v8igBiTuIKnk9uM9R6+39&#13;&#10;OlACDKjr8pHOMev+e9MAJ+fHyn37euMelPU5bBO7HY0qqAcgAN+PB9u360ARlSpHIJPTtn/6/NKe&#13;&#10;+eM45x19aU8/cOOp6Y4z37GkYRHLHAPfr15P+H4UARFcEYBI9P8A6/X9KX5u5wOR6cdQAKTAONvT&#13;&#10;8+o7fz6Z9KUkfwsvPfHJ9c/T/JoAiJbbnOOmSOg+mOtWLfklW455+p6/hURXgDGRkY56dP6/5FWr&#13;&#10;dkDgDg5zz3x3PXn9KAOn05fnUdSfTpz0wa9i0VPKiDMMMevf8M/4V5VocfmTKTyByeo6mvX7FTHG&#13;&#10;u07cqO4/Hn8aAOkjOQBng468fhmmyfLzz+WMZ/8Ar1CshCnAyPb6d+aillHlnHJ+h9aAMPUZtpJz&#13;&#10;83THTp6nnp/+uvJPEVxtiKg4zkHjof8A6/avRdTfh8nGPf6ZP+ef51454gn3yHjofU/h+lAHIzEe&#13;&#10;YeMAHp/9b/PtTMnb0wR0JPYd/wDGnfxFiQDnk56H6c+lV7iSOCJpHO0DJ59P88D/ACaAM3WNSi0u&#13;&#10;ye7ndVVQfz69OP8APFfnF8aPiXc+INRm020lIhQ4fB/Tvx0HevXfjl8UDGH0qxlAkOUAB6e5xXwb&#13;&#10;qmqIu75tzng59R1+b6+340AZur6iQSkbAHGPX8h29q5FnMjHufyzmpZ5mmkLsck+9bXhfw7qXibW&#13;&#10;INJ0xC807BRgZx79/WgD0z4JfCXV/ip4ttNKs4Wa3Eg8xhnH0z796/p5/Z2+Buj/AAu8K2ltDbLF&#13;&#10;OFXdxyWFeB/sb/sy6R8NfDVtqV5AGvJFDs7AdTye3Tp0r9FYIgANowF44xigC2pGOuQPb/OKU7zk&#13;&#10;kYGaXBGATx04P41zfifXrXQtOlup3CFAWzngADvzQBxXxM8eWfhbSJ2Z8OBgAEbmY9AB/Ovzu17W&#13;&#10;rrXL+TUL5980rZ9gDwAPwHHrXS/EHxldeLdXe5LkWyFliUnouc5645+me3avPiAGx0U9Mj17jpmg&#13;&#10;BkrseTyCOnvyRg5PuKPkwcnnpnP5H/8AV/KjknGc4XHJJye2Px/zzURDZLMMYx/h1P8A+v3oAcWD&#13;&#10;N/tAZ454z6+3X/OKtWyGVlyQfyGTx/8ArqsMswVsYPPbv7fhjr71uaXatIwZ8kD15/D/AD7UAdl4&#13;&#10;etMlMDg8jn9Px/KvoHwxp4VEkIx715X4a0/fOke3pjI7/jX0Ho1osEKr1wMZ9ffv1/D8KANyFcKA&#13;&#10;PTHT/H/P4VNI2FOBkjPB60igDHGD+n+eaqzyYXk7cfn9f/rUAZOpXJWM7ec9O1eMeKr/AMuN/mx7&#13;&#10;n68YP1r0LWLveGxzj6Z6ev16V8/+ML8lmiBz+Jx75/PH4d6APNdYvBLcO4bOCcknqO+Pbr+FYLNg&#13;&#10;Fj8o6cZAH5/0q3PIzSFsnHTP8vx/zk96RCkHnr7cn/PSgAOT1OT7DPbnH86ASSG6fnnJ7/5/CkbK&#13;&#10;43c56+w7855/z9KUZJGBg57c9/SgCAvk5jPTP09j045pckJk9R7dR7/h3p5UEg5zjHbufp9ORUIL&#13;&#10;Z3MQAAfw9fSgA+Ug4HHT8B1OB/n9aSPaQozk4A79B/npTuv165/l3/WkZk4OcggH0wp5/wA/yoAc&#13;&#10;fvDPGD6dOehJ49P85qMqSORnJGeB29B9OPwoXaW5HB46DP8A9b69qkIzjcM9jjH06fr/AFoARkDA&#13;&#10;5yCc4+h5H49ajIOCg689+c9if65p5xx3Oev+A/X8qYSpO5ByenXGOw+n0oAhIxgk9B69x0Pfnj/P&#13;&#10;SggqcLkb8+gJ9AM+p/8Ar1JjaV2nbnsORn2/+t707+HcxxnH4+pI+tAELbwvBG7v78evb2596hKs&#13;&#10;MADGMe34f5//AFWduFbgkjjrkHjvUJ4cgDBx2z6Z5Pv3oArtuU7Rz+nX8z2/lUq7gB3ZT3P+cUjL&#13;&#10;+9II3f0yPT/Dnrz2qSMwgCSUgIBnnocdz0/lQBsafCIB9ouSESPliSOMDn/HpXzH8c/jidLifQdA&#13;&#10;lBnKkf7ueMnrz3HtzUvxg+MMWiWbaTpcuZ2JVccgYHVhnp6Ae1fBmp6jJczTX19KZ5ZMncecn19f&#13;&#10;brxQBm6pqTyyyXFxIWlc7mY4P3uSecZ65xXn+o6jLccbuB2BPH596m1O/Mj7A+Rz9M/54/lWLHE1&#13;&#10;w4RAST0AHNADoY5Z5FVQSXPAx/Ic5zX7EfsPfsYS63LaePvGtnuBAeGKQYCDsxBxknsPxrh/2JP2&#13;&#10;Ob3xtqlr438ZWpSxjKvbxuPvY+YMeCMegx71/QR4b8O6X4b0+LTNOjCJEAvAGDxz7A0AXNE0TTdI&#13;&#10;sIrOwjCRRDHsff39P5VssvVgMD8uKQDAPGAe39M9qwte1220Wxlu7pljCDIyc9O+OOOKAKPijxBa&#13;&#10;6LYS3U7qoRSxLnCjHc+1fmx8UfiVqHjPU5YIJW/sxH4XGPNIOAzAdh2z2+tbfxf+K11411B9OsJG&#13;&#10;XT4W56fvHU8H/dHb6emK+f5nbO4jJz09f8cAUANY7sFye/QH05OfemKowAeTj15HfNKSBg4ORj8P&#13;&#10;w9R6Y9qUA4IQlz/P6+1ADNzEfJyvOO+Pp1pmM5DH0zx0zxz/AI09lPqARwOg455PbGPr1FQ7gpPb&#13;&#10;I79s/wCeccUAOz82ScE/5z7/AJU3aeV7k5zgZBHJ/H/Io+6Nw4wRnsfQHHTnr/8Ar5eOe3Q4z+PT&#13;&#10;Hr6fpQAxcKCeDzgHp168e3bPuO1IQOT0yDjI4565/rxTy54x0Lc5zn+nf06VC3Ixux/k+nv19aAG&#13;&#10;DBODwBzjHr2x1pGAeMqDnHQDjp1/H2607llG0YPp79Bz7ije53EjdgH9B9PwHegCGFdud3JxwAOn&#13;&#10;+R1PSnNgE+p69+Acf5/+tQSFJ3du3+e/5+tN5K7h7YHHHrnPf/PUUARbTu9Qf/1cipRz8o/kfw7d&#13;&#10;/wBcUfNnIPH+fx/XNNJBKM3GST/nH6UAf//V/N/9orQJNJ8T3L7MF2bjHXngkfzr5n09DFdFT0Iy&#13;&#10;Mjoe+f8APNfo5+1h4YEdzLqKg5P+zkkk8DPb3r86nWKKZWQHvxwTn2x0z+PFAF7UVZlGAMEDt1z+&#13;&#10;vHrXM7XyFPIBwfX6j/P4V2JiWa1DN8xx14x07/yHauSuFCtjIGcdQcg59en9aAI5JlxtHJXqR0I+&#13;&#10;v9ahZXIIOVz/AE/+tzUjYLDb8wHcYz0yM+uR1NRMy+YWJ7Y79M/pQBFyoBzkr+Ptmuh8NXz2GqW9&#13;&#10;yDgBlyc/r7VzbYySTkH06e/FWLQGOZPTr78kdP6fyoA/cb9nPxCdQ0O1j37gqKOnf/PFfXa7gpfJ&#13;&#10;5we/6f8A6/5V+YP7JficbYbZjtwAvOe47Dj6V+nFsweJW4II+n69/agC0C3Cnn1/w/z+HFBYgD1O&#13;&#10;OB2yPz9se9I3GOPy5z7nOKbzxu4BGPTPPagCXqQOuDnoBjr/AJ5pSVyMcjn8OPXNMZsZbsAMY/r9&#13;&#10;KAC2doyfy/H/ADxigBwLFi+cdunXsP8AClVlYDIycY4+vHT+lN+XIcDk8/4Djn86eRgDv1Hfr/T1&#13;&#10;+v0oAeGIxjp057+n+FOQlWwcgDrx1+lRAknC8hR9ehpM/IQ3GPfPr1oA1ra75HOCSO/+RXQW9wrk&#13;&#10;DPHXnt/WuLDHjAx+GACc9f1rShuirDrz/Lt1P+e3NAHaRgEZxzzznn/69PeJWBxgnjv/AJ71j2d6&#13;&#10;WIGTkfnn09+tbUcgIGDgntjr/L/61AGZcWuQePbp/nrXLarp/m2s8TLncjcdjj1z/ntXoLqr4464&#13;&#10;49c9ufzrMubRXjKkcsDx68e3T86APwW/am0a203xXc+VHgzZYZ4x/n86+RLJyJSjAggnt+n59P06&#13;&#10;iv0k/bX8Km31WK+ROGz29eg+v61+bDRC3nKqCCR6+h9/8KAN7T5mtdXinAAAIbkce2e/NfX/AIc1&#13;&#10;eTUtPilYgADA7L+HQfX8K+MJG8qRZGGSBn2/Kvpv4V3j3WnrDId4iC5yPlI7qCPT/PagD2iwsxIu&#13;&#10;1lBL+mcnrzj8OPathNEjRy8g3e2PToOcfyrOt7lLe5XHbp7Z9OnT/wDVXf2586MMwxwBzkYxznvz&#13;&#10;6c0Aeaa74fd7YtBFyOdo6f4Zrw5LWbTtdikAaMK68Y6YI+nXt+Ar64mEAiETgMPU5A+uf5+vWvCP&#13;&#10;HOhmGcXFuuAzZIxnnnp6dR0oA/RL4G6m994dRC3CjA69+vX+XXrXvakMvrjpxjOOuD+n69q+Mv2b&#13;&#10;NVVrB7dySxwD27cc/lX2HDMZANxz7/zB7fr6GgC6x6r2HGP58/p60oyFORwMdOmOhpgwSNvB9O/+&#13;&#10;GaUjkkc579fqcc56/wA6AFGSp5yD1GPbv+dKC2OOin05/wA4/pTtueh9QODnP6elRFwCSBkZ9ef8&#13;&#10;9vwoAfwTwMg+nb8aAw+9ngfeOAOg6daZjdy3AHX2z6en4UDA4IwT9e3p+fHPvQA8sSOvHPqc00N8&#13;&#10;xGdpH58e3fHY08hemM8H/OR3ppUkZIPIH4enp/n1xmgAD5HJyfyPv6dADSFvb7vf+QHrn2oZgDls&#13;&#10;njvx74z/AJ+ozSkA7hnB49PyHXt6e9ADOSRyDnHPOOP8npTxg5wOPfP6/j1/KkIUAsp49fp7dR/n&#13;&#10;in5BzxkDH4dyPTnv9MUAJuxwSGJ5+mOp+n+fqjcHd1PPT36c1JnsCSD047gHjGe1RHoNwzj37/57&#13;&#10;0AfNv7SelDUvBV2m3JNvIvrjHOT+X49q/DfW4DHctGoyeDgZ/L1/Gv3++L9r9r8KTIi7jyPplepB&#13;&#10;/wD1dq/A7xJE1vqVzBKOY3ZfTocYGD7f40AYsUjtbkHamTz7gdTg9OnNcXdYMj7RkZx3/wDr12cb&#13;&#10;hkDkgAKe3UHgj8e+K5G4URXLgnoeMe3FAGHKAG/x/lVcnnjpVqc5Y8cfjVU9aAJoiAc1Yjb5gTzn&#13;&#10;FU1xkZOKsr1HcfkKAP1f/YC1YLcGzwMF/Trkd/TvX7ATQAqcjGOPb8Mdf/11+Hv7BWrLF4ne3kOS&#13;&#10;rgjIHTkZHr9DX7q+UHQHPJ7/AOf84oA4TULPcDxnHP5f/qzXBajYqwIcZCnP+f8APWvYLu33YPU/&#13;&#10;p+HauPvbI5LsuCSP0/UigDwfVtLaIs4XAHTHbnr7f55rlizRyYPava9V03cGwOB6+xz27+teZ6pY&#13;&#10;eW+7bj9APy/Ln370AO069+cIDnfz64+v5fl9K7iwvgVVRwehOOcnqTgfyryuCUxPsI5B5+v+f8TX&#13;&#10;Tafd/cUt/T09/fn2oA9Xtbg55yTjP5ds1uRSmQAtknGf8/jXAWV4GC4ySfXpj69eP/111FpcAYXO&#13;&#10;8df7wPvz/L0oA6HI4Zj0H6H3oO0EjPXj8P8APrUKMGAb05/z65FSDg46nPGOg444HP50APYjJcnG&#13;&#10;f8/5/wA4aynBx2/T/PvTMnkdMenHUYwOc/Snjjrxn0/z0/D+tADSQMuvf6556E/jXM+LQG8O3+M5&#13;&#10;EZ4z78/5NdQSOOMgZHfj/POPf61z3iQbtDvUAyfKYdOnr/n17UAfgp8dLXyPiFrsaAZect0J7A8e&#13;&#10;vJ/SvGZDthO8AEjtng/4V7v+0KuPiPq6g4yyM3tlBjHTj2NeBMyeScg4PpweDjrQBi2YBuyH4IVj&#13;&#10;0744/D1/Wt+5t1kuvOjBOAo547cduv8AOsa3CC/RZON25cZ55HGfx7fyr0A263Els4UDMag5Pcfl&#13;&#10;7/8A16AOV1G3Y2+TjH8/f+dVLa3DRkKAwOOTnJHr/hXcavZLHaK7KCeOPUr3/D9etZdpbA27y4GT&#13;&#10;x+Q7j27daAPPruMx3DjPQ5+v6V+gX7ENyYdbMZOQZB07gnGD718E6jFm4Zl4A4Hp/wDWr7b/AGLZ&#13;&#10;PL8UlMkkMpxnpyMH/P8A+sA/a9WZR8uAAB6ZPuff+netW1nVCFPI5x6c9D+Pr0rJjYfwnBXp/n/C&#13;&#10;pFcqQc5/Pp9c/wCf0oA7e2mSRC3c/T8c479M0sygqVXryO/4+1YtjcDgHkn0Hb1/PBrcVtwHc/y5&#13;&#10;xg/40Ac/eW+5WDdTn369Mf1ritUtFZD8mTkY46/416TNDnd3H8ufx+lcxqFqZAQD6859e9AHimp2&#13;&#10;hjO1x1GM45OP64rgdVst2G7kY+vGa9n1my+UlcAnnHHqcc9+P/r15zfwZJVu+eoySP8A634fSgDy&#13;&#10;WQGJ8MOBx6/UY7e3Fa+n3LKT84IHT/659fajVbTDHHyAfpj8z+P5HFY0U2xyjDjGM/e4J688UAex&#13;&#10;aXergZY9M+3t/n1r0bTLxXOGGPXP0/nXhek3uGTnAH0OOn+ePevR9Ouw2OcAkde+eOc9MUAeswyl&#13;&#10;8Ivfvnt+H1+narQYBc4A49efw9a5qwutxA9Meo6//W6n/Ct6KRSo6nBPPTn3696AJ9zbSAc/Ue3S&#13;&#10;lYgZXHbqP8fb1pEXYAcdx1xx+I7+1O4H45HIz06//WoAa545HIz0/wA+tIT5ZIHBH059jUrYbJUE&#13;&#10;ke2MjnmoCdv0H/6+DQBx3jmTyvDN/g8bQPl5HXp6dO9fgx8Xbg3HjjVy2ARdSAeuM8cfrX7wePnE&#13;&#10;fhm65BJKehPJ9eRX4I/FNwfE+p3TEB/PdumOpwD6dfWgDzR2/dCVT1J/PHHFc7IoLOR1znn261pq&#13;&#10;2YioOehycAYPWqKMWkKjuyj1/n3oA9k0F7TSfDbXN2yqxX5DkZJxn7o6nPSvHbyaS6maaQ72dixJ&#13;&#10;6kntU0ss8z4d2KRZUe2OgX/P4VSklRiAGyB+nuef/r0AQscFccHp9PrW5pimSbYTwwP0JHUisMYc&#13;&#10;+w/Piup0FFaYnChEU53dTzzgY/nn3oA/Xv8AYhjRIYmAyJVaQkA44A2g9f8AJr9K2X5cYyB+PbH+&#13;&#10;f/rV+cv7GQaLTotg2qsTdO4OPfpxxj2r9GYJQ0QXHPvzwOvPJoAyryEtuwOPXuffiuF1S0DK2Oh7&#13;&#10;d+fT8q9HnAI4wOvr+OK5XUoQyuGxgc845x1/x+vrQB41qluASSBxzz75/wAmvOtYtQwyFxu6fp1z&#13;&#10;1z9K9e1W0KllAyRnkex/ya891KAtkMOcn2B9T2Hv3oA8nJMUx3fp7c11Ol3KIfXH6gdvTNYOrQtF&#13;&#10;KGP1POO3Qf5/pS2d0u8DPIGM98EfyoA9u0i8yyqGGTgceuOp/CvRNPuFJGTg56evufw714to12m0&#13;&#10;AkE5z/j/AEr0jS7o5U9fTocnof5UAd6rcDHv6fyp4cAjsO2eoIz/AIVVtpQ4HOc/ToP5VdC4X5uC&#13;&#10;D2P6c0AG4LjHcD2P0xTQwxuGBkdsf5/P+tDcd8EevP4UZJwvQj9D2J4/kKAHAcAH3GP5fyppBAAP&#13;&#10;0PQ/p+P8qM8DsD/h6UEn8Py5/Q0Aef8AxIuls/C9yVOAzKOnYHJ6fSvwQ8b6kb7XtQvbhyTPcSOR&#13;&#10;zyNxxj9P8mv25+P+p/2b4GuZWO0LHLIc8Y2oevXA6Cvwb1WVmkc7s9Tge54wT69c/wCNAHK3dwwJ&#13;&#10;iQYHPueffFUbVPNuVXrk9+9TXJCySIOgOOuf1/lV7QIx/aMUhGcMOD3OfyoA9X/s9LXR1lumCgRh&#13;&#10;kBHU9wcY6DoKwjc25MrwfLGDgZ4yuPx6/p9auatdGeMW6lim4rz228nHoc/4Vmw273LRxR/d4/AE&#13;&#10;49vTmgC3ZjexuJCFJHU9h2GP8K9H+HIhufEmnw5BLyoozwoGVHPr2+vNeZziON0tMgqCR82cZ9yO&#13;&#10;vsOOeOlez/B6MnxjphWMkWwLYXHXjaTnIwCR7H86AP2d+HsE0fhGwkmOGnDS4B+Xk4BA/D61012u&#13;&#10;wENkg9h+fHr2/rVTwvbSWvh+wtHIDW0Ean8hxzn1x781qXaDZgDkkenHH8/egDzfWISxY4wRn3ry&#13;&#10;XV4SGLHBBxjr7j/A969q1VMg7sdeP6V5TrMWHO4DPPT8f/rj/OaAPNbkruJA4XOfX6gfXtWbDJtl&#13;&#10;KYwT04wD2PPT/PvWne7llPUkZ7/1/wDrVjuACCmec9B/TP4GgDtNKuvmBwOAD9PUe5r1HR5x5ajp&#13;&#10;xxg857+2fWvEdNnaORcNkAD3x7e/49PavStGutrLuyc7QQT249P1/wAigD27TJR93HX17n+ldIpQ&#13;&#10;qCeh7Hr/AJ/z2rgdJmzhc5APPPU+v+Rmu3gYlSR2H+c/Tr/OgC4oPTOM9fY+o/wqRQpwQf0/ye1Q&#13;&#10;MQG+X5gD9M57YqZWHTdjr3xxj/8AVwP6UAMbcM9u3/6qFfAGRz/M+n4/40pYE4yc5HX8s57UxMEk&#13;&#10;nv3/AJAn+X4/SgCcYxz7fkR05qIsCCOdxA5xx1/z1pCpIP3jtwfxHSlYrk8dP5ev4fX+tABu/Pj3&#13;&#10;P0/+vSPtAIxwf65/xqQAcnnsfy/X8qaWVSVbGe/6/wCc96APKfivq8ekeGp5ZXAEm4tz/Cg3HHTt&#13;&#10;X4L+LdXbWNfvdTY5e6nkbp23HGR9K/XH9q/xQdK8NXcUbhZBblF9d8vGQOOcGvx1byzIXY5Jxn3J&#13;&#10;Oc4z70AZF+wWFUGCWznnHPerHg3T21DXIY1GMHr6D/HHrWdqsqtKUQZx/n616r8GNJN1q4nIyA31&#13;&#10;6f5H1oA+rlsFstJitwCqyKDt9yO/Q/T0q9pUUSKHkGQNoGPTt+H9Me1V/EEzKEtIOUTOTn7x7Y6d&#13;&#10;M/4moFlMFhnsc8HPU55A78DH0yfSgC1bTrd6qY0AKKfcA+nP4V774etRCyXNyPMjhRn29ACcqMj6&#13;&#10;9M9hnvXz94RUvNLcZy/Td67z2Pr/APWr6e0XTt1o0twCEmZVAPKqq/M24Dk+wHfJ6YAAK7TOLtYH&#13;&#10;cEQII16ADGCf14rs9JkJRduAvvgdK87F19pme4zzKxbjAyD6Dtx2rt9KlIAB5GTnnHp2/lQB7No8&#13;&#10;w2ruGeM9On0/TH+FdzAQRweB+X+e9eaaLKu1Dnpz0z9eP6flXfWM/mKHPBwBz7D/AOt3oA19wyN3&#13;&#10;PQ5HbHp/n8etM7YIyRjnOPpUZYcFcZHbqfr0AH1qQseMDOcemBjJ9uO/+cAAVTkbWIOeM5x+AoGN&#13;&#10;23IA7/h6f/XqIuACFOe35fXv+dSE/Lt6EYH09+mP89aAEyvXgkd/qO3uO1PWQBh3HPIz3Hb8qj3E&#13;&#10;g4H8iffPSnrjI7Y/yf8A6xoAUuMkZyX/ADPqPQ1F354I656/574p+4bdyjn/AD6U08E8cYHXn8c9&#13;&#10;/wDJoAAVBKAZB64yeP6fjTWK55OSM9Bx7c+w6/Wm8q3JwP0PGBwfXv6U7OcM5OAB7+nbt17f0oAC&#13;&#10;ArEhsHA7/qf8/wA6byxDE4HPXqffmn4PJzjPX275/wA9PWohndyOD/n1BP8APvQAxtx6DOOcflx+&#13;&#10;lZdxwOefrn379Pw4rVlKkDHAHbpyDkDv35zWZchepBJPpzj0z6E/n2FAHM3waQYxx1PfP1/KvGvH&#13;&#10;9+um6Pc3DEKSpC5+vPA5r2q+BwTjIPT/APX+fYV8d/tEeIlsNFmghfEoXA/3mHQHg+4oA+C/GGtD&#13;&#10;WfEFzeOdyElFz0GO/wDn3xXAatduIju4+UAZ449OfXj+da8i4dnZzubGeMnJ9QMfnXJa/KiqYlJY&#13;&#10;+vTj+n6n8KAMzR7FtV1i2s8FhPKqtjnAJ5P4Cv2r+CWl2Xg3wVCwh2Oyk4A+Y5JUDI/TNfln8AfD&#13;&#10;U+t+KorgD5AwjBx0zyxH0XODX633U0Ol6KLKIqisy7cdeOmRz/kjAoA7/wAP6lLfSyXLIEAODjPf&#13;&#10;v3/HP61W1zUVluhArFz6Y6np1HXFYekaiLSwMhOGdh09/b/PT3qXQ41vNQN7dkohYsM8kj+g9KAO&#13;&#10;y0yGYWsTKgiRlO9j94jkHC+/X+lbFkiq5KtnYDk55OcHr/QDirdwd0a29unDbS21uB6Dp2GfTuaf&#13;&#10;AoWMfeDvy3AU5oAnDLkcEgde4xnH+eOaerMCMDjH0/D2pgJyCo4IHA4/w/Ue1TLgY3DAP8vp/wDX&#13;&#10;oArsQAS2SB9T09gPx5oBUg8jPPTnIPpx+XalLKDu6gfrj3/+v64pwYl+CQT3IyM44x/IUAJhSpXr&#13;&#10;kj27c/T/APV60pAPzYJI/An9P/r0E5HsvTr6evv+n41MioOeTjvzzjvmgCBsnqOOPw69Afeowx4L&#13;&#10;Hpj/APUfrUzL8u3GOc/z79iahYEhVIzjr0xz/ntigCnMOC3UtzjnjB5Pr6e9Y8wJViDjnntz3PFb&#13;&#10;cqqTluBjj1x244H4fWsedcYUjg8+ufr9OlAHPXXCl+px26n9fxrkNQXghuOvb2/AcV194yjKFgSc&#13;&#10;jPYgjg//AK/SuN1NgOM5Jz06n1wP60AcdcnLMoOAD244H+e3HUU6A5AYHA+vT19P5c0yZiWKnIJz&#13;&#10;9fy/nRbkBmYfQfifXv6jNAG/BwVUfKf84P0x/KupseCGyRn3/wD1GuVtcMQTgfoMdj/9brXVWOGC&#13;&#10;Lg4P6Y/z/KgDu7BRs3Lyc8Dv/MfUj+tbasMFXbkY6f0rEsySiqBg/wA8k4P51uKdyqvXHPfHXI/K&#13;&#10;gBzFSoI5Ht/X+p/wpi4wMBuM/wD6hTsE9BnHQ4znrnr27j/DFI7BcHGAO/P5H/8AXQA3B5GMA8/4&#13;&#10;/p0H1xXJeLtZi0XSZ7uVwCFwMevXjj0NdQzA9Bj3x+X04r4v/aW+IY0iwl06zlzK2Y17465OM+nT&#13;&#10;BoA+G/i94tk8UeK5pI3Z4LYlV9z3YDvnFeN6pOIbclRzjpjt3Hv+da8sjSyNK3DElieuc/z74/zn&#13;&#10;i9cuFeQxqMZ7/wBPx74NAGRCkt7dJDEN7ysFGBnr0H1ya/Uf4GeAX8M6DaXTQ7mQckLyZnXLH8Og&#13;&#10;r5D/AGbvh8/i3xYupzwl7ewK7QTw8pOFHf37egr9k9B8G29lbWtg48tbZAS2ON55bHb2/SgDyzWl&#13;&#10;Hh/QgjZaWQFtuTgk9+vXp+Nec+HNFu9TvVLqwEhHTORk/wCc4r2PxlYSarqqWcQARGA64zj1Hqcf&#13;&#10;hUEs9t4U01RLtEyHcNowxYj8M49P1oA67wx5VrqVtpm/Z5HzyjsQn3V9Rye3Gc8nFex63qrfYIbF&#13;&#10;BjzVEkmOvqo/wryj4aWMV7Emr3q/60PK5fOREmNoH+8f8K7S7n+1TvNj/WZ7g4HJAwemBQBj3JJ3&#13;&#10;LkAnpuwOf896pNgDgjjkj2x2H8v6VelIGG6Drz7E/wBP6VUKggjGAeDkDj6fz7UAVpHJ9uo79/U9&#13;&#10;DWHM6lyDgD3JHHbn8q07o53Bfm6dcE54z9fYCsCST5wg6jHPv79P/r80ASK3XIyB9Pz9akVhtBQ4&#13;&#10;J9OvXnrVBWIJJ5HTH5Yye/0/wqyikfLjpng4xg9cD8ulAE4LBg+OD6579/8AH8a2bGMdFHHpjj64&#13;&#10;/wA8c1kIFU/KTn8Ocdun+ea2rTjocAD8jx6DHFAGz0AUckD5j+uP8KXbtGAcj8fqPzpsZDFgBgDH&#13;&#10;OfT8PxP8qe43AjOAAfw//Xx69qAGfLg8kADODj8BSMwVS2fmz6YHPvxxxT8ljnkZzz/T8PemHbgg&#13;&#10;EAnA98/p1/LoKAGY7bcgnJ5P5n9KFyoCjgnn0Gf1pcZOBgjp0PPPrSNgfMRjOO2eD0/D0P5jigCI&#13;&#10;gjDZwBx7e2f89aQsVPPI64zn6ev5VMxDA4OQR6Hv6EHpz3/Ko2ACk4xkY6cMe/f0/wAigCIOPunG&#13;&#10;cDHIz9T6fjRnbnPX8ufT9PehwdzNkZB/D3A7U1toxnIHXjj6/oeKAAqSSM4J46c//XxwaGbHLHI7&#13;&#10;emPy/H9KV8A7VJPbI5x396SRtqlyCQM88DoP/wBWf5UAc/rmpxaXYzXk7Y2g4zgZI+vHpX5gfG34&#13;&#10;h3HiTWH063l/0eNzuIzgnPT2x79a+nv2gPiHFpdjLp1vP+8PA9c55Jx0xX5x39yzO9xIclyWJJLE&#13;&#10;nsCfx/lQBn6nqKWcBxyRkdT0Hrx/9evMppGupizDluc9vf8AzitHUrh7iV1LE4OOv+eO9dv8LPAd&#13;&#10;74+8W2WiWqMRLIN+B2HXPNAH2D+xH8C5vGfiqPxFqVr5kFuV8vcCRuB5P4V/Q74b0CHSdNt7CCMK&#13;&#10;sKBTtH4f5zXhP7Onwm0j4a+FraG1hRJHjXkDJ6f5z+tfVNsj46ALxz0J+negB1raEYAGR/KrV/IL&#13;&#10;O2dzwQD+fatCCJ1G77oH6n1OK8m+Jni5NHs5IImG8jC9jz1x/SgD52+K+u/aL02cTbgjE++4jk/4&#13;&#10;fjXgDkmQZ4AOR1yef19eK6PW76S9kaaYnJPfnAB4xXMlSTnPAyTz6jvntz+VAFqNWVfm5PfsalZg&#13;&#10;QoB/L6dB9P505YlUHnqB3/XHp/ninMqjb8vB/p2z+v8AhQA1hgg5wCOnr7fjQowDu6ZPA5Pt+XuK&#13;&#10;eqqwIzkYHPPPXkY6U7lh1APX6/j/ADoAgOM4PJOOo5Ppz6UAA7sNuDY9fpyamyAB1B4Byc8elNZt&#13;&#10;xXcNx7/49vb/AOtQBCRzuGMHGeRg+vP+etNwxwoPY/mOc4+gp7OoO3r9cH/P5/pTCc9yCew/z+nX&#13;&#10;mgB0aoMMDkt36g8c0gIOMYOenXp2+vtxSLjnjrxyPT65x+VSAFcZ445x/P8AE/pQBHwVAxz0+pz0&#13;&#10;47d+PyqJieeQc+3Jz6/5NTOpyMEk8fQ/QA+3Wk5UBcZIwPTIOeOn6daAIOA23GAe3vj0qP8Ah4OT&#13;&#10;/LHQVcKqAcjOe44x+PbFV5MEF8Yx1Bz/AJ+v40AV92AoA4X65+lWomL45IyT275zkfj/AJxUBCNg&#13;&#10;5/oAe3TPp3q3axqSuOPmAPOfxoA9D8OR42kjAPXOeRn/AD/+qvULdxwQMbMEfjivP/D0W2MN0HOD&#13;&#10;ngY74967WCQgjgD8Bz2PTnOTmgDZDt0UlQP8/wD6/wDIqvcS4UjoR6/y7fhmq3nHaeCQM+34fl/W&#13;&#10;qU8xAHoB056/5/n+FAGNqtwixSOzdPw688dD27V4tqk2+UhTkE9z3PU4r0nXLoqrbjgDn/AdRXk0&#13;&#10;7/vSw75Pvj/63f8ArxQBWYKq7m5AIOf556fhXz58YviXB4d0+W2t5cSkEfU8/p6+lei+O/Ftn4a0&#13;&#10;qaeWQKwVsZPYCvy7+I3jiXxJqbztKTEv3Oe2eCf6nr+AoA4/xL4judQupL66fLyMW6k469Pzry26&#13;&#10;uPMcnPJPXH+RWhqV4ZRs9c598emf8aw+p6elAE8MMtzIsUKF3cgBR1JPQCv2V/YU/Zft5Hg8Y+Jb&#13;&#10;Ys74ZA/oMYwPb8q+Nf2WPgVd+O/EttqN/bsbWJlY7sgAZ6+uT6V/Q74B0my8MaPBpOmxCIoETaP4&#13;&#10;QBwD/WgD3XSYLe3gjtbddkSDAwAOldKrbRiMcH29O1YmlRbUDOeSP88ZrbeaOFN55A69sUAVb26S&#13;&#10;xtmuZm5UHH5dq+D/AIy/Ee413Un0azlxbRMVkIPDuDjb7ge3FemfGn4oNZxPouny/v5VIOP4FOQT&#13;&#10;7E9j2618cO3mMWbkk8++R/8AX+nqKAIGcs+MYzyfr39KhJLdTgj+RHcUrR8EHp9Tj1I4/Q/hilym&#13;&#10;4kcjgdxj6/z4/rwAM5Oc9DnHHOOv1qJTuJU9dv5j/PrU4AGFHIPp/PHPr60YOewIPGM8HqfXP+el&#13;&#10;AAqbn2pgk/mD713ei2pAPGSccgfh+HHb8a5OwhEko4yDkf4H8MmvVNAsVaRNo6n3/E9aAPTvCdiF&#13;&#10;VTtweP8A6/8AKvXLVNiKFGc//rrk9BtlS3TAxnHp26f5/SuyjyAMnP8An/OBmgCZiCOe1ZGoTjYc&#13;&#10;H649+taTNtHsAcj6c59q4/VrrBIznr+v8qAOJ1+/EcUhB6Ag9PoCK+dfEF600jEHPPP9PT6//Wr1&#13;&#10;fxXfiNX5wR/9fr/P/wDXXhN/MZJCOQTn8R7jr6UAZrseMnd1/L37A1Hk7S2M+hB79iefSnscAEdu&#13;&#10;e2Mn/PI//XTCACCPmGO3+f0oAOjbs5Ax1B/p+P6UzcoJyMA4/wAmpCOD83I+oz1603AbCjjP1PX/&#13;&#10;AD+FADFAYnA3deckcg9uOlRMVwcjgHHt+NTbQGAfPAP9e/T349qYeuMdOPw9KAIeFyMA7c9B+X5f&#13;&#10;59KRdxI6Y/pnIpXAyOzfj9PWmMrhj8/A+uTwfwoAk2j7vAHHr+H5e1KSWGAMk9u/4/SgPhivb0/L&#13;&#10;P/1qaSCCFGOO/Tkcf5FACNIByT1PAx69f8+lRAlvoevsR6HrT2BK455Pbnr/APWH/wCukVQCrDPH&#13;&#10;bHbHUY7e9ACdQAMgqM9cYLHv259+lOJ+XAOQe+fb0/E0q85YAq2Of6f4/hTXXKhlBYjHXjqeef50&#13;&#10;AR7gMkZwOn09PzFNZl27TyB6d/r9PamZK5yM4ByB6fX29uOKSSRYxjcQv1/WgCGWVUUliBjn0x6c&#13;&#10;18+/Ff4rQ6BaSWljLmQ8Dk8kdc+w/WnfFT4m2ug2zWttL875GO7cZAHOAM9Sa+Etb1m61e9lvL6V&#13;&#10;i7dBnoOuPagB+qa1PqNy9/qDmR5WySecH3HYDnp6YrzvV9XeclIzhV4/zz396NUv0ZiAfXAB7Edz&#13;&#10;/n+dc6MyseuOwzQAxVMpx1z+dfox+xv+yhefEvV4PFfiazYaRA4aNGB/e4PU+314/CuX/ZE/ZY1T&#13;&#10;4weIrbWNWtnXR7dw2CCPMIJwPpnqfSv6Sfh38O9F8D6BDo+mwpGkagfLjjA9KAJ/BfhXTvC+m22k&#13;&#10;aTbCKGNBnA24AGB09Owr0RIo0ACDp+ppAFjQL1AwPX9PWqGpapDYQPLM2Ao4HqfbP/6qAK+saxba&#13;&#10;VavcTnIQE4HGce/H4mvzu+MvxhvvE+oy6Rpc2yxTKyMh/wBYehAP90dPfrWn8aPjDceIbubQ9Gdk&#13;&#10;gX5JXUjkA/dX2A6kZz0yK+YZGzu6duvQj0+mOP5UARyPkr0JwMnnPHXpUeFJGeB04yAPr/M05mGM&#13;&#10;EEnI+v8Ann27U1TgYIPy+v0/zyKAGBhgnAGP0P0/SlDKSeMnp6EE8A9O9Ltxkjtjp3/z6fjTSoXs&#13;&#10;QOPw9vyoAbJ5mPn5B7njOfp6+/SmE7jj+EducH3z/nH4Gnsc4XoAe3oPXP8APFGGX7o+X69Pb1/E&#13;&#10;YoAjZvm+YDtk5744oAzj+mc8f/W/Ko2wQQ3PTPH9f5kD0/F/T+InOOP0z/KgBgGRgnGG9eo68ge/&#13;&#10;+NNGD0PHbseR6/59KefvEZz83APb/P8AnigcjjKkZ74JA9MfnQBCQvKkdu319+vNRty2Nx59c/p7&#13;&#10;Z71Z4fPBA49eMduTUBGMZPQf/r/T/OaAItu5tp5yCT7D0pVAHGMk9s9cep/WpjHktg5HXOPXnH+T&#13;&#10;TGC5ORz17ZGCMke/60ANUDpwDx+Q759xRgZO7A59D17f5+tSYXJbGQCOvqOnHtSFQOAcdhySffJ/&#13;&#10;+tQB/9bL/aV8Npquhzyuu9wvQHHbOP8APX9K/HLVLYQ3zJt6E+wGc8V++HxV0iPVfDdwirubyyBj&#13;&#10;PoT/AIV+HXxB006brlzCRgqx6DGB0IH0z6UAYdi6NHtI6D16E5/nXKX8ZWYqScFs5x79R6f/AKq2&#13;&#10;NNbcQpAwxPJPYeo/z+ppNVgHmb8c/gfoRQBzUg3HcDyefpVdiFyQOCT79Omen+FX7iMxn++vXr2+&#13;&#10;grPkfLnsfXnnJ70ARs2V65x/LPpTkYhgF4Y89Rx+NVm6bunI/wD1D6UsfUY//XyaAPsn9mjxMdO1&#13;&#10;6K2LYAdTj0wcHJ+n+e9ftL4cvUvNNjnUcFeOfz/niv57fhNrR0rxNazZAHmDJ7Dkev8An8a/dj4V&#13;&#10;axFqegwOjZIUHPt/nr/jQB67/tEYB/Pj9f8AP1pxGccZz+v+Hp+tMHzfNjaTz0H0/wAnr16VMNoJ&#13;&#10;9Afp26Z/n/8AqoAaQoX5m4OAeOv+R/npTMEDleT36dPz/l7U4YCk7uOB6jjrjP1/+vQOvGMH8cf5&#13;&#10;/GgBuRglTx6f/X6H1p6k8Lkjr7579cf54pOuAT0yP/1mkXkrgcjjggfn/wDWoAUqWIbt7Z5Hbjjq&#13;&#10;KASxPoev+GKfjKfNyR+mc++M0gbcw56YPT/OfTr+lADlUZO85A75z9OPT/Pej7vAOCM/5/GouiEZ&#13;&#10;Jxj8P61IoGDkYPb6j/OeaALkM+wjLcg885H1H+eldHZXwyoftn/6/SuRHJwT+v4jjk81ZilCtkHJ&#13;&#10;PPHGf1x049v5gHokco28dPz+ualYbhlecg9wP8j3rmLK9IJUnkc+o/Ouit5gV68Y745oA/Pf9tjw&#13;&#10;6JfDz6moOVYEkc4BzjHYnsK/GHUlC3zKeASPX1yfX8K/oN/ai8OjWvAl3tGXVcjjkYGcgD/P61/P&#13;&#10;14jgFtqEqZJ25BPOQM8Y/wAf060AZ7xiYlc5HHTv617R8LtXmjkW0U5KHPPTAB75H5/1xXk0MWLc&#13;&#10;ufmLdfx6H1/z+NbXhTVJLa/MZZQpPH+NAH1+upw+bEx5EZ5BOMD+uDXqOnawjW48tWJI64yOvGcf&#13;&#10;zzXyy2vxAx4l3HgduT1Pr1z36etei6N4lia3VY3BOBjB6c9unbpQB7EdQ8x13qFDHqO3156e/wCV&#13;&#10;ReIbCG+sGTgvjjOV69MfhXnkPiENMm5gXbIPOB/X/PSu0fV4ZrJk35UcEdTz9PTrmgDt/gbKNKvp&#13;&#10;LQ5Rs+vJwcHk19u2F5uAXPYdcD9Pr/KvgP4fXqrqYZT5iKc5J4P/AOrrX2Zpt8NiNkHPI78MSDmg&#13;&#10;D0+OdWwwOCf164/P0q0rDPIzgDpjpj/H/CuWtLwFQQcBvQ85/wA4rfilUj5j+B9fbHHbH9aALw5y&#13;&#10;c5AGcf5/rTWzxzwPXp7cn+VRqwI2YyeT/n/GpAV9Dnnoc/yx/nvQAjbQ2Dx169fxoGemcE98/nRg&#13;&#10;4C4yenX1/wAjmlHbcSPf6enPNADhz8h4xyD2+vU9RQ5BU8kk98cf5/zimKQMehz29f8APPalwpye&#13;&#10;nXv2Pt+f6d6AA/dGPcfT07/n/hQqgBmwRn9PamLk8549OM57c/0PFPJ+YHHHr6YGc4/Hp/kAAORk&#13;&#10;g/rSA8/MAB68DHHX/wCv/hQMfdAyv4+vT8P8KecsPm6jpk4P+cfzoAYnJC4wCfz/AMjmgkkjaMAc&#13;&#10;ZzwM/wCFOxuwcYJ6Z/z+NRsRxuGAew7f59P6UAcX46t/tPh27jxyq7vcAd/frX4JfFWyXT/Fuq2q&#13;&#10;qEKTv1HGCSR+nXH+Ff0D65bibS7mIj78bDj/ADx71+Ff7Q2liw8f6q2AvnFJcdPvD2z9KAPnq3lI&#13;&#10;wpGVKkHHJ59fSse4RGuAr8BseuP8nPXNXkDMxOcYORz0HOSfXNQX+4TJ8+MD8R6Z9PTHrQBtzeGr&#13;&#10;I6a9ymWdskD+7jsa8xkG1yvoa666166itHs4Wwj43HueckVyBBz6UAKgy3NWcEgZ7frVVetXegBX&#13;&#10;kmgD7F/Y41g6b8QREW+Vxu/4EpB/Lr7V/RZprGaxgkx95Vb8SK/mR/ZwvjYfEfT5EYqGYhuoByD1&#13;&#10;xzjvwa/pa8H3n2zw/YzZ3Hy1GSM5+lAGlc24I5Gf8/5//XWBeWnOGwSfUH9a7Fk3AkAH9f8AP+ec&#13;&#10;VkXEZJbAx9P5/wBKAPNr+3U4GMdffv6Y/CuC1fTVkVxt3jsenHPX+lewXtqGG08L9OefT/6/vXGX&#13;&#10;9oSTxgnPGSfp/n9KAPAtStWhkbJxuwc/T05/P2zVe1naJhj+Hrx07d+Mf5969B1nTWIZgOuc+h69&#13;&#10;fXHX/CvO7m3Nu7bjzz6nPoDj+dAHZ2F+Co55BI7d++efTmuzs5+i+np39ge/1ryC0vSpBzk479z/&#13;&#10;AJxz9PWu20+/BUOACTjucfTnj+lAHp1tc7kAHQ8D0J/zwf51qo273I9+T3Hbp/KuKtLnOMnJwAR7&#13;&#10;ngDOeOmK6i2uN/zHn+XfFAGgdzD1B6dO/Q+vcf5zQGU89vUfU4GcelNyuCccn6nGD19fy/SmFd+F&#13;&#10;IyOfr+f4UAPU8qcZx+Zz1x/PH6Vl6sm/TLlcceW5/Dt/+utJWO/LfePc/l15x+VVLxfMtplwFyjD&#13;&#10;seCP60AfhX+0tB5XxGvZ8Y8yOJscEH5Mdf518vvKFJbBBPZieueMcc/57V9cftUaf5fj4yOPmNug&#13;&#10;xjrtJ/x5/CvkW6YRykA5OfqPbI4oAitXV9ThL8Aydge/Gcf5617BptjJfJZt9xGQrgeq98n+XH86&#13;&#10;8Yh4vYGbks6/zGefxr6r8G6A1zFZZOGywAwcA5/XPbNAHPeIdEEdokpDAnbyeh4/zzn+dcVBaSzI&#13;&#10;RzgKT1B6dM/55r6b8XaCg0wqV2FSOB1OffP09q8fGmiFHBAGT1ABwD1Ht9KAPF9Xs9uWAAYAZ59R&#13;&#10;xx+dfUH7Is0lv40EO7g7PxGR/SvAdVgC3JXG45I9sdhnAGc//X6V9A/s0slh41QD5nZRkZxt+YdO&#13;&#10;n6ds0Aft1AxEajplR09anPHJPB/DkdPwqjak+TGv3uBjjr6f5/H6XFBGTwen6f560AWIJGjYHJPr&#13;&#10;1+nXt6fyrp7OUSLtzgnjHHJrlwTyFGCeuCfz7456/wCTWhbTrGxHUDHp+lAHTMA2PQZ7n8Of5fyr&#13;&#10;GuYvk4GR/T1rUjcNtI6gfX14zx2psyliU7fn+f8ALigDzzU7RWVtvPXH1xzj/P04rzLWLPYxZR8p&#13;&#10;z2/X2r2q/t+D6gEfz/r2565JrhNVsxtY4z1GOf58D6UAeI6haFgVUcjqf5Z+n+e1cBqFv5THI4yP&#13;&#10;85717Jf2RRirHOMcc4/A57Y6cc1wOrWhIaRVPHfjj09eaAOesLoqSxPA9Mj8ef0/xr0TSb8Fgueu&#13;&#10;CPfp1xXlQLxNznk8Z46e/Pvj8ua6PTL0xsCG6H37+nNAHvOm3hO3nk46+n8q7W2lJAycg8/QZ747&#13;&#10;mvItKvUZEycgnqeP8n68elegWF2o4YjJ9O31oA7CLkYXgHLD8hipQQVwDyf8j/8AUKqQyHjgfz9+&#13;&#10;P8Ktg5ITJ/x7fnQA/wCYKCeoyOvbPt74/D8KifODnBPQ89vp/OnbsL8uCOe3Xn39aiLKR8owB+eP&#13;&#10;5857UAed/EuQL4XnHQMcfkCMD8K/An4kTeZrd64GN8rdic/N1/n9K/eX4tSY8LyqDtHzE89gvXv+&#13;&#10;f58V+DnxCm/4mMyovyyMWVu4ye49/X8aAPLQzhTgYIzjpxz0IptvgTKcbwXHHt3NQq5CZyQf5g9e&#13;&#10;e34D/wCtpaO0P26IzoChfucDOOAT2z64oAjuS6RESpgHleMA884/Djg4rLVSXA6Dgn2H1rrtfurW&#13;&#10;4iiWIBWhOwqOQVGcHP5fjXJkvLhSMAcfgf8A9frQAxBtI28f4V0mkHEoXfgNgEYwOT6+nt1P4Vzk&#13;&#10;ed49/rW7ZOEHHHXAPYkdevGfr1oA/an9kNFPh0S7cYgiye4LdRj8P8ivvSzdmOBz/PFfEf7JtnJB&#13;&#10;4MaaToqW69uhTIHp0/TPevsuzfaOTkj/AD2x3/z6AHQyr1O7aTx25/z7Vh3sAKEnrg8fUdx+tbcZ&#13;&#10;Dx54A9B6VRuRhSvX/wCv+HHvQB5dq0GN7Hr+P4j3zXmeowkKQOM59/z/AP1/hXtWqw5U7Rk+vT+f&#13;&#10;515ZqcR8xiQf5deeP/1UAeWarZggtjAH4ngfjXJIPKl+9gE8/mOD6/hXouoJnMYwN2OexwPQ157f&#13;&#10;oY5SVXBJ5PPpgg/1H0+tAHWaVdAEHOcDpwOM9vw/+vXp+lXasqAnOPYAgf16fXPucV4hp1wCQw4w&#13;&#10;R/Pv6g+nP4V6Vo90GwQcdT2H+fbGP60Aez2FxuUc9PXPfnj356/pW+rbkLN3z7fX3/yK4HTLzgbh&#13;&#10;jP8An+f/AOuu0hlDJuBwTz+H1/zx70AXm+UEg9Men4n/ACKjY7vujr/n29M0BsKuDwMY7dfTmkQK&#13;&#10;CGIzkY/z70ABb5SzYPt6fT60zk8jr6Z6Efh/kUEleDkf/X/qOtI2H6Hrn1/lQB8cftd6v9k8Dagm&#13;&#10;7GyAJx381wuMfz7V+LWr3WWMQOD0xxznp+I9q/VT9tnVgNHmsweHuIY9vHzBMkgfQ4//AF1+TusS&#13;&#10;qJCwOSD1/GgDIZsjPr+uP8K6Tw3E8kyso+XcMtx3PYenf61yQbngf/XruPCkStdJNcPsRFZsjHH4&#13;&#10;fyNAHTXjmCJvnEkys2MAH5c9f6VBZ78lmbcBhvX0z9ev+FQ31wLq5it7NDkfKzAdc9Tn9KWMbQLc&#13;&#10;feGf09/5/wA+aANq1tPNmaYcu45I/hI/T2OK+lPgDo73niaVXUkhIoxgfednBA//AFdvwNfPOkWz&#13;&#10;zM8SnBIDNnOMDrn0/CvuH9lHSop/E0EkqNKTdwlV45WNd7E56dQBz3oA/TWEoo2xDYq4VR1GBx/I&#13;&#10;c0XByG2Lj/6/PX09Kjik8zLkbQcNxxgk54/P8qlcLIhJwc/jQByepRZQqBk9vz5/SvL9bt924KOO&#13;&#10;fTt1/wAK9evohtIxk9/x788cf5FeeazEPKcsMnnJ6HPYYFAHhmqwbXdgvDc5/Pg9q56TLDA5P8+o&#13;&#10;4rs9Zh6qVz3+nv15/H+tcRJtyeBx19vXB6fhn6UAWbV2jYr69Rg59s+ld/ok7Fw2c8547cd/x59O&#13;&#10;v4eao20524OB0HQ+x6dP/r112j3IOwZz07D6AUAe76TOsgUDoAMbcHPH+P8AkV6Hp7tJEM8g/l0/&#13;&#10;D9K8f0W4xtDcgdfr6kV6hpk6qoycn8Tz+nH9DzmgDqepJU8Dt/8Ar/xpAuDwck5GP8/Uf/q5qMNv&#13;&#10;ALDJ4/T09P8APSpASCVAwDzx+ox+v/66AHYLHOcHtkY/GnbT3OPTIxn1/TmmBcYwdp7Yz6f54NKT&#13;&#10;yOgxn/8AX3xQBIRnB649OPfP601QVHXnH14/yKYvGcnOOv19+OaVmJ4IwD+OB+B/SgBSBnJGM9vX&#13;&#10;t+dNZwAM85zyMZ9s0uSByMkE8ZI7d/rWPrl8LLTLq8JwY42wffB4B75xQB+YP7ZHiE3eowaYjkCW&#13;&#10;VnJz/DGMBT9TzzX59swBLZwBj3/HHHX9P0r6H/aA19tX8dXMbuQlqgXGf4mG5jjr35yea+aLySCM&#13;&#10;swb72SB6+n50AYl0cyk53c/n9OtfWHwN0Zl083khwq4Y4wM9cAk4yOv9a+ToIvtFwsQ/jP5c/wCf&#13;&#10;/r194fD+0XTvDZkdNrunA65C4we/1z65PrQBtXria+MYGEycL+XH/wBel1oeVaiNjtJ47kDjt69M&#13;&#10;frTNOCvO99LjafmOO/bgdznHH8uazNYunu9QEXUrjjqSc+nQdcenXvQB6F4KsWEKyynCMS2QeTt9&#13;&#10;M9fQda97F3Nb6QpwEdISD/11mJHXr8qj0/Xp5f4LsGYW0WC8hdU7DC9z+APf8K73WbgfZfJDjM0z&#13;&#10;s3P8C4CAnH5/5FAGVakIAFy2DjH8/wD6/wDSu40mXeEGeVPXAwQB2/lXn8LDkA4B6fh0+ldXp0wB&#13;&#10;GQPY54wO/egD2HSJyuzHQj19uevpXpGnSEKBjP8A9cc4ryTSLhd6gDA9c+vHT/69eo6ZIGxxgAc4&#13;&#10;/wAO/uOmaAOpQ5GOh59P6f1qQ/MAxHJ9+x7H/D9BUERz3POeMdBjv+dT4BQHPPTng/j/AJz60ANK&#13;&#10;9VYn7x7n0z9fxpc5APQED/P+e9MIAI+Xg5z+I+nrTwoYBm4xj9OuT/nnHvQApPzhc/rn6fQ//WqQ&#13;&#10;DHIG/HHpj/P+c1ESDjI3Adc9fTOB0pgI3FcZx27YA6gcdR/9agCVuSefXoOgHTp2phXIK9xntnH/&#13;&#10;AOoUgLMOmRz+f/6qkXbgYOSMH39iD2/yKAImU7goGCe/XscD/H+dKBleTn27j6n69v6UhxtJAwAP&#13;&#10;yx17nimlhkqVwTnHt3Bx/WgBWAIIzyuSP0x/+qk4ztIx/T29aUIjKM9M554H19s04jGTkdf93r6d&#13;&#10;aAIGVeSMY6dcd/8AI9cVm3BIG5TkD+f17+2OtabcD0Oc/rxzVGVcqcHDcdev4+nSgDk9VdYIGlYZ&#13;&#10;Cgt79Op5/Cvy4/aB19tR8RDT433JuaRgCOM9B7Yx/hX6L/ErWItG0GWR22l8jrx06n+efzzX5DeL&#13;&#10;tY/tPWb/AFAvu8x22MQeF7ADnjHT1oA4e+l2E44J5PPT2z39q89vrgzzlSc5+Xr1I4/yfyro9Uup&#13;&#10;IVK5xkHntz1OOtM8CaO3iHxPa2h5jDF5OhG1Rk5oA+6v2bfDH9mWSagwVZIQMHP/AC1kHPryB0Fe&#13;&#10;+atqq3eqpEkpcKwGSMnI7AenH4VxugRReF/DttARtlK/aGxnJ3DgY7ED/PSsrT7+a41CW6fna5I7&#13;&#10;598d8UAe6XeuWunaeGlb5iPlU/eJ9Dzgfz9KveBdRutZ1L7Xcvld/wB0fdCjpj9f1NeE3121zMiu&#13;&#10;dxzgc5znnp/P0Fe5+BUSG0BmJ2yIAqrjk/XjryB/WgD6Ft72O5Kpa4wyc4PGM4Jz3rRGMtjBHHPt&#13;&#10;9Ov+fWsbRos2sbkkYULjnjGMc/y//XW6q7VG75sf49x7/WgBmSQB0IPtye/P+PNOYjqO2Bn6UYIB&#13;&#10;x0HPf/PH5e1IQu4YyNvbHvyPp/nNACHbyMYH+c5B/wD1ULkBeeRj0P457flQWwwHckf/AK/8+9IC&#13;&#10;TgdTn8vc/lQBI2PlxwQM/wD1v8+lM3j5SRwCOe2e+DSHnC5BOMevbpj/AD6UhBHfAH4/Tof6UAPc&#13;&#10;ZxwQCP5f4mmYB+YDI+uOnYmnq2cEDpjn+Q6c+3v2qDIwMjrz0PODxjv+HpQBDKp2licEj1PY9jj+&#13;&#10;np71j3ILEkc46f14B4z2rbfGzv8Ah196xbnLfdHIwfp/+v8AGgDmrtlIHPXd2J4yOv8An+tcVqKj&#13;&#10;nHOM57dfX/61dtdjKkZ55x7Zxge55rjdTRlOAMjJ+vp/T1oA4qf5GIUc59+B6miFsSkZxjH4c/19&#13;&#10;KS4TBHYjnjnpzz9eMn+tOhXZ9Rg8cflzjFAHQWgLgYBz7ev0H511liG+UqeB65GP8/4Vy1owwCeR&#13;&#10;+pPb/JzXWWYUAegAHsQeuD7/AJdgM0AdtYq+wcZAA75xk9/X29/WtVF5yVyPy9+PxrGsG43Dg5x0&#13;&#10;zx+n+cGt5AQhVuR29xjA4/yeKAHqpwOOR7cdPx/+sPzqJt44HBGM856fn7mpSpGDjn/9Wfp0P+Iq&#13;&#10;B9u09Ce//wBY/Qf/AF6AOY8U6xHouhz3jnG0HHGPbv8Aqa/IH4u+KbrxP4rudp8yCBiMjHP05659&#13;&#10;P0xX3F+0f8Qk0nSHsLV1yd0aj1Jz057e/vX5qNLmR5pBlpc5OTyc9cdOc0AYuoMbSBkR+QCOmfpj&#13;&#10;jt37j0rgYbWa+vliiQu8jcAA5JPTA+vGK3NZvWZ2gjbAPBGT+J7emf5V7f8As0fDubxl45t7yaEy&#13;&#10;WtkykejPn5R+fP8A9egD9KP2UPhFF4U8K2893APO2pIzdzMwHB+mM47V9ez6JNBp5mu2yZGyBzjG&#13;&#10;MDPtj/Paus8E+FbbRdJg0zAMkCrvx0ZiOf6f0rd8S2rFBaoMqvGB6+49v8KAPndNGiU3Oq3w2kfM&#13;&#10;uf0/Md+wr5916O48V+KF0+2TMEedzdVRFPU/yz3OPrX1B4+vBYaeLa2ADFTuJ7Duf/r/AP6q828F&#13;&#10;aFbvOZLsFjNiaVhldsK8gHpkseMZPYUAd3p9hFomlW9shAedFZhnO1cfIv5ckfrULOdpQ8cYx798&#13;&#10;8dqtXMjXEhcjbk8AcYHYD149KqP/AHR246H15x05oArSEruU8g9OvTv/AEqgSybg3R+fz6896sys&#13;&#10;XJ7A/jnsT7/41SdtqElsYHYenWgDPusKxXOCcDHHccda52VtzHjBPrzyP1+vatq5PL9u/TOfb/8A&#13;&#10;VXPTsockAAAj8f59vy+lAD0fcCOueQSDk8f5+g7VcTJAYDnP/wCrnr7is9egIGDzjnHQ/jntzV9G&#13;&#10;IOcZJ9xjnvnJ7UAXYGHy7hk9OMHJ9R/n1roLYsQQBnA7/Xp+X+elc/b4Vjtzjj2/H/8AV+tdDbDK&#13;&#10;ggKd3v8Ah/Xn8aANCJVZQdvP8+ff279qkbI6cfgDkew/TimoQOSuOvOMZ54z+ef60rMv3c4J7jPP&#13;&#10;rjHuaAEfnPHJ/wAPrSqOVJ6/gfqOlIV5IHzDn+f58+ucmlAUgqBg/j3PX6ev40AIAdw+bB/z/kU3&#13;&#10;gj5u/wCGODz9Oepp4UA/KAAcdz9Sf8/rTDtOOOD2/p6/0oAjOVYkjI/D/P4+1AOOgxnPPUDB46U9&#13;&#10;lGcv09s+meBTWx/EMjb1I5HPXgd/070ANwCM4wcZH/6j+XpTdoORjIxx2xSvwSCc4wOfbjHPb9Pa&#13;&#10;muQCeO+Dyf8APf8APtQBG2QzevGepzj1Hp6f4157488Uw+HNGmuZJAjhSRyBjHJPPB+hrtL+4it4&#13;&#10;pJXwoQfT8x+lfnT+0R8RLjUJ20ixYkvw2GxhRjoPfNAHgPj/AMZy+KdduLmWQuis21R0A/lz3+te&#13;&#10;J67qhbEUPGfvf/qrV1G4FvEVf75A7/5P0HavPJ5jJIS3T69/50AWrS2mvZ0giXc7sABnr7AevpX7&#13;&#10;X/sH/s6JbWKeKNYgxNIA2SOqnt06c/jwa/Pv9lP4SS/ETxrbzXUTPaWx3Ywdpbt2x+Vf0r/DXwdZ&#13;&#10;eFNAttNtIghRV3YwOcdPy4oA77StGjijjihTCouAPTH9K7GKzEShiMkD/JNMsYmEYyNorRkKBST0&#13;&#10;H+f/ANXSgDD1i/j060aR2wCOP6/yr4a+IviU63qzJG++KLofpzx6+ufevbfi54taG2FnA+C5KjBx&#13;&#10;gdz618p3Ds5bcSzHnJzn1wT27f0oA52+I3fNwee+M+mfcZrPhXDDIyDz154P6irV2ybzls4Jzzjt&#13;&#10;3/8A1VFbkZAAyMDuPwxj/P1oAsheAGO7H04xQRuy2flH5c+/Tn09z6U77qhQDgenfHXPP5VGflbO&#13;&#10;MnHfP4fn/jQA4tyT+GMHr/8AXoVjsOBkHn/P60qrwe+Dj19OBzz78VGTnJIxn8Pbr9f896AFLZzw&#13;&#10;cL1JI/MD+VQvn5XZcdeDg/hgdevGe1Sg7uCMDPHH6mmtliN45P8ATgE4496AK/3WO7nGemM9O3Tr&#13;&#10;Thg43LgA8c59ic9v8ipcLubI4GM8e3bJppIDHIBx9fyyfz9+/SgBqISQwHH5j2x6/wCcVMvp1I/P&#13;&#10;rxxn6+5/CogFBBYc+45z/P8AKjcoz64HH19+CfT1oAccHvgjPtwOufzqIgDdznHTP549v58U8EMA&#13;&#10;OmO/I+n+fSmkqrDnJ6jrx0z+X+TQAoYADBznAGPp7/59ahZ2OVJ3Z68fXocc4+tS/KSAOBx68knj&#13;&#10;P+f6VG3GQM44/A+o4/8Ar+nuAMXdwCMMefX/AD61rabHvYDoPz/L8KyVK7mCjr/P17/p+VdTo0JZ&#13;&#10;w/vxnnOenHcD/D60Aeg6YgjhBxjHt1P9MfpXQxt8gYkDv171j2wKqvGTxnPTnt1/ya1N2QMHp+oz&#13;&#10;x60ASEjjjIIPfPH+e+azLmU4JzjODn69Py6VckfGT1z7f4+tc/qE6hSxOAPQY6D19P8A63vQBxPi&#13;&#10;Cc7mQHo35/njr7cV5drOqW+mWklzO4VAMjtg47np2rrtbu0DySOcIM8/5z2r4L+PPxRaLfpOnygE&#13;&#10;8YAwR75zx9Ofr6AHkvxp+JU+valNZwT4gUvnn07A/wAvavkvUtRDu0YGCD+fqf8APetPWdTeSV0L&#13;&#10;EuxyTyffr/8ArrjXkLE5GGJ/yMUARSEt1r0r4Y+AL/xvr0NrDE0kKsN20dSTwD1/P61ynhrw7e+J&#13;&#10;NTi06yUsXPzHH3R3J+lfrD8CPh9pvgXS4ryeJfN2DbkYIz/Gfz79M0AfWHwW8E6V8N9CtImRUl2i&#13;&#10;RiOrMO34e/f6V9l+Cs3A+0znAkOR3Pr+XNfGnhbURrOpxLkyQKcDBI5BySc85zjn+tfbvgK0M0Uc&#13;&#10;SjaidPegD2bTojsDMMenOfqa8t+KXxDtPDGlSrAwaXBULkcsccfh3rtvFPiK18OaTJM7BAiFifQD&#13;&#10;vX5z+NPFd34n1d72Vz5K5ES54C+p9++fw6UAcvquo3WqXkuo3ku+Wc7mJORk/p7Cs/OGA6A9+eee&#13;&#10;355pzHLHnj+nTv6/WmqOmRwe3bOOOR/ntQAx8AEHr9cZPU9u1DZ6kZ3d+Bx3yf8APT0pWZWztGeB&#13;&#10;k9/fHfp/Ud6VsBQTj5f157dqAIz83y44PH0z/noaeqh2POTx29O3t/n6UwryCDjn1/L/AD06Dqau&#13;&#10;WkZd9pUkHI6HgUAdHpFmhYORkn9SOw/SvbPC+ms7qWAIP6+v+NeeaFbBiqckHoemP896988O2nlR&#13;&#10;B8Z/D8//AK1AHX2VskMSqowB1/wrUwB0GM/lx+X6VVhUAen8zUzkqBj2/wA5oAp3cuwHnp+eO3vX&#13;&#10;nOuXnl5ySRznHOPy7V2Gp3GFIz0z7c+/pXj/AIo1FY0dW6kfl+NAHl3inUfOnaNT39ePc+5x36/r&#13;&#10;XncpRjuJxg/iT9O1bOqTCeZiTtBJ9+e/+fpWAWIyAST19Py/+v8ApQAxiQM559s8+nPr3oB/EjnH&#13;&#10;TH0PtSgcnt7c9v6U0n5csT+v/wCqgBehHoR9D9Ovr/OoSd+R0Bz3/Pjp171KDkrzj8+O+fx9v5VH&#13;&#10;uLggMRu7dB74FACE89cn8efb+h+n0pDlTxyeP8//AF6eAcbWOAO/3uvf2qNvughc4+nXrz/L1oAa&#13;&#10;SA/ByB1Of0Hft/niomCMRzg/n78dP/109nyVPcEYGOncj8R3pC6+nB/XnuOP8/SgBQGDHYCwOQP0&#13;&#10;HH1oRMncvBJ6HJHH4frSghiSDwPx/L/Ptx1pykEFux4wRn/Ej360ANIBIOOT79cH/PX2/BGUgbRy&#13;&#10;R6Y59RjrSM4Ch+pHt0/pUe8qQGXJB/z+fvQA5jnPHB574x+HPH0prAFV3cZBHXp79vz9Ka2NvIz3&#13;&#10;9O3fj0/nTpGI5JwcfUf/AF/89KAK7qq5IPTrwT9D3+nH+NeDfFP4m2/hq1e1glUz459dxPQD69fy&#13;&#10;ra+JvxEsfDNhKsbgTAdO+OePxx/jX53+K/E154gv3u7pyQcbVPIHoO9ADdc1671u7l1G9my0nY87&#13;&#10;QfbPHfOf/r1wGr6qN3lW3AHJ9+P51X1C/Y4VXzjr9Olc2ztKx/yKAGks5PevsT9lv9mfWvjF4giu&#13;&#10;722ZNGhYFmPy7/YHHHvXH/s6fALXfjJ4ngtraFhp0TgyyY4IBHAP481/Sl8Efg5onwy8M2ej6dbR&#13;&#10;xOVDEKoyTgZJOOvr3oA6j4V/C/RPhto9noeg2wiRYwvydAo75PrXttram2jKA9TnPPWnWlqIUQEb&#13;&#10;j3J6/SprieK2heWYhUUdevbNAFa7ubeygae4OEX1+lfC3xw+MVxqFxN4a0SUooO2aVOMAdUU/wAz&#13;&#10;+Ga6H45fGJ1aXw5ocpEp4kdeNg9M9MnrnsPqK+L5n812diWLHqT1P1z+vX1oAquSQQD7du3PPcg8&#13;&#10;ceue9V3Ug+gPX26fz/8ArVO2GymMEnOOnUcYHaoSeODgjAz1A7f5H40AQnKqMDAP+P5f59qU/eOe&#13;&#10;CB+J/EU4xqQSACOT9R0Ht+XuagG8HjsD+Jx3znp+VADmwDgnBHse/UVGVIAVR14/rnPt1qwu7uxx&#13;&#10;xx/9f/PemDB4bkAd/T3PFAEZGFPBAPoM4H+H+c0wKGBz1Pvjjsf/AK1SdMBsnBOOKQjbgY4J9f6f&#13;&#10;Xn/9VAERBA45PH+R1pife9Rnv26dascMRzyecnGMY7+pprRYHHU4/wA8+nvQBAwGQAeOnT047fzF&#13;&#10;NXIHUEjnr65/PFSE7gR0A54H+cUhbqM89OOfx+vr+NABhB8pORjA59c4/wDrfr7RDjjpjnt6cc1N&#13;&#10;g7QSQB+B4HGPekPQ847Ajtzj25/znmgCLgDkAls8f09KRgwH3gSDyOPbmpcrHnJx6H09f8ioycn0&#13;&#10;A56//r59SOtAEfB3BsjHOfXI47ih87MngN9fy4/oelSt34479Ovtnn1phQDJz1IOOw9h7/T+WaAP&#13;&#10;/9f3jVFS702WLqWQjHrx0xX41/tE6GNL8Uzsq8OePwxx/nmv1/juw8LhjnP179Me/wClfnh+1Z4c&#13;&#10;Kv8A2kq7iufTHb8v/rUAfnzaSNDOuDyeMjn+X9K3rlGlRGccHn1P0+vpXONuhmBIwBzwOn4/4dq6&#13;&#10;xTutOjZA5LEHj1wf5jpQBzNxAxAlKhQfY8j68cjtXMzI0UhDcZ/DHfpXcTL5ilVBAHORnH1Hf/Oa&#13;&#10;56/ttuXxkYx7/wA/X07/AFoA59zxz+fT/PtTI2wcdB79f8+9SPtGQOh6Z/Uj/wCvVcHkDpigDpvD&#13;&#10;1y1pqcE+cFHDcdsHtX7UfsyeJBfaHBFvzxxnk8Z7Z/If41+H9tMInD44HXr/AJ7V+mP7I/ivFxBD&#13;&#10;I/XhQSTz2GOo6cdv0oA/VmPcVwTz+WP89/8A61TFsg9B3+vp/L61nWc2+3DZyBj6n/8AX69ulXM7&#13;&#10;zzgk57cc9sfXFADx029Mj8D06/lStww2nJ9c9h7ceveolwVJPX36cjgdutSEBsZI5x26Y9Px9P8A&#13;&#10;GgBMscDBIz257dTSqRyn6n9O3FNO7lRz9Ce/uKd0bIHXB/X/AD+uaAFLKVDEAA9MdRjoMU8FiQeu&#13;&#10;BnpjPtj/AOvTDyuc5I44wPbJzSFhu9SOenf2+v8AjQAoVtoCgMR9fpz/APXp5Yke/GeO3XNMJORu&#13;&#10;5Az7DGKf/ssCAR2PA9fzxQBGxwxY8Y74oUncOuPQYPbv/T/GhtjHnI9e/wDn/PSkDEMAOAcDjv75&#13;&#10;Pv7+/OKAL0UrK4KHIPcDk/lzW9Y3x3bd3P079v51y+7A68Aj/P8AnrViKcqR/n5j6d/r+fvQBX+K&#13;&#10;FqNV8IXcIG4FTxk8gg//AFu1fzxfFLSTpXia/gKEBJW79AWyBjHP0/Gv6J9TuDdaVPbk53IQM/5/&#13;&#10;w+lfhr+01pBsvHNxtGBLlvTGTwent1/mKAPma3cmHYzH25z+OO3NZRma3uBtfJbgY49gaSMMrlc4&#13;&#10;BHfnB9Oc/wD1qqXLbWyDluvH5cHGB6n60AdvJqU62aBZCAOffGOhwfXFb2jeMBbxeX5wO0DuTnnk&#13;&#10;Z9ua8plu5PICs33/AMOnU8D8vx9qxBePCw2Egrz+NAH0LL41dLhMyBATz26+p9eOte7+HdWtNT0w&#13;&#10;SJKC4XBXOMcfXn046+1fAc2oyynOdvPY/lmu08LeLryyYW7ykg5xknH1z1zQB93+ENdmt9TEEJGF&#13;&#10;PDAkHP15/ka+4vD+qPNZRPIQ/AHTvg/jj/OOtflj4K8TRSXsDrwAwbdnkMCfY/r/AFr9CPA2qm70&#13;&#10;xHV88D149c+v0/I0AfQVneH5eSD75/n/AC6H2rrbO83YOc5xx+fT9P8APFeR2l4y/Kxwe2P8/wD1&#13;&#10;ulddYX5BHPHftn/J/PHPagD0iGYOgb1x7/j9elXVYn7vA9eenXPFcxZ3x2A5+9jp6nnj+XNbMUw5&#13;&#10;6cY/DPTPbAx3/WgDRAXkdc/jz/8AW9KkByQDwenPoPoOv0qFGYAN1AI79c+/H5dKk3YIz0/zz/L8&#13;&#10;OPWgB4LHLYx6e1Rk4OQOmR+OT6j3xmlBIz1zjtycY+n6Uu0EkgbS3v0H+T/hQAxiykbun4j8O3rS&#13;&#10;ltxLKQMdun1pORxyB9Rz/ntQMgjnk9f8f1oAexA5ByT6c/596Z93G7gZzz0Pt9KUnMeFON365Pqf&#13;&#10;XpTCxySW4OPft6cfn9KAFycgEYI4x3/D/wCvT1OCT1wPoByM5/lUOWbaAMg/r2H60m4cbTkDrntj&#13;&#10;3/8Ar4NABNGXiZMZBGB78HnGK/F39rTSGtPF0Uq/KZonUjgg7Wx+fOPSv2iYdBnGT7855/x/zivy&#13;&#10;t/bL0vy7+0vAB+6kkjGOgD/NjA9Mcc+mKAPzWK7bghjjI4X17D/Ckv49pQ45Y5x3x2z+eOtXpkAu&#13;&#10;mAOSCc9OO5yf8/ypl+weFGXkg5J5GQfTA/Pn8qAORuUw24nI/wDr96zSOrVuXh3IF5+TjqelYbZJ&#13;&#10;96AGr94VpIvGcc1mDkgetbNupEY9j09aAPSfhJeTWPjbTZgcfvAMZPOePUdOtf0o/CHU0vfB1m2e&#13;&#10;iKMdx6j6Z/rX8w/hm6ax1m1uE6pIp6A5APYc/Wv6F/2b9eN94OtiHJwoPPTH0P0oA+v1IYKD2GO1&#13;&#10;V5oicn/P0JHNV7e43KATnA6nr9MdKvsQc45P5Z+ooA525h4ORkA847/59/8AGuTv7Yv2yD/nn/69&#13;&#10;egXEYC8Dn6fp9a567tyA4BwP/rUAeV6hZpucbeBngAEfjzXnesaWOSANzdz/AC4x25yBivZtTtQu&#13;&#10;7A9e+OAPeuLvrUco565zznHbHP8ALNAHh8kckDneOh56+4J9scVr2N4y4AOCMZH09/YVp6xp21g+&#13;&#10;AAD6EY549hXJJJ5cmQRkdOD9e5/OgD1SxvdwyCDj8e3J5/z9a66zugMBDycj3J9Mf/WryOwv9zD5&#13;&#10;snAxntz/AJ9q7ewvSwQbsgD+vH50AekxuTgZGW/l35/z+dTdgyng56jjn8fesC2uC2QvJOPw/wA/&#13;&#10;561sK2VIwQG9O/fp6UAWMlW4PIPP0H64/wA96imG+EnHJBHTPPTB/wDrU4AbtwHB5x14HX/PemPk&#13;&#10;g5z9c8c9/rQB+Mn7W0JTxnAwBLPAfyD9P8K+Gb5WD7ScZ7c5/wA/zr79/bBiMPiaxYLgiOZfptcY&#13;&#10;5HI9e1fA9/gSPg8L9T698dvagCkgjWeMtwQwz279Aa/QL4eQxReH4ZmXy0jcq3BOPlBBPpyPTv2r&#13;&#10;88QzFgw65Hb0/HmvubwBqiNoIR1DqzKpVc9dvB5/kPzoA9Y1e2F7aFguAhUj/aXt16n2rx/VdIZG&#13;&#10;O1cE5PPt1H8gDivaVcy28MbYY8bVXAOAMEEDj3Fc/d6WJCPMGQOAP4gOoxn0FAHyxr9lsuyhT5Tj&#13;&#10;I6c+vrnrXq/wKU23jiAq2S0fG7sQw/nWV4w0VJSJI1LvI3BXngHp68ZzXQfCaB7PxjafLglSpGOu&#13;&#10;P5f4UAftVph8yygLZJ2DjGc4q+Fyp+XBA5//AFVi6CwfR7JyMBox36ZH9O1bmOMk/wA/XAx70AKj&#13;&#10;Hhj245+nJ/LFTJIxI5wSfX/J/l61B24/h4X39KOWBJXJX8Prx3xQBv2dwWB53Z98fz45/wA8VrZ3&#13;&#10;5bqD/TtXIwzFSMck575+oPH+fyrpLebeFGcEdMe/WgCK5i3KfUdT06jnnj/P51yOo2eUKA4zwDn/&#13;&#10;AD+ZruZQCCo4H+e36f0rCvot3bnryOo7cUAeO6zY8EquCR0HU155qNvneMdRk+3t717fqVoSpyOR&#13;&#10;n27/AE7DoT9K811S0wWAABP8+nQ0AeLahaEMWUEdDxnsc8+3t+HWs+2maJzuyOnXp+f58Gu31K23&#13;&#10;ElhnPPTH1z6/57VxU8TwuSB07+n1oA7nRr4oSSx/DgE16dpt1vAcHJ49en+NeE2F0Q4ZuAvX8v8A&#13;&#10;J/OvSNHvidq5yOB9f0/D8qAPabO5OBzkfX/6/wDnqK2UkyABzx65PT1/wNcPpl0GAOcA+/X29ueT&#13;&#10;XW28hbGTwR6f5GaANAsSAep5/nx0ph3EY9vTOMUqnAB7kDrxnnof89KVskgDk4wfft/nP86APGPj&#13;&#10;POIPC0pIAzHN+aoTwPqefwr8E/Gs7S30q4yy8fh64/zzX7rfHyfyPCNySAX8iYDOf7uOcY/+v+Ff&#13;&#10;g94xlL39wZeMkdOvHGAfrQBwY5H0z1PStKyWQhABjLtzjIGB7fzrOBJY4GSMcdetbemRrK8UbtgM&#13;&#10;zE4zwAPx60AU7vcQVUYUNhvcjqSf1/GqWSq7QSd3pzn1/Ktu6RJoFlgQiBCctkjc/XA/P/PFYbhc&#13;&#10;llJwf84FAE9rE0rjPCj3xj6fWtZI2+0AL8oyFHHXPJx/TrUFirEhI++QeOenUj8P61rLEIpoI84a&#13;&#10;RxwfcgYH0/nQB+4P7LiTjwcWnPzlIVYEeiDr2GP0HSvq5Gx06YyMep7818zfs1Wf2XwMhfGflTGe&#13;&#10;NyoB047f16mvpdXLcZ5469OvX2oA6C0mDEgHP5fXgVLMmUO3qM8ccj098VkW0wRhv+g57ds+vTqf&#13;&#10;atVm+UnPBznjjj8f1/SgDntTjBUucZPp169K8x1W2YndwD/TGa9VvUDg4PPHTPuB9Md64fVbbZkZ&#13;&#10;yO4xwTx/k9aAPFNTV0c7hx2P+B9q4rU0yhySCeM9R+PJ/wD116VrcTyNwMgnsO/8/rXBXkW4Daef&#13;&#10;17cf/W/SgDk4JGhb5+AT7/lXdaTebTnPy8dO2K4KdWjnDAAAdeMZ/Dt/k1u2FwNwK+nf17duOvWg&#13;&#10;D3HTLjcRtJJ47ZyPf0xXoNlOu1QW4+vr6/WvGtIuSUXgZH16L/8AWr0rTbksAC2Pz79Rn9KAO0AB&#13;&#10;HByR78j/AAxTl4/p7Z7/AFzVeJ9yfLwRx16/j+PH86sbiSOeR0BP6Y/GgBDyp445/T9MmonzxtPc&#13;&#10;cZ/z/n8KlyCN2eD3x7/547VDcNst5ZcYCKx+mOfxB/z2oA/JT9s/VGn1W2tt24yzTSY5xhAF4/pX&#13;&#10;50XiFnaRuCfmweK+zv2qtTF14zigLf8AHtbFm47yNkHHTmvjeYrghDkBQOmc8+nt/j9aAMjZyVxi&#13;&#10;u+0e2YW+MlDJtXOeAeuCeg9wf8a4rb8w4wSf/wBVdzaLMbAblOwucjp/P6H/AB5oAfCZYt652MG5&#13;&#10;bt8vp9c/j2rRsISVLuCQxPUdSeh9Bn37VkbvlA6AljkjkdsDiuj04EhFVd2flzngYH4j+vegDrtA&#13;&#10;JWVSp2qQwYnAz/P0+uK/Q39k6wjP2a+f90gt3lTjli5CqT+RwPf3r854C5MsCKDsj2888txn1BH8&#13;&#10;6/Wb9mnSE03RJ2QZc2dpGcHg5JZjz647kY/GgD6iUc8ZwMA/nzgU9lbjPI9T6Yzzjp/j9TTlGevU&#13;&#10;9MnoT/hSPwSec5J5HGQeOnX/AOv9KAMi+j2qdhKgf5+hrgtYgwpCYPX3/X/P5V6Ncpu4xkH15J9O&#13;&#10;K4/U0BQ8EE9j9ev+f/1AHiGr2wKtkYHPbpnPHfFebXse2TaOh/p9K9k1m3JUsVPJJ68fnz+H+c+U&#13;&#10;6nEoYvjr2+nb+Xt0oAwio3ZDHn6dsflmtvT5MFSgyM/h19f0x+tYBZumPlAx+eO3065q7aTEuOp9&#13;&#10;uDn/ADn/ADigD2TQ5wNr8A9fx+ozXrGlTjAOcEHp045yBXhGjXTZUdMf4fhXrmj3BOAScjHtyOo5&#13;&#10;69P88UAeo2zsUA5Lccenp+Q9KvoOenJ4A/HmsOxlJHB/qPf9K2EdgRzkEgcjj2/H1+npQBIASQM/&#13;&#10;0/Wk3DjIx/nnH0pAzMA+DgZOP8+v+emKOepBAPr3560AJjCjnOAT3x+dPG48evJyf0H4imhhxkYH&#13;&#10;1549acSMjnjjvjnvkmgBGVcAqcn1HOD+NeX/ABS1VdM8MTO5A3kA8/3eW4+nb0r1B2zkk5xxznnu&#13;&#10;e54/pXyB+1V4nGjeFLoKSsgt22+m+Q4H6D/HmgD8hfHGtjVPEmpahkl5ZWx79hz1xgccdK8xu5CH&#13;&#10;/eHkD8vrWlfXLCV3LcnBPuSOhPWudLbmPGc+3WgDtPBdib/WoFChtpB5/p7192W8CWejxRQsQnln&#13;&#10;LHnO0dP8/wBRXyV8JLDzb9brZwj9TyCBwR+o5/8Ar19U3s7eREmCQmcL/vevbPf/AOtQAtrsijZ+&#13;&#10;gHCg+3fH+fesiwdrrWEKJuG4k54yAeBk/if6cVZmnENsY9uCw5PODzzx9OlT+God10ZFO08nkkkN&#13;&#10;yAAcdM4OaAPoHwlEdrRYwY199xHOcfVulaGubhebAhRY1C4x7c8D8+fyqfwrthto1jTO9gjMQOfL&#13;&#10;+bg9/Xr+tQapuuJpJJMkvkn8ef6j+tAGbG2OTk4zx2966Kwk8sBCcgDHA7n+WPp0rmUxuwMEn6nI&#13;&#10;Pr/X261t2jcgY459eO4xn644oA9T0a4zsOeR2B6YPAx3r1LSpQRhuSMHkf5x/KvHdHlOEZTgE856&#13;&#10;/XPv/k16rpExYKc5JHTnHvjr9aAPQ4lZsY4xn6j6etWQwPYAgE/j6evt+FUbWXcigY4A46+/+f19&#13;&#10;KvjlcE/T06ZAI/zzmgBFyCM9MgcnP4/hx2oKjkg5Jx6H/P4UhztLA5GM888AjPp/nNPULtJHOcD/&#13;&#10;AOv/AJ/+tQAmGJJA25yAM45/n/SjHyKBkAevcex/z6U4kcEnOT06/wA/xxilAUrjr+A/Dk+vOenr&#13;&#10;QBCTg464z0zwfbgHg/1p/OCQMY/Q+hNDbhjIx19Bnt3z0zTM52qGwCB9enHt/wDXoARtu0EEnOMj&#13;&#10;17f5xRhhncDwfp78+1IQFBBwc9fXp3pfnB49ecn8zmgBON2Ccg44yT065/z/AEpcH7x4GSPT8Bx0&#13;&#10;9O1M3dSBjHqP/wBVOJ64Pc4J5OT2H/1+KADAJBIJJOPXHHX8P/r9qoTKRkdDz6gcfX8KusTyvXP0&#13;&#10;5Pc/Q/4Vk6lNHa2k10zAbFJ9Pft+GSeKAPiz9p/xYNO0eaxRsMwEIGcYZupP5cn8K/M+a6+RtpHL&#13;&#10;e574Hbv1zX0d+0Z4mfVvFRtBJujt90hHUFif06Cvmm4m/cOy8cHr7knHt/n60Acdq9xukeJfmJ98&#13;&#10;9e2ffivo/wDZv8Gm+uH1a5jwLiQQqxHRF+Zz+nNfNIhe6u1ixljwB9TxnFfph8IvB8+geFYQ42PB&#13;&#10;CFB6jzpvvZ6/w9f59aAN7xJeRNbyuAWLPtXHChB0z1z0/ma4/SblvNldUILnnPH/AOocdK7zW9Ee&#13;&#10;G3DyjABHHPPTJ/XH41i6VpYHmPGjEnrkcnHQ59s0AZ8MZmuBNcSbY1bG0Dt7n26+tfR3gK3S6lt0&#13;&#10;jBCDnaRk5YcA9zxXgzWa2cyowJd/bjGcYzyeTyfavqr4Z6K0FglxMMHPp04+XkjsDj0HYCgD122g&#13;&#10;S3jEUQKhc8/Tr+eR/jVoAsfmPQ/5HX9ahUZUBhkH8vc4Hv07frUm9s8HnqO/p1Gf07UAKQvUdD2z&#13;&#10;09sZ5+nr+FVyQSWTn06naP8AD+tWOMcDnBH19se/oPw9mkgoeMls+xOfpxigCMhgFOCAcnGPboec&#13;&#10;96CACDzn1/kef/1U7JOcAc4PH8v/AK3/AOulLE4YY4xyAfx4/wA/WgCNeTkj29M4/wA/T3oBC52k&#13;&#10;jPU9MA9MH+tDFSDgggj8/r/ntTsgHGBkfhyfzH5UANOBh85HfB5/H0+vtTAeOTk/j2HSlLZUbTj3&#13;&#10;H19/emHJHzHA/POQOh6f0oAjmyoPGS3ORjt29/6Vi3LNtJxk8dc456A/T/8AXWzPjO1R8o9vxPPP&#13;&#10;06c9Kx7gDGSPn5Hb889c/rQBzl7s5ZuCe3QkAH+Xr+FcfqLlRsxknjqMe+OtdfdErgLgEeuOOP8A&#13;&#10;P1964vUlYZKjn27c/wCfrQBykrAscjAz68Y4xk/5xTRuyDgDr9fyps2Q/XJ7+5H4fn2/GnQZBAB6&#13;&#10;fT+XryMUAbtkpQluhP8Anr/n+ddXZuynbgADjpnFctZ54J6+nGfbmupsASVYn5cnv05zjn/9VAHZ&#13;&#10;WCuflx0z/wDWB9PSuhGWG7tx+H0/D2x/OsOxz8vPJPT3HXB7Y/ya3VIAGDnGPT9Tj/8AVQA5hz8x&#13;&#10;9c9+B1/A8+lc34n1hNH0me63YKqduT3PrxzxXRSNtBJ4Iz1zyc+vtn/69fIv7RvxAXRdHmtbdsSE&#13;&#10;fKvox9sd/wA6APh/4yeLpvE/imZI5C1tbHaOc5PO7656CvErucW8Dbh8xOABwOv4dMcVpPLPdTPc&#13;&#10;u2S5LE5zz2/zxXL61dIEKA5Y4Bxx0/z6UAcz5b3t6ioQ5lbaq+v+HWv3g/Yh+CdvoPhSw1W/tgZp&#13;&#10;P3zZH/LRuR9QBX5X/sufDKb4kfEOzDpm0tG3vkdSDwP0/l0Nf0veAfC0Xh/QLDS7ePyxEgJ9ef6/&#13;&#10;XmgDTtNHjtIHnCDJJPY5/GuL1O2DSSzyrx7+vtn+levaggKCJRk469c1534jCW9oVXh3GOBzyOv9&#13;&#10;KAPlTxhZvqd1KmcxnrzxtGM9SOh6c9ahtLZbW1Qjl7gLwAeIx90f4+5rotdt99wySPgTnBGACET7&#13;&#10;2fXPQfU1isw3tt4UHA68AdMcdB6YoAZkhPUfXJ+n6/5FRMMfePA9eTzzx681JufjHXkce/Q/mefy&#13;&#10;quSSBjqGPGfz/wAP/wBVAFSUlQFzyc9e2B/X159az5cAEEEjv3//AFVakbsRjjuOp9D+vt071lTP&#13;&#10;8hPKk+hPPNAGTdOf4cD3J/nxWAxBkJyAc9uOvBrXu3I37OmD/hyfpnmsc8tleSCOx65/zjFAEsZY&#13;&#10;Ebjhsge/HX860YyWBJ4yOQoxjn0FZkOePQde3b+vtWioByOwz0Pf07Z6UAakC7sZXof0/wDrGugt&#13;&#10;skAqDgZ9/wAOtYduWOMk4P04x29vSt6334XYMjn8Bxn2H60AXACwG4YUcen+e9DKOeD+H9PwpYmP&#13;&#10;3jzng4+nbr/h9KFyMgAA8dCcfj9KAA5ByxI9O3Hr3pGxgkA57YP64604N/eGCf0P4Dp/PvTRgc4w&#13;&#10;uR7En0/n26UAITgcjn/Peo87gGPA59eOue3+f1qdiTkjkH9Bj8yOP/11GASfUfl/X9aAIyTyScED&#13;&#10;r6k56A/zprAYHOCw689M459+c1MwLEbgcgHj6dv6e9NxnAxkemPbjv29vT15oAhG4jaeGH8u/OP6&#13;&#10;ZqNmwOw46dAcY55544qxKR3PT0HQ9v8AP865nxBqyaVps11IcYXI5HJxx9cYHb6c0AeN/Gfx5D4b&#13;&#10;0G5iD7ZPQE8/5/8A11+XurarPrV9Lf3jM7SEnrn73QD0z1PtivV/jV47l8T67PaRuWgjZgcH34OP&#13;&#10;/r55rwK81SG0ifPBKjGOO4wMnv8A5+oBzHiWcMQg+9x0HXvnP14rH8PaLc67q9tptqu+W4kCgDng&#13;&#10;mq087XU5fOdx7/X+v4V+jf7FP7Ot14y1iLxNqse23DArkY4yMevXB54/OgD9E/2OvgnZeDPD8F3J&#13;&#10;bj7Q8a/NgZLHHJr9ItMtWXAYZx9BXLeFPDen6DZwadYIAI1VcivVLSHyowGXB/z9f8/SgBVj6ZOA&#13;&#10;Onua5XxhrcWkabI7OI8A5J6AetdVdTJawPMeAoOc+/avj34t+L2vr19Jt3yi4MmO/wDdH9SKAPLv&#13;&#10;EesTa1qU1zIxILHGT0HYDP61yU4+XdkEn6+nTp+tX92SXIx17evv6Vm3rFYznrjjjuCMmgDlZmyc&#13;&#10;YII46dMf56VJCrAZJBHHYn68d/8A9feonz5px/Pr7e3+HTvVyJDgZ6gj1A6+lADyu7GDnIwaYMgj&#13;&#10;OMd/fA4/z9M9as7S6lSMA5HT8OP/AK360u07TlcDGPy/yP50AQqpVRkYyPwHvUZVhuyNxPbj/P0+&#13;&#10;vtVpwFxtI57c5GOufWopGOCeo5Hp79BnPSgCvlgMgYA59eemeCakJxnHUehz+vr/AJ5pm4sOOAPU&#13;&#10;dOf6e3FG3knp9fcn/wCv3oAUZ3nv+P8AT+tRMpwRk57/AF6cfn1+tSMcsGIyOnI4/D8vx96VepOc&#13;&#10;gf15wB7dKAI13DA6EAH6H09zzTW+VRkZx79yOfT/ADj0qxgj5uoHoMYx78VGzMDnO0+/tj2/r0oA&#13;&#10;j+fBGRn16+nfvxnFNY4Bx1X6jnH+c/1qQ5x1yB36fjnH5UwBtxC8kDPrjj/9VAETFgp7H/Oe/Ufl&#13;&#10;UDuSxOfvdj3PfH5dqmmJxyMn34//AFf5+lVmILEZyOPTpg9P/rfX6AElunmyhc9SAckdvx/SvS9E&#13;&#10;tFVFOBgY/lzniuH0qJXkQ9yR19vz/P8ASvUdMgHkqehB/wA+n8v5UAbMKcAY5HU/h2H+fWrO0jI7&#13;&#10;d/fgdBn0pY02kZIIGfT8T/SplBBCnAwB09T147+mf/r0AUbnp8x6/wBOgH8/8a47WbgRxEsOMbuO&#13;&#10;T14H0967C5JRSW4H04Hf1/nXzf8AFjxtb+HNNml3hHKkD1Hr+dAHiXxn+Jdv4dsJoUm2ytnABwSc&#13;&#10;dhjPFfmF4t8QXWp3c17cyEs/PU9O2fSu2+IfjK68S61PcSyl4oydg/p/9b/61eE6rfNNKYwcKD+A&#13;&#10;PtQBmXFyzuWzyevP5cVHbW815cJBEN0rsFUd8njj6VEsZkcL1zj3r7o/Zp+AV5r17b+ItXiYKWAi&#13;&#10;DdAAfvHP44oA9A+AHwXTRdPj1XU4t8rqGkLDOSfmCgZ49/yr6Pu2ZZFhiyDKcBf7qjknrwO/pzXq&#13;&#10;13o9loem+REmILbCA884wM/j+deIPqiXWsMyBginaoAJLYPIH+fpQB9LfC+yNxcRJbLyD8vvjqT/&#13;&#10;APqr790JoNF0tJnUIxHU9yBxz6da+VvgnpzLbJeyRiGKBQNx7k9SfUDpmu0+J/jw6bZf2PYNi7lj&#13;&#10;AJH/ACzQg9fcn/PqAcB8VfiHc+I76TT7WUi0jOGPP7xh7dMD0NeGO247V5J7DHGOfX3p88hkcsTg&#13;&#10;gdfr/wDX9arjBYt1J9v59f8APNADgOSc4Az1+nf8RyaazY+VRwOmO2PX/P5UEcEsO56jPbjPtTCB&#13;&#10;jIAUD1z/AJ78ZNADgVCk4IJ5HI9e5/PnjijAKkg5AycZz+AHP5+tJna/yjgdO3Xrx/X60ZIQEZPb&#13;&#10;P05/z2oAibdyFOBj0/H6V0WlwBXy+QD2Bxz24rGt13sAmcHoQcduevGM+ldxpFpgjvnjHXGexJ+u&#13;&#10;M/rQB6F4YsfOIyuQOen4fjXummWwgt1CHJIHQ/kf/rVwvhiwEaBlXngeg/z+P4dq9MgTKjDcn1x7&#13;&#10;Y46UAXVG0fMOvr7/AOearzyBV3Hvn/Gpy20ELxgHt6f57Vj30pCnccA5HfOf/r0AcvrV6EVsnGP6&#13;&#10;evX8c14F4r1A7nRWPHPPX/OeK9U8SXqxQuOoOR174r53127M07c4Bz15/wA+/rQBz08hdtxBOe4B&#13;&#10;2gnsT3+lUi5U8cDqPxxzUrvnODgng+vA+uOPwpjCTOAORjr/AJ9O1ADcAj5m5H6j1H+NNCYJ3AEH&#13;&#10;29+hzUinClgcn8un+f8ACkZeicnHQHA5HTPagCMnH3TnB9+MdMEdRSKpHLHPb1+n+f8A69O5GCe/&#13;&#10;6/hRnoBwOeeBj8/8+9ACMuAdpBBHHPr6kdelRScZPQA++T6n8KmPc9TnP+f84/KmcbuDjPbp0H07&#13;&#10;0ARMzE4xux/P29CP8fWo3Qk8/wAP547569KmJ24G0nH4c9R19Pr6UMpyQMnoevY9PT86AIAB0xwe&#13;&#10;c/8A6unP+FPwCp5/Xpz3p6c52nBOB/nHt1ppwxPUn19SOue1AEbbgoGcduO/Of8AIpOuCBkdSCP0&#13;&#10;9PwoYsc/MOvPX1/X+XtSSFuCSAMjPc+mR3/A0ANd+/r+nt29e3NeYfEHx1Z+F9MlmmlVHAHQ9MDA&#13;&#10;A9/8mr/jPxfZeHLF5HcbgDjJycc/l6flivzn+IXj698U37tI5MQyEH8sj265/WgCt4x8XXnibUJL&#13;&#10;q6lIjJYhSegHQfr1x+teU6jfoC8aHGcf5zRqF8zREb8kcdSO3pjt2/WuXll3sWzyRjryfxoAJ2Lb&#13;&#10;u5OP/rV698HfhFrvxV8SW2madCTb+YBI2O3cfhmuc+HngDWPiBr0Gk6bEziV1VmxkDmv6Af2Z/gR&#13;&#10;oPwv8Owq8Cvdycs+OS2O3t+XrigD2b9nf4I+HvhZ4WtLOytkW4ZBuZVwWPck9TnHH6V9kWFukIDE&#13;&#10;ZcjBxzwe1cd4ftkijFxLyzZwPQY6dOf8/Su5gcLGZW4AH0wPX9aAL7OkSGSQ7VUZJ9MdPr9K+U/j&#13;&#10;X8WjpkL6Po0u24deTniMHjceevoMHHWus+KXxFj0ixeztHzM33RkeuMnivz98RatPqd3LPO++Rzu&#13;&#10;LMe5/M4oAwr26muZ3lkYuzsNxOSSTxnNZjN1yDz3HPOfX8qkkKMxbP49P/r+vX88GmBcoTjHqc8D&#13;&#10;8KAGsccDI56eg96iIBJJ4BzjHPX/AAqRVJzjgDuO3p3Hfp3/AApzDdnJww/H3z2/CgCEf3R35/Pr&#13;&#10;jJ59OT600Ak5GCD0/wD1UrudxPTJ6Hk8f/WpAzk9eeD/AE5NAABnHPr757j/ADmmEk/d+6Pfv7cY&#13;&#10;p3J4JxwPUAZGACM/X+tRK2cbT16f4f1oAXaQcMRnqR+XP+f/AK9MIB+YHAH8X49M9+DTx/skcD6c&#13;&#10;HufQ8cfp7IdoB5OOvfp1oAjBJDdm9/z4596cSNuD19fx656/pgdKGyMrjjpx1yfQ/wCf05jJ/e56&#13;&#10;+w/Uf57cc0ADY3khiAG9R09OlNKnB3Hjn6f574pylSOMenI6f5/xwKAqMB2I/X69T9P6UANb5QMZ&#13;&#10;I49SeP8AI4pmRyCMg88eg/z0NK3zEYOCDn/DPX9PpSAMATnOccZ/z+FACNk5yOQT9On4UxWkIPb8&#13;&#10;sY7gf59QM1IduD/Fj+n+fTp1oKjgtkHPPuenbr6dehoAYXJUsR1wT04Pf8f84prHLhc9M9vTt+X0&#13;&#10;96cQVIXJzxyP6/T3Ht61YigzyAQDx049eCB60Af/0O1s9RLIvzZJ49cD0rwb4/6QuseHpSI/mQZz&#13;&#10;wMD1x6896723v8Iq5wVP8/8AJrJ8abdQ0OfdyfLOAO+ex9c5z7UAfjlq8JguSCAUB/Dj1H+NaVg3&#13;&#10;mRBNoJX8f8+tdR450mOy1K5Urgbunp65+v8A9fFcPpExE23v7Yxn16UAaxVIycDPAzkcH1+h7HFZ&#13;&#10;N+MKzY5GcdMj6jt9OproLpArcLjOe/r9fz/zmsa/XkEd+3OM57/zxQBwcuQ7LjHb6Ad6o4G4e/8A&#13;&#10;LNad4u2U8Y/n0/zzWa3XgUASoxySD0z+Pevqn9m3xL/ZXiGJHfaCcA5x39/zr5UQZxzx9K9F+Hmq&#13;&#10;yaX4itnR9gLdfT8fpQB/RV4Yvft2mQ3DDkgY6fhn1710qEEHcOgJxnp7/wCTXhHwU8QLqnhy2Jck&#13;&#10;7R1OOfT/AD+le8H0Bxj6c+344oAcwGemfXt+eelOB5J9O3/1+tRjcSNx44zn2/z/APXqQnLE5xgj&#13;&#10;PHr1H+e3pQAvBzs5JPfGRjt+NPOM5UgA/wCNN+UYwcY9sjt2zQrbyBggnHX09PqOv+RQAMwLDjgZ&#13;&#10;9j25P86a3THr79OKQngIRwfxGcDg/wBeopxJIycgMPfnIx+HpQA4vyNo5we/PPr/AJ4PFLgEcjlQ&#13;&#10;OMZHHPFMHduo+v5e9SJkEEkkDHQ9P89/woAbt7suAO/X9PwpCuD8vOM54z0Hp/n0p5Y/6s9+ePX8&#13;&#10;fT/OajHQHqW5/L/P+cUAOGfvdT7D06fSgsw/2ec9Onanjltp4x6Yz06daTBDdcDBPHHI9ueKAGuS&#13;&#10;YyobhgfX0wQa/K79r3w/5F8uoKoLg4B45HBGfY9MfX6V+qEi9ecYXnpx2PXpXxJ+1j4fFzoEt6wz&#13;&#10;sXcTjn5eT/nPpQB+O7JIl3KrDbj274JPPX6VQu0VVLE4wvtnr/8AXrZ1dFa8O3C9uOxHb6Y/SqE0&#13;&#10;ZZUAO4rz7D1/+t0oA5fcArsRg/XI5/Gs6TLZbP0rSnCeayqCq5PbH+P+FZ8pGPl9BzQBUc8AZ5P4&#13;&#10;/hVuzYCQbuf5jNUHx6Zp0b7Tn/OPagD2Lwrq0Kzh3IULgE89Qev1+nWv0f8AgxrpvrFIVYAAZ9ex&#13;&#10;zn9Pxr8l9Pu3ilDKcE/ofr2r7/8A2cfELG6jtXfBAB5JJODxg+v1/KgD75jLIFfPHPfAP9MnuK2b&#13;&#10;K/dDycBsDnkjpnGP8/pT5dPLQCVeQV984xnnn8qyGLwMvGF/Ad/8KAO/s9QK5yQPqMcf5FdbZXZb&#13;&#10;PPH+cHH09q8qtroKck5xyeMD/P8AKumsr5iwVWyo6DPJ9sj/AAoA9MhlLAKcDP8Ah271oI+F5IHX&#13;&#10;oMY5/wA/yrkbW9QjrgZ9iOvp/hXRW8xbbzw3r0wfx6cn8c0AaHC8dc57DPH/AOqkDZAIz1PQ5z+H&#13;&#10;tjn3qIPwMfw/kPp/n8akywzxuAP49eh/rn/GgAOWHy8Ac+v60rEAHjnuccf5/wA+9LknIOBnr3zz&#13;&#10;xxSKAGOeOPyB9ff/AD2oARgwGc4x+H+f6UwgDjqR7fjz/n8aeQARjoPoMfj2FIQo3A8g4/UfT9KA&#13;&#10;GrkscE5Gef8A63bgU/G4EAcjHrz+PtilXjG08D8fwHH5frTwVClz1+vt78H/AAoArnlTjnGf8j/P&#13;&#10;0r4B/bM0tJNDluY13GNopO3HY+3Q1+gLD5WySSAcDoef8npXyL+1VpBv/B90yjJMLHoMZXBAzj6/&#13;&#10;p7UAfiVqIHnOqrls54POff3qozbrbHXt+Hcn/PWtPU4vLlc7cE479R6+/wCnvWYrK0D5H3s/y7fT&#13;&#10;19aAMWeH9y2DyQuKwmUZPb0966EsxR0HJYYwPb881jOr7icevH+eaAKQ6it60iYoW6/TP5fiKxQD&#13;&#10;v56V12kKjx7MYIJ5/qP6/wCRQBRhdo50fpsYHPpj0NfuN+yHrTXPhGKJnwGjBA7jnpn+dfiXLbFH&#13;&#10;4OWHIx39R0/Wv1a/Yq1lv7NisZGB4Ibpjv7enTPOKAP1F06+KdTwOn/1/p3P0rrre4WQEEcHP59f&#13;&#10;bHpXmcDsPbPXvwK6WzuxkZOT+X4/5/KgDrmG8HjI9/8AJrNnhJjYkYz/AJ71bilWRSM5Jx+HsPw9&#13;&#10;O9LKoIYcD8xzQBxd5bgg989PWuQv7AdVXgZr0u6iyoXGf5/09ea5a+gDKcDJAxnnj8P6dKAPJ9St&#13;&#10;QVOTlAB1/DP+T+teZarY+WXdU2+nB/H/AD/Kvc762ILKDyeOuO3pXCanYBgx6Dn8Me3+TQB5jHL5&#13;&#10;DBSeceh5/l9a63T78jHze2AB29P/AK361zN/b+S4IBx0xyPrimWty0bEZ46dsj6HH+ePrQB7Jp94&#13;&#10;CCrHOMdsfUnrx/OuqguCcLnPP+ev+f6+TadeZPJwR/LGeMevrXbWd3kjLfXjn+mP/rUAdzETgEcg&#13;&#10;5/wx6U/5cHnBHasyxuMgbzyOOOv5D/PSrxc8MB/9f/8AXQB+T37aEKW+rWcm3GZbldx544JH8q/O&#13;&#10;e+RslSMkdfbn0zX6YfttwSma2lXIAupAT6fLnp1OccetfmpflU5xkjcM5+9k/TjFAGHFGWcInc9f&#13;&#10;Qn8euK+v/AskNjo8Mu85kVTvOCTxg4x+Q718gLIY3WRTyMEHp7V7t4J1KSLT90sh2p0Xk5J9s/lQ&#13;&#10;B9PaPqgXZbodxLRkHjcVzzn0/Guxv44VRN5zls59j2/zxXgOk6r51+sbOAuV5z0GemevXp+fWvZ/&#13;&#10;tbTBFUlmHJOepx1/z9KAMvxBawNapGiYZlyD16noOnT9OlQ+EtEksfFFpOwwmRj+9kjIJx+taUCx&#13;&#10;395GrOMj7vP8QHf/AD68+vRQWqW+s2Nwx8iUsVKHvxwBzz/+rvQB+k/hKQy+H9PfqnlL+WOoz/jX&#13;&#10;UbgMjP6fn+VcR4Edn8Lafv5PlkEcdQePz/lz9e1U8jPP0+uPzoAewB6jGD+Ge+T0/wDrUigAcnH0&#13;&#10;/wA/596cvQ+rDtz3/wA5/Cm4z8mMZxn/ADzQA8ArnsB798f5/TNadrPtIB4P+H9KzAcnnJ9ue/b9&#13;&#10;RkfhUqMPvZBJ6nH8/WgDqw6sgAGc4BB/qcVUuYcgcAY454PFQ2k/RCeD/nPvWgSp3egGfwweooA4&#13;&#10;2+t8/MeQB3OPzHPHr+Nee6xaFiXVcnB9Pf8A/VwK9evYsqR3PQ9/p3zg881wepW7gE9QMdfyGaAP&#13;&#10;EdTgXcS54wc9P07/AOPpXB6jb4GRkYOOOcj1HQ8/5Net6xanc+4cjnv+P+P515/qNuDkAdcjp29P&#13;&#10;8/j3oA4JZGilAP3TgfSuu0q9K7OcEnv3IP0/n/SuZ1CFo3zjBHt2/wA9/wClNsrp4pcFuSc98/5x&#13;&#10;/hQB7vpV8CFx0+XPHfuMfoPbFd/YXqNt3Hke/wCH49fwrxDR9SYkLnsfw54znr/gK9I0y724+bIz&#13;&#10;69R75PA/PFAHp0cu5Qqn17c//r/GrDBee+ffPTk/nmsGymYoMHHHr69e351rq52jPUenbPX/ACcU&#13;&#10;AfPP7Rk2zwdd7XAxaTHIHt/ntx71+FXihC00vJwD6jn1r9t/2oLt4fBl+AeBat9cFux9/wD659K/&#13;&#10;FLxcotZ5YmB3Z57HB/z/AJ60AeejgnAz17V1WhLFuTzFGMv8xGR04B9q5jcMk9Ae3Tj+tdhoEIlK&#13;&#10;ZGAQxz24P8z/ACzQBc1iaN7AwRJgeZ90AYz1OOn+fbiuKkhJkCuOfTjgfh2r0i/tUFtG6qTlzl+O&#13;&#10;OOMccZOc9vauSlhLSFIhlmPUHk+p/KgCxpFrHKAqjPv6dTyemOO3SrkUaHU7ZZWyDIgJxnALDkfT&#13;&#10;rWhZwSW8GMffGeOQMDnjn+dGl2on1e2QEsWmVcjrknjH+fagD91P2fmiXwKkcXOyT5jjJPyjH/6x&#13;&#10;61712GenHGD/AJ/SvD/gXbG28B2isTiTc2Oc9ByffkCvblGW55Uflj370ASIxDZ+8Bj25I/P/JrV&#13;&#10;ikDKBnHr6/pWUdysVyQff9amikyBngD8QP05oAsTjcSo68/j+H+f1rlNRjBDYOCccAY/zjNdYxO3&#13;&#10;ngH39eOmfr04rDvUwmc4Iz6dB3A9+M0AeRavbOd/OABk89wO3415peodxVRknOOnXH6Z/wDr165q&#13;&#10;8JZizDk8dP0yOevNeYavHtD5HI7kDHTjp/8AqoA4a+QHL5AIH4ZHr6/54qrbTbHzn06c/wCR/nFX&#13;&#10;rh/vEg5Oce3bp/TNZB+RlGcHP1Ht1/zx7UAelaVOQseWx17g8n/PNemaVdZK44wf07jt614jplyV&#13;&#10;favA4H/6s16VpN2MorckYPJ/Hrj8f6UAexWM4dAzc5569ccZ9cd60x95Sw4PP09frXJaddfd3n65&#13;&#10;Oeg6f411cUgZMg4B9B39h/Lr+vIBOBx785/Lof8APrXO+JpvJ0O9kJ2/uXHbAOMHH9fY10BJyAO2&#13;&#10;eM/59q4D4hXQtfC95kkebtXPT3P4/wBKAPxD/aD1AXnjzV2ByI9kIJOc7B/QnFfOchOSM8nr3PA9&#13;&#10;a9R+KGpjUPFGs3/GLm6kbGf9sr+Pb/DtXlAbJJPB/p/9brQA+3UvOi9yenXoK7sM0VpGOACvO3jn&#13;&#10;rk59/wDPrxenxs1zkcbVJ47e/wCFdzcRsJUB5UbQM+w98fj2oAiiMl4wWFAQcZIHHH8veumt2jhV&#13;&#10;YojnywzEAcHAxzyOpx/nNZKs0aqkBVHlO4ZGMAD15Jx/+qtlIVt7WPy8ksu5j0JLdAM+nX0oA1NM&#13;&#10;lha5RCA5aWGMkHJPqeOxPrX7KfAezMHhV5jgLLIVxzwEQAD354Hp+Nfj94E0KW98Q6bbsuRJID6Z&#13;&#10;ZSOAe/OAD9a/bb4YafJp3gjSmkTYbqMyjIOfmbAJ6HnGRxmgD0gAEnsPwz/Pr7VG45PoOv5n/wDW&#13;&#10;KcGJyScD8/xHf9aJAxGF6eg6jj0470AUbjft4OSMe+P61zWpRjBA/Pk/n6f5J4rpSrsDv6nv/M5+&#13;&#10;vTisi+j3RHoQevI5HPb9aAPKdbiLIdo4HQe/+RyK8g1mHy2IIxgdM+/4Yr3bV4ioLMflBPQe3J7d&#13;&#10;a8f16ElcY5GcjOBzzj/CgDzd0RZHAGPQn1J9f8Kkh4JLDHcc9T3Pvz2/xp12xRjxkHqc/T8+e9U4&#13;&#10;5GyBkgcHjv7f59fpQB3mjXAYg5BIyMDk/j6Y7V61o1xuwN3XIOO3Ppzz9fxxXh2nTDeNzbsHOO/4&#13;&#10;+ten6DdkKFBxgjHQHr9O/SgD27TJyVUA8fz9O/tXURlgqhjkbu4745wO3r0rgtLuFYoncZxz14PT&#13;&#10;0rtrdg8YznPPGO3+Ge1AF7Jxwchfb/H/AD9KUnpk4A/T04zUW5gxKjI46gev51ICQCRwB0zgj/HA&#13;&#10;/wAaADK5Azz2z6Z5/SnLwME5Le3596Z04bPGOf64/wAihXyoYHqO3qev8qABxxjrjHPTHPH+TX5W&#13;&#10;/to+LVZl0tJD/pU57kfJCFx9ev8AXvX6g6pcrb2NxcMdyxRs2T2x7n+lfiF+1DrH9peN3gZ8i0hX&#13;&#10;jd/E53E/UcdO+aAPki/lEkrknJz/ACHrxWeg3sNvOcdPepJ5N7nnj+XtU+nW73V1FBH8xdgBj60A&#13;&#10;fUnwk0+CDT/MkC5RB6nBJyc16rdzPLKIkbg8ZI+Xpgd+Mf8A1u9YHgqwWz0FGAwwyckYBx0/xq1d&#13;&#10;3bLKRCCHOQe+PUjOenagAu5eFiQ8lsgsQM46fmef1rrvC8OF+TggqzEDt2H+fr6V52z+bMRIcg8d&#13;&#10;Bnk9AP516j4ZRZZosHYH2qAOpYnA/Lr6UAfTOiWEMOmHau47cF2GSGc89hzjoeorBv4sMVwAcc/1&#13;&#10;4/Ifl3rv9NtnOjxPs2rKSUB+9tX5B7dRn+ea5PV4huZQOB68cEc9uvtQByIO3IAxk+g4/Djt/k1p&#13;&#10;2jgEHoM9+uM/Xn/PSsR3AdhnlMYxjuPr9K0LSTHysePb0/8Arn+XtQB6JpLlSoxgYJ/XsO1eo6Pc&#13;&#10;bSqA8j1HU9BzxXj2lygYznAIOOnGfY/pXp+jTrhME9B046e+f88UAetae+VwDnPbHTtitoH/AMe6&#13;&#10;47fn+Fczpjh1DE4AHQfXk9P85rossFD4wCv5n/63T88UAPG0L8w6985756Up2qoBHHHXoSB6/jTt&#13;&#10;vUYGBjjjAx+XFIQNuwHAOD9SPagBS6nAIOV7j/P+TSkjjOOM8e/se3eo1LZ2tkjrz2+hx/T+VSqw&#13;&#10;VRsJUg9AMfUfz/8Ar4oAjdAM5PXOM9/b1NNG0kKx5HTp29fwp+Sq7c8HPp198fpSMQSSBggenp2G&#13;&#10;PX/PNACghmGz06Hrxwfz9fSkO192PQfn7n/69NywAz17flwO3/16e7N65I9/foKAISNp2k5J49fw&#13;&#10;4pmGYkZwD2A+n/1uRT368rndjPtz/wDr4o3biSx9fT19P1oAYWP8QweQDxz+H415T8WPEEOjeG7h&#13;&#10;mfZuRt3PIVQf6V6m5XaWHIAJ59B39Pp+tfB37VfjBrbTp9Ot3+eTMI55II5I5/z39KAPz18U6lJr&#13;&#10;mt3eoMc+c7MOO3vz6Y49a8/1i78tQhPzDqOnB4z9ecV0lwTEncH1HU+g/wA8dq8/1O4E1w208Zwc&#13;&#10;fXjigD0z4QeGv+Eq8b2lqRmC3PnSYHRY+eB3Of8A9VfsLoXg+aDSbCznTyjIPPkz0LOPlOPYcV8W&#13;&#10;fsb+A4blrnW7iMyyTusIUcsEXliM+vfr/Ov1Xs9G8+4luFTCIoCAjoB0A78cY/yaAPmLxZ4d3TpA&#13;&#10;vzFQPp7cdR6/54ntPC62tludACx5AHJVf5Y6/l3r2+68O/b9UdthKqR3zj1/Pp+laGveHBb6eRu2&#13;&#10;AjbuI6dzn+vvQB8fLbRy+IkV48wCX5ww4wvqPTgf5FfU3h8vHplvbyJhzuduCM56HH8q8z0jQbYX&#13;&#10;0zsC0kpWMvwoGTkkDoCFX9QDXp9lN5rgpkICAvU4UDjjP+fbFAHWhiyg9MD1x0Hegk8YOCe/X8Mf&#13;&#10;/X9qjjXooG70Ax0+uOenFTlQuRxj6Z/KgBrbhjPOf/rkZHb/AD3oBYgrnPbPHJ9unSl4OME49sfr&#13;&#10;0znrSrnllOCfx+tAEbYAbv7cdsZFPOeDz+Xv0/zx7UoztyTz9f5+nPt7U1QNvQE9en16f5FADcDA&#13;&#10;29T1JHU45GO3403zCcMRgYII/wAeB+fannABHcfyH5ZqNTjocnOf8O3/ANagBWLEjjk4+oBPP1x3&#13;&#10;9qQEMuR8xP8AXjg9P1p+Ao6YzycAf5/zzTWXoOpxjnj34FAEExUAjOSOM/09uetY9z7cY4A9ST/h&#13;&#10;2rXmYgFs8nrg+/AxWHcsfLIxyMfTrxzQBg3uCC2MAnp3wAepxXF34X58Ec5BJ4/H/wDX/wDXrr7t&#13;&#10;iq/Mck9sfnkCuM1NyQNo9fx9vy/zxQBx1wgDBh6nP9ePoKmt+CMDJz/XrjP502c9Bjv3/wA8+341&#13;&#10;JAuGXPBHHPUn8P8AGgDestseGzkAHn3711dmePQcDjnPpn+Xv71zNqMH5s8f16D2rp7MjndweOP6&#13;&#10;f1oA7WwbKksuM88fkQPx/qK2MkoRjP0461hae+3DMMDv7euR74+lbm4gDYcnjg/14oAwvEmqppOm&#13;&#10;3N4zYCLkDH48Y6//AKq/Ij45eM5/E3ii4gVzJFAwwAc8nrx6eg9utfd37Q3jxNE0SW3Eu2QLtUf3&#13;&#10;mI4/+tzX5a3N1LcSy3c53u7btxGTz3BoAqXkwitShO0Dgdsn6f5zXnzpPf3awIC7s3bvnoP51van&#13;&#10;cSNiLcwBB9Onrz/nv1r2T9mv4aT/ABD+IdhbPEXtrdt8nHXHQHgjBPOKAP1s/YG+BkPhvwxBr+qW&#13;&#10;ipdTgTElcEk5wDx1x2z3r9RooSOUG0H/AD+lcl8PPDlv4X8M2emxRhCkYzgdOOlegxbFQZOST70A&#13;&#10;Y8ts6ZZxuNeYeKGVQ+84JHHtgc/lXq99I+zZGMk8e/vz6D/PSvA/H1wYreZN+PNJUc4Kp/Eff/8A&#13;&#10;VQB4hqlzHdSy3MfIdii8Z+RDgH05OTWPlhhWXAGT9OmauSt5jkr8qnjg/wAPbj29KgCnqpxuPXp2&#13;&#10;weO55oAhGWB5+8f89eKry5ywyAT69+/J7e/9KslScYPXjnr+fX8O35VTlOOQMYzx7+vv7GgDOmYu&#13;&#10;c4yOn+PTp2zWXcOFBOct/n/OavXDFgVzz+eB2GcZ6VkXRBDDdj+Wec8D1+tAGLdckjPC/h07c4+p&#13;&#10;FY7bhkgc9sj8OQOv9PpV+6kG47j3zj0/L/PSs7JJJTKjOe5/D1oAuQsCAynIGD1/n9O/8hWjGBwW&#13;&#10;HQ568c45B/z7+tZkAO70BI/TvkZ/DvWrGMDO7Pf8PUHv9PrQBsRA7ECHGc56dPf1rorVCEBIyQOu&#13;&#10;eP8A6/8AkViWh+UN6n0xz/n/APVW/GzYQ4Azz35x29Pwx6dqALB2k8L19/8A638zTVyoyD1z0+nT&#13;&#10;3pUCkkj5SemCR9T6801fnAY5P1HUd859D6UAI+4OAOB078H19qjySDg8HI7jHv8AnUir8uB0479v&#13;&#10;6/hS/Mp3YyeOfXp/hmgBmUbO3kn3PHHrxxQmATnqD6BvyAzj0/OhgCDnoe3Xr+VN3HHXGD19f0PT&#13;&#10;+lADiOB1XP4/59DUb5ABxkHg5wOnf+v408kAc8ED/OPXv/So3LbAQeg/yOPX17fpQBUuJfLjLOcK&#13;&#10;B/L3/Xmvjj9oL4lrY2M1hay4ZiQNv5c8/h+tfQPxG8V23hrQp7p3CvtOPbHY1+UnjzxTN4q1ye/m&#13;&#10;fdEPuZPHXrnn/PegDgdV1A/vZXbe7lgTg8n/AD3NeY6hfSzuUc4B7dT+f1rp/EF8qKYVbk4JA9/U&#13;&#10;f/qrj7e3e6mEcSkuxwqjufQUAeifCzwbN408V2mmqhMW9WfA7Z6enNf0z/s5fD+08JeF7O2t4FiL&#13;&#10;IvIHIGOOK/Nr9jP9npbWC01/U0+eULK2VBI44ANftL4Q0pbaNPLXaiKAB6f5FAHo2nWYjG4IAT7c&#13;&#10;/WtoMoUZPGTkVlJOuVijOTxn1xUWsX0On2LTM2CAQOeefegDzb4oeMItF02RFbMp4UDA+c/4V8T3&#13;&#10;d411cPPKWZ3bnJxkk8E123xD8UHXdWkjiO62tiVU9ct0LfzANedqwyQT1wf0/r6D9KALKv1UnGMD&#13;&#10;ocknnnH+e9ZeoNld3UD0+vc/5x+taAz/AA5wPYY/Csq+IIKnlRz78dun+cigDDQMDuxgnk9+M9c1&#13;&#10;qxgKu7rxntg4PHp71RUdBnODjj9OO9X0HA5wR6cZPTjH15oAGOBwOnfP/wCrrQcA468enXIx/h9f&#13;&#10;xp2cfMR8vH0x659aa2BjnHU5zjv+H0/pQAwliuT1HTGeR3H+FRFdwKkfL/T3z9elSN1zwB7Dv6//&#13;&#10;AKqUqCCOueOvXpj+f+ewBHj5Dsxg8DngDt2pjKGcMB6/h/Lqe/8A9Y1IowBuHPBHTP8AT6c01guO&#13;&#10;n6Dn1x2//VQBGRtyQOBjrx9D0py84KjPsex64/H8O1BAByBn2P05/wD1Gl2kZ3AHdnp3x+Hf/PSg&#13;&#10;CMEsvHBb9OP/AK9LxxkZ/DPX29v85pSMHcBgcDGff9P8+lMy2ORk4Poe/GfagB7EAkDnIHPH45HY&#13;&#10;CoMZ+4CTge2OP69//rUMfnBYZx3PsPbp39qRvujcOmPxz27jp3x2FAEEnXd9c9B0Hb1qsAWA4z/n&#13;&#10;t/nrx3qaZgM544x1/pUUaiSUDGST79hz6jigDr9CtXJVtoBJ/IZr1C0iUBF6njI4546ZrjtAhMcY&#13;&#10;JHGOmffr+Brt7ZWwvfP5fhj+R7UAaORk4xj6/wCPr+XrQzPJkjjA/L1z9OaVS5U4PB549hWfql7F&#13;&#10;p9q9xKdoRc89+4/z+oOaAOJ8b+I7bQdMlvJZANinb74HUc4/H+VfkL8c/ilc+JdVnsrWYtEpO4g8&#13;&#10;Yyc4/D8q90/aR+MrzTy6Rps7An5eDnAxyT+P/wBevzo1i9kG+WRtzkgk55Oe/wCFAGPqd/n92jAj&#13;&#10;pjJ9Op7VyJlaRznk+/arM8jzvvc9T7cfhXV+AfBWqeN/EFto2mRNI8zDdtGdq5wSaAPWv2e/gzqX&#13;&#10;xL8T2sjQM1hBIu87eGOemO/NfvD4L+Gdj4T0G3tIYlR1Hz4XhVA4HNZP7NvwB0/wD4XscWwEvlrk&#13;&#10;kcliM5J/X696978YgaVpskaYaV8jHHOe3P1//VQB8afFDWLeO4bTrFfMO47gvTPT6/T+VefeDdGu&#13;&#10;tR1qOKNUDZ4C4IHfJx9OT9a9B8QaI3mXF7cMUUtnrljnsMY5NdT4H0mOxRpV/dTyqXd2/wCWcX97&#13;&#10;PuDgUAe4LrFl4T8OAKQ+zoOPnlAzx7A/1r591HUbvV7me9upC8spJYk8nJ/+v0+nvV7xDrL6rdZz&#13;&#10;iCJSsS5HGDx+ePxrnt4I+YdO+Aenc5H5ZoAUoFyW/wA/4ZqEhVbkYIPbsR+FTbiMkdeOcAj1x2/l&#13;&#10;1qPccnBwOOvYf5IFAEZ2nPIBYZ65I9PpQUC7uMgcfl2x+FGAB8gAz+GT9Bk98flSbmzhjjqOB6+p&#13;&#10;6f5PFADjkY2jr+OCOhA7ZNRYOCMewz/jnj8R+VKRhgScHgA8kj2z+PvUYdsEJwB/nn170AaVjC3m&#13;&#10;hiNy+g9h1x6V6l4ZtPNmCkYGRxjPTrmvOdMBYjgjJHTt1r2/wjp+FErAZPp9AfTHvzQB6tpcCxRg&#13;&#10;MOnT6n/OMV1ELbR04PSsW0AUEZwP5+hrUBIOO49f8aAJ5HO0uePT2yen6GuW1G6xkeue/wCf0rcn&#13;&#10;lAUjoen/ANb+fNefa7feVEwyOPTPSgDzPxbqSsHRTk9OPp/POP04rxW5lLMW6jnGOMc9R612HiW9&#13;&#10;MkpTdkAnPcH0/wD1Z9K4d927GMjt39ufT3z+tAEBwDjv2H+fy7/XimseC/QnHf8AI/jzTsPyCeTk&#13;&#10;de/f6+3H6UgB++x/Pjp0xigAOQANuRnn8B0H9fX9aYBwc8ke2AfT/wDXUhVmJ5znrj37fjiomGfl&#13;&#10;bn1yOvPU+v8Ak0AJg43Lypx7jjt+FNALKMHJ59e/Uf8A6qcxAyq9QeGP+elR8oAxPA/z70ALnuAQ&#13;&#10;B3weB9frimndyuBk8Yz6/T09KUAoQVGTxjnGfwxx9KGz0J4HHX17jgen0oAYd2cYBBBPrj8f89qa&#13;&#10;WBIHXpz19x179qU8gZ7c9c8eg/Hik+aQhs9Rkc9vQ9/WgBWyAeOMYPr/ADqNiNxDHB7/AJfyFPw4&#13;&#10;JPGf5Dr/AI/z600q2Bls4HY/5FAEe8MpYtwec9OO+R3/AM8Vxvi3xRZ+HbBrmZghKnA78dT149av&#13;&#10;eI9ettCs3muHCjBOCR26+nT39/rX58fFT4mXPiTUDa28pFuhOcDg+3WgDI+JPxBvfE9/LGsxFsCR&#13;&#10;nnnpg/THX8q8MvrsRcKd2B19yMVNeXaoSHwDxjB6g9h7eua5G4uJJDyc46dqACaZpSSTlgPr+NdF&#13;&#10;4S8Jaj4t1WDTrCJnaRgCVB4z7fjVHw7oGoeItTj06wjLu5GTj5QD3J/pX6z/ALPHwa0PwXp8GtX8&#13;&#10;fmXTfMu8DsBliev0oA9Y/Zq+B2l/D/TIdRvbZBO6gszD5skcDn9fTivv3wsBgTXHQEbVHT8B+FeE&#13;&#10;6XqqSsixKIrSL9T3JPf/AAr3vwRBLqkiOw2Qx+nGOeh+vr+tAHtehxPPieY4Qdhx07Vz/jfxjDpl&#13;&#10;m1vC2SV6DgcZ5PP/AOuptb8QW+mWXkwdTx1xnH+P+TXyz4z8Qy3DSyF8Hn+v6fj+dAHnnjfXpbyZ&#13;&#10;/OkLuxJJ/pznHX/PWvHrlzITg8nHt7f5H9K2tXuzPMSxAGevp+Oe9c8zoc84zx26igCufmztOeB2&#13;&#10;+vp/j1pG2nCdD355+n51LjdkMf8AOMHPegLuU8kEe3HT09T+NAEHzM3QAHH0P+f5UpGckjcR+v1x&#13;&#10;Ttvbpj/6w457nmnDLNlgME/qDwCP89zigCocDIY4z37D3xnp/wDWpi443cLn0z+Z6cmpyCM4GM5+&#13;&#10;vPUD39M0gLFjkls9j0PFAEQOFxnJPvnnuPpUQGMAdj6n147VKF2gY5AwB7j2457GkOThecc5Pbj/&#13;&#10;ABoAbyvTkfkTkcD8uaQFgTk/n/k9qU/McHnPr39B/X8fUUpUkgEkH+R96AGkE7snBAz9M9P5+tN2&#13;&#10;8g/5Hbv0z1/rTx69/Tp9cf56dKc2MFuxP1z+GMH8aAKuxcbgMgg9euPzHv7e+KTb90qMk/5/P6d6&#13;&#10;sKAqgdeOOmfb9agdQR24z3HB9x260ARgYwFGBz7+/QdfrQMDgHA4xxnPTgevJp+FU8nAXv6/hz39&#13;&#10;f/rU8A84HPHOe3t/9b6UAR4ABYD2/L/Oe1RscgMTgn39Tjpn8alwqEggk9BnoR7EfpTVTdle59v0&#13;&#10;4oAfDCHcnr26Y5HbHcY7/wA63bS13EKuDnJ6jJ/w65ptlapgNjJH8PXr3555/L0Feh+H9Ee4mRtu&#13;&#10;ADyD07Y5oA//0cLy5Iwc8AduwOe1R3h86zeMk/Mh7Z+vHvjkCu7m01CuxF4Xj8j/AI+n4Vzd9YFE&#13;&#10;IIwAOv165AP50Afmt8ZNMNnrMrYwkgPX+fTmvAYJBbzDbwAeeO/rnjPcjGa+6fjh4b8yFpkTkH3P&#13;&#10;+fxr4euoWhuORnB479P8etAG5KkkqrLnrjH6ce/4VWmjMoLZ4GQeMnn+vH1+nWrtpie23tztXHPe&#13;&#10;qcjIrEHk88emO2O/qfrQByGqwqpLMcEY6evp0/KuaYjIH/6/xrZ1W43ts645rCyB1BoAmTA68gfr&#13;&#10;itDTpjBdRMpxg/8A6v8A9VZi+3JIqdS4IYE5z15z7f5/UUAfsx+yl4oF3pMEDSZIA75BP+e9ffAO&#13;&#10;UG3jI9D34J5/z/Ovxt/ZM8XC11OK1kfBLbcE9yfwPHT/ABr9htOuFms0kQ5yOw4PfgcUAXCpIAU+&#13;&#10;2Aevpx/9f8ac3JwevOfwHT1/z+bgucqDnPOP59/f/H0pjjOQBjr79jxQA49lYnHr+pI+lKgBxngk&#13;&#10;/lj0/lTdoUkkHngsOOfX/wCvj8akXjapzkYPY5P+elAAABgcg/j+g/x+tKrZIzxjJPU8Hjnr/wDW&#13;&#10;60HG0buMfw5/ljFKPmX5R+eOnTj/AD+RxQBHwSMnBB7nr6/X604Ecc8HJ6+np0/H/CghgC+fvZ5z&#13;&#10;+Xvj/OaFyThecD35H5+lAC47HLHj1x7E9qMsSO2PQ4wfcY7/AOFAOU2k4I55H5e+DilUgN1zj06c&#13;&#10;9aAHH5eeuMcf/r7031YnoO3Tnp+XtSnHHY8jscY9aZuwBuGGyfr0/l/kUAK+ccHkDt3zjjHH1x+N&#13;&#10;eDfHnQjq/hOeMoGOwjkenaveCMgheO+f8/j/AJ4rjvGunDUdCuIQMkKzfUj19aAP55PE1sLa/mjI&#13;&#10;O6NmH3cY5+mOP51hK3ysZDknPGex6YH4civYfjPof9k+LL23UbYyzOvXof07141DlQAOAR6jJGP8&#13;&#10;/wCegBg3a4lYpkevt/InmsmYncQehrpNRibAlHAAxjrj1rDnaIDGMkD8hwR/nNAGXJw3HQVGDn60&#13;&#10;5jlicdaaPfvQBZjcYHPSvpr4DeJU07xBZwyu33xzn1yfy9M18wJjIr0TwBff2f4hs5hnh1HXI68D&#13;&#10;p9aAP6EPD0KaloNvMo3llHToOO/vWTqmltGWbbyG78fTr6ds/wBak+Cl2mr+DLeQHOVDcZ64HU+x&#13;&#10;r0DUtM3A9wwOPf6fQ/55oA8VcNGSjYAHPPXnnp9avWl4V2qSAT7kfXgen6/rWpqekvGxcDpn2/LH&#13;&#10;8hXNFZFlG7I98flj09T/APqoA9As730II46HqRx/+quqs7piQSc5/X8fXjuK8qt7hoyS3TPX36ji&#13;&#10;ur0+/wCR8wJ+p9f/AK9AHpcEwyPTnPbjHcVeBLKMHGfbn1yD15//AF1y1rdh41bdjv174/CtyCYd&#13;&#10;M5H16kdh1oA0AAwGD+fUn1HTj1qTPUgDI5461EjZwSTgZ/OpcsQTgH8s4P8AntQA0NkFj347dfw/&#13;&#10;TFN5HU4B9ePoT/n/AAp2d24kYH8sdPyzxRgZAxkcdPb1H/1/yoAUHGMcH1Gecc9PpS5P3scD/Iz7&#13;&#10;H8qaCVO0gk9ODzgUZ5JUc859/wCY/KgBr7jhgMD6fqCK8U+NunDUvCM8RGQyunP+0vH8h/OvbAMZ&#13;&#10;yCMc9ePp/hXB+P7IXnhy5QDIXB69u/r9D9KAP55vFFvJaXFxAy8xs6+nKnj1yPeuRtmJiO5skn9M&#13;&#10;Z57ivV/ihYS2viXVbZ0A8u4mXGOnzHH+T+vSvIoSwYYJLcge5/8ArH86ALWnxw+eWlIABIx68e3H&#13;&#10;0FZ13GDKwiU4PPTp6j8KsxZNzgjBOOTk9Pb863p9OVJicZ3EleOvt+Hv35zQBwrRlTlhk12Gg25k&#13;&#10;jPGSTxx6e/8A+uqd3p2CSvOSPu/TkY5HHfiur8NWqqoBBIP8uooAo3cYjJjVRxyffjk5659vyFfe&#13;&#10;P7GeoPb34g6KHx/Tv3z1/OvjLUNP3DcBjaT39+o9K+iP2ZtXbTPFa2iAoJSp69CD0x69e/8AWgD9&#13;&#10;somIwTjB7dcf57gVeSXb8yDJX8eO/TtWPYyebaxS9d6jv6/59vpV/JGVxggf170AdXZXgZQrn/8A&#13;&#10;Vn/9ddEsm9Qx5z+tefW8pXHPI49MdeD27f5zXU2lznLf05Pfnn/PP1oA0Jk3DAGf0z2rnruEjJI6&#13;&#10;5556dMfhXSswC9M5/r1rKuVVs55Pb8uoH9KAOB1G3H3c5z+PauF1BOi9Dj+XPXr357cV6bfRZBRh&#13;&#10;kdP8f/1ev1rhtTt8rhR1GeO/HQ89aAPMdStxKrcY4/8A1e4+tcXOhibAPTt0z+HXrXpV7EVyvOec&#13;&#10;fT27dc1xOoRBi2B0B6cEcfpj/PFAFe0umVjg8/X8+v1/+vXeWF9uxzyfX37/AJV5icxnB4A7gfjW&#13;&#10;3p9yynO7OD04xx2HoB0oA9lsrvOBuJB9D06Afn6/4V0UU6levJHOfbr/APWrzOxvF+Vc9B19ce/W&#13;&#10;uttLrcNufvD25J9v8KAPz9/bZhYWvm9cXSct23RHOD7/AONflrqUex97HIOc+/OM49q/Wn9sq2Eu&#13;&#10;hSzIcETW7jnuQVx+vX0/Kvyj1ONi2GHzjqe/XBz+X9aAOVJJIBPI/H/9Vet+D5F+yheq45z9PXp9&#13;&#10;MV5UVy4A4yQM+n+favYtEhgg05IrYZOB8x4578e3b60AdVDOI7hZFJCqMH3APAPv0+leyQ6zHFpy&#13;&#10;KjbywPzd8Y7nrwf85r541Kb7OV8h/wDV8nPQ4PIH0/8A1Y79JZa0ktsUU5ywwvQjHpnqPr9KAPf/&#13;&#10;AA5cyXJ8yQ7o2zuJHUnuD16V3tvai5v9PlmHmRpLhWU/d3Hgn0we+K8R8E65HC4Zc72OdvGG5wMj&#13;&#10;/Pvya9ssr2dHgmYbSkoyFGMZI5Oe2P8AOaAP0Q+HZMnhu353bCVJxn7vtyeev/6q7oZHGBg9/r9D&#13;&#10;/WvOvhlIJvDiswGBI+O+Aeevv/npXo4GcEZyR1HU/wBKAHISFxjGfy5/yO3Q/WlVi4JXr7dCOOKO&#13;&#10;gODxx0zyOue9NZfxycduee3HegCXnI54HHX8vp2P+eHADcR0PT1/wzTfmyOOc5/Lpj68Uhxgc/X0&#13;&#10;+nFAFyGUo+7OAB34/wA88f8A6q3YZlk+7wfwzXMbguCw4P6H69/TFaVrcY74x29x6/8A6qANKZAw&#13;&#10;3AHAz6jjjn6/z+grl9Rti+cjO3nt+J9v1rrAxYBs+p6/569v85zbqEFMZBBH5/40AeR6vZlkJH+c&#13;&#10;f/q5z6ivL9SttrvxgDng9/6j3r3XU7VfmOM547Hkdef5fWvNtXs8MV24Jxj+nT/GgDxvU4FZWDKe&#13;&#10;O/b2/wAmuTY7JCRxkjpyB9R9fevTdQtSuVYZIPtxxz/TtXBalasCWTnH9eh/z+lAGppV2Qw5wR7+&#13;&#10;3r3PTp7V6fpV6PkYNjPqf8/jXiFpPtO0EkDjP+c9RzXf6VfZA65HPH9aAPc9MvBgKhIJz06Y/wA5&#13;&#10;/wAa69JkZB1AP4cj29sV5RpV4cKBzz275GOn+f1rt7O5UqNowT0H/wBb/P1oA+a/2qbsQeFb35gC&#13;&#10;bdck9OX5Gev5e/1r8avGb7rqZg24bhyR9Dx6j/Pfn9eP2tbjy/CN45YjEUS9Txuc9sdfyzX49eMH&#13;&#10;Mk7Z4YHkfTp/hQBw27J29+K9D8NnybZZNpOEkYDBHIPGPb3rzxFJ+VR7fn716j4WtmktCFU8Rsc5&#13;&#10;6jdg+xH50AKZZ7xjHIcx7iAMYAI64/Xn8azltUE645Bbt6Z6f4/pXVrpkoXeNoiLfeGME+3b+tV4&#13;&#10;rSIXKYGAOSOvY9T6UAWPJWGyRQMO4xxkEj09frTfC8S/8JRpKsu8m4i78Hnkceo/TpW3JETGqIuM&#13;&#10;A+p5PTGQam8K6bN/wl2lgAh/NX3JKnr0J9cD9aAP29+EcajwLpRJ/hP4/NxnGev59K9UXvjqcdO/&#13;&#10;r+AFeZfCyFLXwVpSqQ4eJWPUfNgZ78Z7V6UGON2SPocY+n9aAJCcMN2Bx6e3pSZYqSgzg5HQ/Q9a&#13;&#10;ZlgxbI7Dp020o7PnI6dskd846/pQBeRsp835fXoT6f41mXYBQsTjHOe3/wCoH/OauLuHqP8APbr9&#13;&#10;KinAbG4nnrz+fNAHCapGGBHGMH/ePPP/ANevLdctSFIxxznPt1Ar2a/h+9tA6Y4H8/8APHSvOtZt&#13;&#10;85OOn06nuQfbjHr7UAeL3kXllh1Az6Z/n/n0rDmA8xj3Pt+uT611+qQlZTgEZ49uP89a5iePglRk&#13;&#10;HPI4x644/OgB1lP5bKq/KQT35+n+Feh6PdAAdufTp6+mfb868wVwkvAzj+X0x1zXWaTcbXXcNpGR&#13;&#10;24/Hv/8AWoA9t0m7UhcE5HA5Hb2/z/Su8spGKAAcj/Hv/nivI9JuyzDjI6DHr0r0jTrn5VC8Yz17&#13;&#10;Y6H+eP8A69AHTnlQ3Tjjgcj0rxb446itj4QklYkbA8hwR0jQ8456fWvZ0KBQ3HIz7j2618qftV6w&#13;&#10;LDwRfjdgCymA5xy/ygZ5znp+fSgD8TPEU7TSGXqZSzN06k5x9a4wv1B6/hXW+IJQHKDj15znnHH5&#13;&#10;A8VxpbJLevFAHS6GrSTlUAz8q5/HpzxyK9Gh08XF2RKS8Ubc+mPp0+lch4Nj33JYjlnUcjrjk/lX&#13;&#10;pdzCIhJK48sj5ioBG4Y6+3PA4oA5xbWJ9QgiX50Ix1wevOfwFb13MZpkgQfcJ3Z4wec46d+OnbFV&#13;&#10;LUwQubjo/QDJ59/pjoPxq/aWxEfnXJzKxJwOuQeB/n60Aen/AAdiuG8bwXUbKXsYZHHmNjDFcZAP&#13;&#10;1OBX7SeH4Ba6JZWykkRwRqA2B/Bkjb7HPA+vXp+SvwE0P+0fF8jS7SUmihCsAPvsAcHucDp6V+v1&#13;&#10;uiR7ljLFASFJ4JA9cZ54/KgCzvAwOhxnHv705mDAkNjHI9uP6Z5phHTBxjHOf0OKkO4fUc+me4oA&#13;&#10;qSbTjAwfT6+1Zt2pwAOD29/w/HP0zWu2ASep4/D2PvWfNhiSgxkdOeP/ANfH60AcJqsClWGNo/Pt&#13;&#10;/nnvXlGuWwwytyT39u34f57mvatTXPGMdfcYPt/nHvXmOt20ZJUL938c49fx/SgDw3V4jFIcdD+H&#13;&#10;+Nc7uct8vPT6/l/nNdlr9uSSW5/x9/bj/wDVXFMhUl3yAegz29Pf2oA3bSQqRhun1x15+n8q9H0W&#13;&#10;7bgdu2Px69K8stncAAHkcZ/xrvNIlPy4OAePTPfGOv8A9YUAe36Jc5ZQ55ycZ9v89q9KsZhIF2nk&#13;&#10;Hnv9cd/6frXjeizn5cHB4B57Dv6fnXqOlyAAKRnp349x/nigDqV+UAA5APp1/wA4pwZRlScn8uf/&#13;&#10;AK1CsTjB9yeCPb6UPnaMcnn3/wA4oAUg9c5B685zwOlBxtPOCOn+fx55/ClGccEYGBj19P8AOfeh&#13;&#10;mAHBwD7cYPXPNAHnXxM1JNO8MTncUMuFyeBg8n9K/AX4maxNrPiTU9QmbcZJ22nr8vYHuMYxX7N/&#13;&#10;tNeJRo3g+7ZZNrJbyY6A5f5VGT/L/wCtX4Z67KWkOepxk/14+v8AnmgDln9Tx+Fdp4H0+W/1qBU6&#13;&#10;J83+efy/xrkVUM+T/jXuHwe0o3Wq/aMcKyqDj3B/X/HrQB9SaVoxtNLt7ZhnMYOScDdnce/pXOan&#13;&#10;GIWBXlgAd2OScdx7/wCetej6jMkcht4RlTxx1HHI9s1yM2nNdSmSdjuU9CO5Jz+X9KAOKjtmkmG8&#13;&#10;hQT07n/9ecV7p4FtVmv1ncBYosSKpxgdh/8AW4/nXlM9r5N1GsWSecc9s8gHH+fevdfhZpUmoXxj&#13;&#10;QEhmQeg2jk5OeTx2oA+oHt/Lso4cghEAGM4Axk5/Pnj9K4HWYQqs2cE/j15xnGP/AK+a9avIS0Rd&#13;&#10;wATjp6nGB1GMV5lraDLgAcd/r/n/AOt6gHk9yyidlAOSe/Ocew/wqa0lXIUjrx16njH+P/66fqFr&#13;&#10;g4A5yf5dx7n/ABqtErK4KkgE/Nz1/l9fpQB2unyHO3OCP1z175/HHpXpekyDglsg4JHOOf8A9WCP&#13;&#10;pXk1hIU2jPP07Y6f5/KvTNJlDbMNgHgdOP5nmgD2XSmJRO2Pr1wOhx0/z2rpkG5Qc5wOOO2en/16&#13;&#10;4fSpidjA9e2f6Z98ZNdrasWiHGCw29cYoAtptJBIwfft05H4/hStjJyMAng9z/ng/Snbcsf68qAe&#13;&#10;+PX9KUE7d/UHB7fTr7/5FAEaj5gCcg8c+/THt9KccNt7YyR+H68H1qRVbeMjB9x6/wCePemMBuHI&#13;&#10;A+mOmevfIoAZnBDDJz+Az70c4/d5I5/DPcjNO+6wz1I5PH1wfan7FJz6fzHYf5/CgCFUCsCxAx79&#13;&#10;RijsMHgAeg57ZPpnv/8AXp54AzwWwevGT07UbskHGT270AQFTywOM4/+uf1yP65FMxt4bue/bHYf&#13;&#10;WrIAIPvkc/T9famMcYXPQ9sc/hj9eP50AY2sXiWOmz3LnaI0c8n1GBxz09s1+RXx98SrrHjCW3V9&#13;&#10;62m7d3Ad+SSPUA1+kfxl8QroXhmRiwXKsW6ZCgHv159/rX4165fHUdRvb+Zsy3MjN6nBORkfQ0Ac&#13;&#10;brFztRtzYJB7jgdsH3z/AErjdNtpNR1KG2iXLzOB6EkngA1b1q4MrY3cEtxz+ee4r2n9mvwafFnx&#13;&#10;H0yKRC0UD+YxwMAL/j2/OgD9kv2afh7pPhHwbC9pCpmMKIz4P3yPmOO+a+s7XR/s9gGMeCRyT15x&#13;&#10;+Qp3gPwlb6R4dsrQRgbRvLccFh3/AJdq7nUgDEIoBuAIAJHB/qfWgDzPT9CRZDKUydxY5HoM4P1r&#13;&#10;l/HCqNOe325AUuQv97v+vHf3r2+GwaOBnddzEcAdh/8AXry3xpCIlfzl3goxbgDDHvQB8xzu0Uxj&#13;&#10;AwY4lUYwMvKdzHv0FdDpZ3YwCB+vt2rkrq4kuLxVc7iuGOPlPPQHnnA/pn1rqdNbBTjGc9eenPH+&#13;&#10;fyoA7SE5jA646HIxj+oPtUzZ7HAPGR/nH4/zqCJ/lU5xnP1IGf51YT5icHBH4Y/X8eKAGHccHHTt&#13;&#10;jP8An6/lT1znbgH6/X07UmMLzg4xn0xnP+fy+jxuH8/r6evTNADeuccY4/D8v88mmjgAA8+nfHr7&#13;&#10;Z/yaduzwTk+2R/n8f8KCvzFXcEHH+Qev8qAEOCoBIOOMdOtR46FuM8Zz2qQZJC46fhjsO3+cUEZ6&#13;&#10;dR+XHp/nFADQwAyOQO/49M/pTdwwQODjj6H065pSCc7jjj9ecc/nTTuUjHU/X8cD6/rQBTncsD2z&#13;&#10;x15P+en1z6Vizj5WJORjOAa2pgcNxjH4Yx6/X0+vtWVOq4IUggZOcdPwoA5i7x5ZyckY7Zyfrn9K&#13;&#10;47UtyKTyMd+x5zzXbXigBkY89MY45PH+feuL1JFBII6ewOOOmB3P1oA4y4zkZIP5n8M84qe0PZem&#13;&#10;T06Z4APrUE4DuyE85/H/AOt04Jq9ZjPJO0nt2A9cdz6mgDetW3EE8/Tvx64/ziujtAzEDdnI68H8&#13;&#10;vx/rzXO2vBHb6E/r9Pb/AArorPOVTOM8fn198UAdlpxA4HGcZ9SOh+n+fWn61qUWl6dLdOdpVeM/&#13;&#10;lz+PfpUVoxWIfLg8fl2z/n05rwT4+eOINA0KWCOQbmT7uepPQc/5696APh/45eM5/EniSWz87dDA&#13;&#10;ScHjLH05HQV8+31wIYyoPC4Oc4/L9K2b57u9up765bBlYs34+x+vH/18nh9akCjyt3K8njvnjOOm&#13;&#10;M/1oAxJma4nESjeXbHGT17dOv8u9ft3/AME+/hC+m6DFrl3aDzpzvZmHTJ+UZr8pvgJ4D/4Tvx7p&#13;&#10;9iU3wLKGfA6jggD2459K/qH+E3hGx8F+DrLS7aIRssY3YHU/WgD0hUKBYUOSBgY+n9K1QBDCN3Uf&#13;&#10;rxjiqtpDyZG4xmiWQSMQeR+dAFC7lxE8hOAAf5f5FfKPj3WvtmotDGcop24zxweSB2+n0r6K8b6o&#13;&#10;mnaZLg7CE4+p/ma+PL+YzXLzuQc5POP8+/8AnNAFSQk5LZIPOemOw5Paoj064xwPqfX/ABpxUnGM&#13;&#10;EDjp64/x5phUckgjPv69frQBAxLZwc5HQY59B79DniqUuOVOR146Z6ZH/wBar0u7aTnBH07H8utZ&#13;&#10;1x03ngDJ7Y6cj8eBQBkSPgFRz+PP9Kxrxwqk5yDz+P6VrTEEAc8c9/yGc1iXbLsHGc89M/gfp6Hi&#13;&#10;gDn7tz5jMMkH0GScnnGOc8/WqkbKBtz+AP8AP/P8qluDvkKgZxg4449MkflUcasTjIx6c/l/npQB&#13;&#10;owfMMtkj8ue/PStKIDAIyAP09cHuPb/9VUrdTgbTnn259efwx9K140Ibb1KnHt25wT7dc0AalqpO&#13;&#10;wYyR/P6f5/Ct9EAUHdkHPY8/5FZVogBAIGARnPt+fNbIwATgnP48nofpQAoG47cYznt/kZ4pfVyc&#13;&#10;+3X6/TPFO44x359foee4oODlVOc9/X3P9aAGkkErnj/PSgg7s9Mfhnv1p4xxkj+h9OOn4mm7CDgH&#13;&#10;k+v88e9AEbg+wH8/UVHtXdjIPXn8OhHP+FTODyynj254I/z/AI1GeFGev5/n7f570ARjODn5Tj8j&#13;&#10;/IfjVDUJ47O2aZzhVGST6c8n3H9atsT6gdsHH4Cvnv41eP4vD2iSxI21yCBg85Hb1+mKAPlf9oX4&#13;&#10;kPqVxJo9rNhAcNtPTn/Ir4z1HU0toXGQxb+ZHH+f/wBdb2s6nc6vfz31y5JkYnB7ZPbp0ry/WnLT&#13;&#10;YJ568e/+etAGXdTPczF2ORn/AD/n86+kP2dfhddeN/FFtcvFvtoZBkYzkgelfPugaRca5qlvplsC&#13;&#10;zynHHYDrmv3D/Zg+F0XhnQLaVINsjd/fB5+vr9AM9KAPuP4S+E7bQdPtLSBVBRAp6Y+X3r6We7t9&#13;&#10;OtAqY3Ngfj3ryvwusVhB5spyR3+vXv3qd9Yk1PUvs0JyicE9uP8AP+e4B69pUm/dK/IGev8AhXhv&#13;&#10;xj8bNBAdKs3xLMNoIbG1ehOPf/HnFeja1rEeh6E7s3lkIcnIwPQfjXw74g1m61jUpb+4fJcnAweF&#13;&#10;B4H0oAz52LOM/MfYZ46/r+FEZG0HOenTqR/nsDVXcWxg444B7c+vX3qVSzEn6Y6dh1/z2zQBYL7V&#13;&#10;Kkcc49qxLuQs5xxnH4D/AD79jWnM+RjGDx6Y5/z19qxn+/jqo68ZP4dBjPT6/WgBYgTj0GO3X09M&#13;&#10;irqgdOB6ccccHHSq8SqOewP1+mPp6/pVnGcEN9SD0xwceufft+VADW+YgFsj8e3sKQgkY5OPbqc4&#13;&#10;7HHoKMH1zjtznA6H/PrTzxt77gc+20jg/h/+ugCNivQkkEH24/z3ppYYODwuM+/pn/8AV39eg3zH&#13;&#10;IG4kf59aFO5Tzx246+uP8/40AJwQCTz1wPz7/wD66OchScAkfdOeeOg680pbqSMgfz6/j/nimktk&#13;&#10;9cHPAP8Ant/ntQA0g5Izyeufr9femBmHGeuP07/hxmnMgBOckcd88f57UKoPfAJ6ZzhTx3x/h7UA&#13;&#10;QL5hOCcjJ6c/nRsyWHzAYH5fXHXnkY/KrAXADHoPXp165znr6GoghB47D3H0Pt36fh1NAEYbaT3G&#13;&#10;OmR9R+lMlIJJXkYJyOcdvfA9zVjB52deSefb1/w/Kqb7lyCOcfU9eB9cc80AVpmz8oIwf69xVnT0&#13;&#10;Zpht5UEH8uTz7VSl+8AAQDz19OuP8a6fRLbdjAwffpx14/8A1UAd9pMHlwjJznP5E9Mnj9RmupgX&#13;&#10;AyOD+I/LOP8APrWRZqVXG3kAfgM8/jW3GOig5PPQnJ/z60ATFo1UnOF459PXjjtXx1+0X8Xk8Mab&#13;&#10;LplpKPMdT0Pfp0/H+Ve4fFDx1aeD9DnkdwHCtjtnjnqRX4w/Efxvc+Ltbnvp5SUyxwG4PQH8v/1U&#13;&#10;Aed+Kdeu9RuZ9QumLPKSw3dh7e1eRX97JNK5Y4z+GfTrmuj8RamGYxRtvBHfnryDz0/SuLA8w9Pp&#13;&#10;+NAFvTrC61C5jtLZDJLKdqgDkk8V+5n7D/7LkeiadD4p1+2BubjDHeM4A6AfTvXyb+xN+zdc+ONf&#13;&#10;tfFOsWxNtCytHuB575/z+fAr+iDw14VtNA0yKxtlEaIoGAMYAFAEKWMOn2YjiUKiAKuBx+leKeLU&#13;&#10;E/mTy9FzjPIH/wCqvctXceWUGSF/T3r5h+JOsMkRsrYbmYjdj+HJPfj170AfP2rT2d1q4UQtPDE2&#13;&#10;M44klJ4HT8Se361Zv9Qa2tP7OQKJWbMzLxz/AAqD/dXpWVFm2k+256kiIH7w9XHck/wn0GaosWY5&#13;&#10;JJLc9+o56/kaAFkcZGBgkdTjrzgg9KhVWAIJxn8uRnHP+fenswHbBH1/OjPzMFOTt9e+ev6UANYA&#13;&#10;gOOo6enXuP8APakJx/DwOP8A63apSCOOSD+nHOaZtATaRz7jPI7dvpQBEzEr0yQev06frimY7sMn&#13;&#10;JJODz25Ht15pcEHAHB6EcdfX/P5U7yxj7uMZwT7n0+v+TQBC58sE9QM+2D2z15xVdepBGenOM/jj&#13;&#10;071akzghjgH1PT/DH59KZDEZGHGSfXnB7dunrQB1fh+AyTj5WJ47cYHXA/yM19GeHrbyIhuXAbHt&#13;&#10;1/z3ryPwhpuXWRkwT3zj/PFe6WCEKhHAwOO4zxwf8aAOjhw2Mdj/AJ/SrRY8+o+hqghYADPHr6du&#13;&#10;PzFEkvBweOM9/wDDNAEF/OfYge/avIvFeoFUKsQvXA5yfpXfapc+UjEvz1/D2z09jXhHie+WRz3O&#13;&#10;fX8vp05xQBwGoSmaVgxJB47/AJcfnWURyd2cevp35/rV2Y785OM9CP556j61WbaQPoc+2D0zx+lA&#13;&#10;EBHHzjG71OPXGT/SjaBnt3+nt+HqaeQFwcZA46jP+T64oOcEYwSBjnH/ANf6YoAj42swGc44HOPy&#13;&#10;7Y/wpCBnngdBkds+3epW+b5TyRzx9c465/pUZC7SzMSox7Hr1I6cnpQBEy4bJ5BP6dvbihQc8knH&#13;&#10;+cE1L90dNxPB56cnrj6/56UA7c+nXHr+ec/hQBB5ZYBSD359ye3p1qMhuGHGcj259D7Gp3AxgDAI&#13;&#10;6ntk/j+GajC5Jycdvz7e/wD+qgBoxknAwe3+eaay87Rz27ce3FSFdqjPGM8g9fQfhn/9VDZ4BPB6&#13;&#10;d+35/SgCueCxIIB49x/ntmsPWNbttLtHnlfbtGfTP0q9q1/b6dbvPcnCr7nj/wCt64r4W+MvxQk1&#13;&#10;GR9M0yXCkkMyEjAz09qAOe+LvxSudau5NPsZmEIYg89ueO3+etfNN3eJH84OCc9+Dntxzin6jfBQ&#13;&#10;WZ9zEk8nnH+PbH19q4u7u2nbJPA+v4f/AF/5UANuLlrhy7HnnjoKuaNo17rt9HYWMZeVyOnOPc+1&#13;&#10;VdOsLnUbpLW1jMjsQAAOTmv0h/Z5+CsWmW6apqkGZZAGdmHYfwg59eaANX4H/A+38M2EWralBmUr&#13;&#10;uYkfeYnPPsP/ANVfSq6pskMCygIny8EducD0GKi8U6nLawjTbI4dwAVU42jt045/nniuV0nT7ie6&#13;&#10;WJ8tnGQD2/8Ar/8A1qAPo3wCs2uXcFvbIXiVxkn7pwOp6enX8O/P2fpnkaLpwSEYAA9AWb/IryD4&#13;&#10;U+Ev7J0xLi4G13ALccgHlVHv+P1rvtbvQF2IAAMYHc8dv8aAOZ8Q6q0gkmkcnr3P6D8cEcV85eKd&#13;&#10;WeabCH5T/U9f8+leg+LNUMSlVbHXv149Pbua8K1O6E0zHI5yc9evrQBlzvuOXwcenr6Y6j2zVFwH&#13;&#10;wAORjp2/H19anwed5/L/APVjr1/pUYOTyOnv0z6/5+lADQMdSeBjr/j0/wA4oZiQfUen0x6Z61IF&#13;&#10;AGATgjrnjvnk/TNQyKTGcnP0HT3x/nPegCPoCmckEYwck9f/ANXNOzkkkEDk8jn/AD6UqxHBycAe&#13;&#10;nGPTvj8qfIuPm6ge5ORnsfrQBTyGKjOQO3cn19/8KdszjbjJ4H9fXpT8bnGeAc+uR9eT0qRQWfuO&#13;&#10;fp1GOOnp/wDXoArkYxtOQeuOMfU/hTGG1cjLE+mDn2P9BUxXagySQcHI47fX9cUx0JwDnBz7cH/P&#13;&#10;pQBCfmHThunByeeM8/yNO52+YO3HHqOvFL8y5GOT7/hxUUgZRyc+wPr3z/OgBRnPpknHOfqQO3+c&#13;&#10;GkZiM45/qRnPr+X9aUgscsOv54P9MdKHweQePYc/57dKAIifu7uCc9BwOeOe2e3FNxu5Ud/c5z/n&#13;&#10;FScgA8knv3wB05xj9aacsM8le+OPx+nt9KAG/ulcEHA79sD19/8AH8aUNngkDA9cHnjn+VHoQCSA&#13;&#10;fqPr2OegpvzjqcnGPfnt+Xf6cUAIfmI4KkDBH0/H+f8A+vWsbXc43A7ScZ246eoOetV7a2eaQ8ZH&#13;&#10;6D8P513OmaaWKqgJY/Xt3oAsaPpbTyqEBIGD35HavefD+iJBDygP5dv61h+GdDVf3rgk8evpxj3P&#13;&#10;tXrVnaiFBxkdv89qAP/S9YudObkhcj165HsB/OueubIFSVXgj04JyOP8MV7DeaeBldmQM+vB9f8A&#13;&#10;9VcxeaYDkEZyO3QY68/hzQB8qfEnwqmpaZKNmSF/PvjPf/8AXX5eeL9POn381tgrsbP4+v8An9a/&#13;&#10;bHWtI+0WjxOucL6dQf14r8qvj74al0jXnZUwkwP/AI6eOw6d8/hjmgDwLTLliDHngDsehzjJ9qZq&#13;&#10;IaJgy8A/T+n9D3+lVbD5bo84AJ5yR+I+vpWxqMeQNxI3dv5Z7dOaAPN75W80swGTjof6Vm9SOP1r&#13;&#10;odVhxIWUcDjr1+v+eorGEeeMcfnjPp+FAFdfYZ/GplG9T6DOfy/CoipBB6YrRt7dxEXwCST9fXn8&#13;&#10;PU0Ae1/BHxB/ZXieyDNtCsPwyTjPrnPWv3f+Huqpqmg28zEBiq52noT69+tfzqeEp2sNat5c7drj&#13;&#10;8fr/APXr9xf2d/E8eqaFBCrHhR378de/T2696APqQk8cDr04/DHPT8ak2seF5PUe5x/T1qJGLA/L&#13;&#10;jHoccY9/0pfkI55x6+/T/H+lAEhAQ5Jx6n9OO1Io+b5WzgjAxjI9s/59KcD/ALWOn8uM/j+NHocZ&#13;&#10;H4de4xznj/JoAkDlgOewyc5zj8u9NO4fOwwTnnPXj9e9GMY6E9s4OefUD+lIdrdOgz/n/wCvj/6w&#13;&#10;BGy5IA4xn8c/lUg+XoPyJP1+v+fem7uvcjv+vf8Ame1Sd9wwCemDnqM8en/6vSgBGjA4TgevSmgH&#13;&#10;IboOMe30/wAe9LlT2yV/oetPZhtO4kgnp9Op5/zzQA3JUAgY57YwM/jSDOQoGCDjnuT09uPSmZAI&#13;&#10;xwQfU9f5U4A4+YYI689M9vx96AECjPPT34yP/wBVVbuFZ7aRCvEq/Trxzn/PFWt23Prz9T3zmkZT&#13;&#10;gjOD/PuR/n+lAH45ftUeHGsvEy3KDy1kynX88/8A66+IZYzA5QcHk9c98DA/z2r9T/2wPDGbZdRC&#13;&#10;ZCSAnPPDDn3x/Tp6V+X2qQ+Vduq4wR0H+f8APWgDPvmQ22xiN56jnua5Vo1LYbgAf5xXTXUbMo7E&#13;&#10;rkEdx7A1zEsbKxzkYwcexoAzZgA529KhqeVQOc1BQBLEMnnpXT6Qoinin3ABTn/9ft/nNcsvBHcV&#13;&#10;v6cwdwrMQByMYPPfjHegD93/ANj/AFsar4PRDIHKjAHfj2/zmvry5tFOWZeABjv6/wD1v8mvze/Y&#13;&#10;Y8QA2402R84c9eTggcf5xX6iS2x7jkjnn1PJ/r60AeU6lpySK/GTwfXByOSK861TS2jLbUIPHbv/&#13;&#10;AJxnmvdbqxBB4yMe5Jz2HpXJ31oJFZSAQc/qfTj60AeFyhoiOoxjPOMn2P8AjV6zu2DDf1OMf5x7&#13;&#10;89639Y0hYx8vPqPXn/PGM1xzQtC5yOQcD1B9fqMUAeg2GogsgLZxk/QcZ/Dt/jXW21+pxg5yPX17&#13;&#10;HNeSWd6UZVPfj3GPT/61dXZX6gKAfnPH49+aAPUoJ9x3KcHv/wDW/wDr1oBs855Bx/T/AD1/CuNt&#13;&#10;brdkk5JHrjP4f5zXQwXRdsZ4OPfHbg/Tp9aANTd1OOF7+/Wk+6eMYHfnoO9Rq+85Bwcdh+Z9+KUc&#13;&#10;qMnJz6nuP880AOzzx19DjjPTnrTscHnA/PjOOf8AOaQNh/lOc4Az1/8A1CkPPy4wB756f5/pigBP&#13;&#10;lXHHHP4YrD123a50q7iPeMjGPQev14rbXDFRnB5/H1H0qKeMSwsp5EgI64z7f5/rQB+CP7Qmn/Yv&#13;&#10;HmqJjb5sgfPJzkdMZr5oZtkpQ8DJ6/oRj1r7g/av0YWfjI3OwbJo3X3yjHJPrivh28V1mJ6Dj9e3&#13;&#10;/wBegCeByt6jq2ScjtwT6V6CloLxUkAKh8Y45Hf/APWP5V5sdyyRM/OGB69R/nvXtGh2itYRSA72&#13;&#10;RivXpux+gx0/+vQBzd3pzRbQOcc78dcn6cZ4GPTNbvhu1WR1RuvUH1x7fXpx+FdHPpRlUyLwB6dc&#13;&#10;Hrx6e9XvDWmOLxVAw278OeM89M/n3oAo6tpgiIaRfcDjP0/yK7D4QXcdj4vs3b7jnaG6c9wf8+nF&#13;&#10;bXiXS4Utxwd7d89D69+9ct4Qins9ZsbtcAJKOnoe4z/X/CgD9yfDlyLvSbWVTnKKPQ9ORn8PSugU&#13;&#10;8ZPGOQPr6AfrmvPPhpeC68J2UhOSqgcZPAHp+Rr0TBKn0H6Eev8AKgCRJAzAY5Hv7df5du1aVvMI&#13;&#10;nHzce/uen/6+e1ZKkbcqeRg89c/5/wAmnq5Xkng4xz2I/DpxQB28E4ZRtOQM9+ment+NOkYgcHOP&#13;&#10;8Ouf/wBdc7azle+c/X/PvkfrWv53mAncAT7/AOeMfrQBk3aF855/rz69Oe3/ANauO1GIgln7cdfy&#13;&#10;/Ou4mUNgqeg/Djj6+1c1qUIALZyQP89unrzQB5hqsAUKVGAODk45zyM/41w19CRnIyQcn8OoxmvU&#13;&#10;tRtg7bmHIA9zj2/z6dq4e/gGX3Dk+n+c8/8A16AOBlTP3RjkdPb9Pz9KgtpHiY7c+3oB6kity4tQ&#13;&#10;SSCCVxj9R0P+e3esiaNlYknJGf19v6fSgDptMvvKIXOMHoeecf54rs7K5B2joOeff/PXvXk1vM0Z&#13;&#10;GCSef/1gdvr9a6zT77DgE8HigDwH9rWFLnwpeSvwAsD9gBtcZzzyDmvyP1IozH5MFtwxn/PU1+vv&#13;&#10;7TCi88EXwQ4P2YkjPXaw/r17/hX5DakpXeF4A9OgB6fWgDkpHIbKnn/PQ16H4Tu5ih3S5YDjPXn1&#13;&#10;/pXnDnaT2/zzXZeGJ0hyScoQd3XPBzxQB1WqxR+UMHBXdjv/APX9PzrlJ9ZngbCvg+315APat7V7&#13;&#10;kCzIiIBOenHB5Of8+uOtecXxUMdg+XPHr+NAHufw51eWa4R8kxoTnB+cg8EfyP6Divp2x1uUQpOP&#13;&#10;uIyqJAfmPPR15PT2r4I8M372V0NjEbz1HbsOvvyf5V9R+H/EMFwkdxIR577UlbA2ZHAbHGPrQB+u&#13;&#10;/wAGpWPhp1bDYkyMHI+Yev8AntXsB5I7A+3A/wAf0xXgvwKnnm8PyrclN4KklPukbeMY7YGf65r3&#13;&#10;vYABx9ffnJoAcOQVxkf56dutKBnkDHXvnj3H8u9Bwx3AYA57c4xnqP09KQKOmeB79fagCQAYwBk9&#13;&#10;TkYHPT/P4+tNyAAeoJx34ye/+OaCSASpxnvnr7/oen+NICTnjBPX8v8APFACjJVVHJ5z7fz/AC/o&#13;&#10;amikO/cDyO3t7VDkOAW7Z9fXBx/n6UYKNnPI+v5UAb8EvmoCTnI9eD9PzFWJVBBOM8Dv/L/CsK1l&#13;&#10;CkDoccccZye3GP8APtWwJMrknpnt+lAGBfwkkkjJ55xx757Y9xXn+qW2SeOR0ycY9+fXtXqF5CGB&#13;&#10;UDJ/Pr/n/PSuM1C1LKVA4Ht05/z/ADoA8X1e1IZucgf5/QdK4W8jDgop4H+Pp6169qlsvzOCc8j9&#13;&#10;P8/n7153fW/znJwBjrj86APM7qN4JPlGCcn9P6YrS026KEbjgqPm49O3157VNqdrklun58fU/wBf&#13;&#10;/risGECNyy/dGePTP+fT/GgD2HSb47gp6DPXr+v+f0r0exvTKfm6Dn9evY14VpV6yHczYAzx6HHU&#13;&#10;fSvTdMuwVBJ3Y9f1x2744oA+b/2v73/il7uJW4HkAcj5eTg5+vXHSvyJ1t3ku5iXyS2Pfjviv1J/&#13;&#10;a6u1fRblAQd01sO/OM5/DHT8TX5YaoSLmUbs4PB+vOKAMVSQDkZH16Y6V7r4AsDcWoeQ4TyWYADc&#13;&#10;xAPceh/rxzXhQwAec4/pX0j8KrYz2y4OcW7fL6/MOO/fnGPegDWvtOkdEbadiBuc8H3H5+metYdp&#13;&#10;Yh7rasZJP14J6c/j/wDqFe8HRoDYLvAGflznuP8APesHS/DQF8JmXft3Zzj+f5f/AFzQBzU+lR21&#13;&#10;ishGCVyPXj0+tUfByRf8JbpzuMZcEkH+I5wT2/X8q7/xFY+ai28WQVyM4yAMZP55HvWX4M0j/irL&#13;&#10;RVIcqWfngjbjp9McfnQB+vfw6Vh4L0lQuwpCqnpyR/F+v5V3qkkAMM5z3zn8Tj9K5fwbbra+GtNR&#13;&#10;DkCGI8gZJKDOQBiusVcgqBnP+PP5YoAbwpxjj/69PGABt7e3XGcnr/8AWpvVw2cj889KAxHc8gZy&#13;&#10;cfh/iaAH5H3mPXPf2/zjilyTg56fTAA/+v6/SmEZGfU+v5cY/rSA/MCBgnPPXJoAzLmPChX5BHv1&#13;&#10;9j2x3rhtUhzn5fr6nHfHbpxzXos6D+I4Bzx6Z6cf1rjdUi3FiOMjnjv+PXFAHjOs2w27+SO57c9g&#13;&#10;PzOK87vkIY9Tj6Yz/nmvX9ZtgysSOnP9PTr7fzryvVohE7MpwRnrgf0oAw3bblhyPx/GtGxmAmUk&#13;&#10;gZPB9c8e2f8AJrIc5LBjjnkY/I8f5/CnQttcMcAAnBBJz9T2PUfSgD1vRrz5kGf6j6H/AD/hXpmm&#13;&#10;XPAXceeeMfjznn+XFeG6XdHABOSffp3/AF9v8K9N0i7LBFLcdcbuT+fp+lAHr9tMpQAkbse/tjj+&#13;&#10;n1r4P/bP1rytAvLUnAk8qLB68kscDv0/nxX2lZ3G4DHAx1xwPqePz/xxX5s/tm62zPDbK+7z7p2x&#13;&#10;nqI1xz1xy3bjH5UAfmxqbyS3BYnj+RJ/SsXq2O59PWta+mIdlyDk547/AOBrKAYngZ+lAHq3gG3L&#13;&#10;SIIsb23ncen3ev1r0S7tIDEHY52J8zdQWHYcjPr+nrXFeBbby7bzWPBjLAY9T6n/AD613v2XdH8/&#13;&#10;CgAk84PPPr+Wf50Ac7BZv5r3M4+RDwOgIHA+nzcfgelX4tyhIC2wlsseCcdevGOtS3L+apG/bErH&#13;&#10;nHYdOPfrn15qpGimWNWQhzycE7yT68cf4fTgA+uv2WbaS88RRPaJuZ7sSeY3OBED0Hv1JPv0r9TL&#13;&#10;cFIlVyNxAJP9cY9exr4I/ZD0Ty4LW9lCoVhuJAvO/ggAuf6fnX33ATgc49fT2/x6560ASBd3bkE8&#13;&#10;89PT3/z6U3OcnPTt9RjmpSdzHPGfz6/55prDIJ6YIHB6de3v/nrmgCu393r26ZPPrVWfIyrHrnoA&#13;&#10;Mex57VfXO0pjd04xzwTVaRON45JOev5fj2/yKAOWvoiVZlHI5OD/AC//AFfjXnesRtnBGSAeMdPc&#13;&#10;47Y/rXq9yuQVB5JxnJ9c59K8+1eIDduPKj6j6DH09PegDw/XrdcF1GMcZ+nOa82uozEx+XHOcZ46&#13;&#10;8d+tey6/B+7Lr6dO+e/+e9eS6im13wOp9cHH+fWgDPhlww5+Y5HPGM9sjP6/h611umXPlsB0yeRn&#13;&#10;Hf8AzzXFRudxbOCenYAY+uPat6xkKkDkA9uPz9/X2NAHtWi3IyNvReOD6dB7da9X0xwCNp3Y98f4&#13;&#10;deK8H0O5JVFXkKR3+pr1/R7olEYnB78/0oA9Qs33AIGzn3wMetXsAkt6+47dDWRYFWULnBHvnP4f&#13;&#10;/X6Vqq2QOeT9T0HQfr/TvQAwYKls5B4z+XNIzbVyozgAHnGPUe3196e2duc5Dc88df8AIqneTeRb&#13;&#10;yzkjbEhY8DkDsf8AH60AfnB+2l4oRLJ9MVsmWRU64bbGM+vQkelflfqM/nTOyjj/ADwK+zP2s/Eo&#13;&#10;1DxUlgjbljjMh7nLsSOP8/XtXxDcNuckH/63FAEIC+ZluQPTjFfVXwR0+byjIo2o53Bh1BU8j/PS&#13;&#10;vli3RpXCqcknHH1r7c+GNh/ZXh9CThmhbt0LE8/kee9AHoU92j3JyckAd+W4rUiiBUSEcuTu+nr9&#13;&#10;O3auSsJBc3RcOSFAOCOueg/+t/Ku2luMlI1GTtHynAPI54HoemPegDk7+2HmJnhR1bsffHY896+r&#13;&#10;/gTpieU92Byse7PVS0h4Jz0IH+FfP0lkJVhCISXIULjruP8Ajivsf4TaPLY6G9y2EjmICoByFQDA&#13;&#10;z7ZHFAHcX8HyuGPBBP4ep9K8y1i3aQkdevXHPH+RzXrl4iKp45GCTj9R64rzvV4flx97PXPr6dfT&#13;&#10;/PU0AeK6nb7ZH45Bxyf1H+GawYwhfAIGPTnp1rtNbt8MccYJwfQkdvX8a44Ao3TGM8Z6+3bpQBt2&#13;&#10;bYZCpPGSe4PfOee3avQdEdiRuOc479/YfSvNbdyGGAee3GCMdPx9f8ntdGmyQnXPTryDnqfx/wA9&#13;&#10;aAPbtJkGBgcnP5ntnqOn+Nd5ZybkGTux+v09R0xXl2kTDYqg4J9RnP19+c/gK9H06RmjByc8dccZ&#13;&#10;H5f560AbpOxSQPl/zz/X8u1KF5yTg/Xv34pi4C7up/w6ewxUgwcISTg/nj9aAF5OO/Prjrz/APq/&#13;&#10;xqMDkblOB3z2J+hpV+8Dn8uPwxSckbifX+ff6ev6UAEbE5UjIH9OOPepN2CAT0/r168f56U1WbBJ&#13;&#10;PBBz7/X6fShiQCoGSePbI9fpQA3JIJQ46dvzP+RSFgRwcj15/wA/hT2ILAYHT6npzz/iD9ajbcMt&#13;&#10;7AZ7njp3/AUAG5QOOPf8eM/5+tQPJhSwxnnv7f0xinbiO2MY/HHqevP+cVi6/frp2kXV0xwyIcf7&#13;&#10;wGMfrQB8GftW+OFNnJpkLktcv5Y2njC9eOfp6CvzsvXREeQng4PT6/y7/wD169q+O/ihtZ8XyxA7&#13;&#10;0ssqBnPzHqc9M9T6/hXzXqt8WiCPg5Hv196AOduH86fcD1Nfrh+wD8L2LDxLfQEJJyrMPlIUccda&#13;&#10;/Kfw3pcmq6vbWMI3PM4UAHr24/DvX9Mv7LPw2s/DPgDTt6EyRQLGBgdTycccn3IoA+jtIglvGYYz&#13;&#10;GmAGPAI9h9a25YYwx43kfp/n8K17aBYoztGzOc/h701LMtJ5rnC9fyoAoMiLCZG7j0z78ivm/wCL&#13;&#10;t/HBYOjyYaYiM7T/AAdW/IV9Pag6RWz7VAwvXngDr/n6V8CfHLWnn1FLVHwAOh67m5Jx7D9D6UAe&#13;&#10;TWs3ny7s4DFiMn34GenHpnt+NegaYcEHn045x7H36df/AK1eaabJhwQMA/y5H0+teh6QRuQ57A5z&#13;&#10;z6fhn/8AVQB6DbZbGTyMduPUfljNWMA4UjGcd/y+v8qqWuDGOPwJxj6/SrXbOM8AcYH5n3oAk6Ke&#13;&#10;SOhpjKCOnvgnPT/OfSlQ5Iy2MDHX9QO9KCSB3Ue39KAGY5Pp3xg8fr/jTxgHkgEcdfQelJuHI7Z7&#13;&#10;/T0xikPAC56dR0wD+HNADsY5PQ/r/wDq/wA+tJyGIbkD8efWmBcnrjOe2cfh/P8A/XQoPc4PBPP6&#13;&#10;fXn60ABy2d2Bjrx/Qc5prHg8cDv+PU8j8qf0GV7ZHXr+pP8Ak0wk5z1wOOn44+tAFS4wzZYEEZ9c&#13;&#10;HPTGOvPPT+YrHlIwSBxnj+v+P861rheu7qAT6j34P4f4cVlTKCpU9OOORnjPP1/TtQBzl4vzEng9&#13;&#10;8g4z6j2+tcbqKZxgZHcdD7fnXaXpAHJyAWxjv2JHv+vc+tcjqJXBZupz0weP6YoA46ZAwCk5wf6c&#13;&#10;9Prgfh9antsgqAMDI46++SaR1XcMHgdeOfUcc8Zp0OGIOPm7Hj8O/AoA2LINgZJHXnvx6/nXT2RY&#13;&#10;qApJIA9xj1J/l+Fc5a7Rt2jOM+nr69sZzxXTWuBnaM/57Hn+dAGzcX6afZSTTHYEXI7YOOM+g/zn&#13;&#10;pX5h/H3xu+teIjpyPuSIMWx/e7YPbj1r7P8AjJ4zTQfDk6bthCEnH6Y/nj/Cvyt1TUH1K/lvpT5j&#13;&#10;SuTzyTk5BP4dDQAl5eZtX8zrwMehJ6H/ABH515/czCW4yWDsSAOQc9v8/wCRWprt8yo4ByTjgZ69&#13;&#10;zj+lWPhz4ak8VeK7Kz2F4mkUtx23AY9AKAP1u/YF+EtmsSeIdTgBllxIMg8IPu++c9R/+qv2btSG&#13;&#10;jCQjAXgcV8K/s/8Ah7VNC8PxW1nbeWyomeowqqAv5/zya+5/D9pcQWkQum3SY+bPPJ7fTFAG64Kp&#13;&#10;5ec4H+c1CqRQxtNLxjrn6f5FT4DMVI3H/OMf54rnPF+qw6ZprkkcIWb2wO57f54oA+f/AIo+IlvL&#13;&#10;prCM5K53fnjGew4/lXjEjtu2qCMnp68ce1aesahLqN5LduOXzxk9B/npWSWYcqcZP1/I9aAAksdv&#13;&#10;UH3P68fSo9y8KTwe/bn069z36VM2Qp5OP/r8HHPv3qMnOVzzn19T0/UDGO1AEDjOC3A4/D69u+Kz&#13;&#10;JjwVOD+GcYxjPf8AHp+daMuVUFjkj1A55xg/jzWTcZByQAO/OeffigDLuXUNwcnH58ZHP8q569b5&#13;&#10;SCcEe/Tt9fpW3d4bGec9z/nj+Vc9dhVGcYGc8dwM5JP+TQBg3A2yZznH1z74/wA/SnxA7ifu9QP/&#13;&#10;ANX/ANeopCFc8dQe/ftg9/x96fCMklB17du+R/8AroA14FIUEevoOD3+mT6itm3VeGzuyemeQex6&#13;&#10;/wCRWRbIqYbJPPXuc57H8v8AOa24RjZtwR25OBxxwP8APtQBt2qn5WY8oO3862UIByOB168Y/HtW&#13;&#10;Xbr84B+bH6VpgfLtC5Jz6A/0xQAoBHzZwR07Y56H8qaR1UjJ4BHucdfwpVUfexwOM9/ftnH+fSlZ&#13;&#10;uGyMn8+f/r/4UAOLE5XHBOTzjr647etMb+7xg47+vp/nr7U1h6A8d+3Uf55/pTS2ASRjGO3X+YoA&#13;&#10;ccHnrlhyPpge1RkjDYyD05/w/A//AKqk4GfT9PyqGZxEjOTkDj/PtQBzHiPVINJ0ua6mPKKSBkZP&#13;&#10;H1r8qPjP47uPE2tTWSSExI2CM+49sc819U/tB/EpLG3l06zly7jaAOo+vb8fxr86r27dg91K2XOW&#13;&#10;Oc/1zn1H/wBYUAYOp3yWSeWhG4+/T0I5PX2yO1cK5e5l3EZLH+dWL+6M8pAOAOMdB/n/AD712Hw4&#13;&#10;8L3PinxFb2MEbONy7sDr7Z96APqb9lz4RT6zrMes3iYRcHJHqM/l+Wa/Z/wxZwaXFa6faphMKNw4&#13;&#10;z2Ix6+tfN3wc8IR+FtEitvKUSMozgA84GAemMd+n07V7o2tpp1sksjbWQ9Pc9eeox1/n1oA9N17x&#13;&#10;Zb6VYpbb9rvx1xn1ro/h3ukifUrgZRmPTv6DPvXx1HrOoeLfE8FtCzPHvCj+6e+cHP6fnX13cavb&#13;&#10;eEvDbLG2SgwOoBc/4f570Acr8WPFr310dEtWHlx48wg5JIzgfTsR614bKd5HGAO2ce1S3V1Lczvc&#13;&#10;yktJIxYk9u+f8Paqh28/Lgj8Px/M/XFAE/Vh1yevr1/z+FThdo2dAMYGc/1/T8elMQs2OOFx/k9K&#13;&#10;nVxtJJx0Gf64Hfp+tAEMoAQ7TwPft/n1rP8AL6jOM46DJ/z1/Srcj5Qbjjb7dv6fzqrkggKODg9O&#13;&#10;v19/65oAtRcYyMk+4p4IP3gSQB1z1+opgIUlQODj8/qaUM3UHBJ9f19/6frQA1l9csB+vPQ+nanM&#13;&#10;q4GeAM//AFs+tIAQMdRz+GCOo70/hh0wQMfXscjA9v8AGgCLdk4J5b65HH45x3pmz5tqHjgY9j2x&#13;&#10;/KpdxxxkdvwpjYAIByBwOuBn9eev5igA5C4A+X1yD09qYw5zkADnr2/z0qRtpyGBJOPUk9s+vPtT&#13;&#10;cBRnoB6dCccHHP1/yaAIm3KWB7YB/Pt/+ugEBh3B/ln8eO1POH5PQ/r680hVBkMO/I9fTnt1oAYJ&#13;&#10;OcL34+lHOQwGM/0/z29KhlYKcbfYU/723bkjkZPsOn/66AHEoSO4+vfv/nP4VnTHawTqT36YPQ/4&#13;&#10;j/69XZpCFBxn5ffp+Wf8+tZszhXBJILfTJ9h65oAI0d5AByc56elejaHbjaGI6e+cY//AF/nxXC2&#13;&#10;EYaRW9x/+r/PWvStOiVIR3I47cDoO3p60AdLBt4XGCM9TnNQa5rVtoumy3tw6gJkjPU4759u/wDk&#13;&#10;0eakKGVm+Vc+nGOx7+tfCH7S/wAZ00+3l0TTZtryZGAegIzQB88/tFfFu98Ua1c6bYylrdXIOCeS&#13;&#10;Bzn6+1fGetXRtY8Aneemev8A+r9a6HVNaJM13cHfIfmJz1z2z/P8q8j1C+e6mZ2OQf6+1AEE0jzy&#13;&#10;Fs5z1r6D/Z++C2r/ABb8WWlhBEWtFdfMb1APIH4V5H4K8J6l4w1y20bTITNLMwGADwCRyR6AV/S1&#13;&#10;+x3+zjpnw48LWl7dWqi8eNSzsPm5HTPbPfvQB9B/BH4UaV8OvClnp1rbrG0cagkDqQO/HSva5oml&#13;&#10;XbuIA/PitEQxxIMHAAHAHaqN1JhDs4P6CgDgvFF3BYwPKzBVXJP4f418X+NtWMlzNB1d2DSN3Kk8&#13;&#10;AfUdTjoK+iviRrNvY2rea4DnOFY/KTjrxivjTU72W7umlL5Dk8+/qP5DPQcetAGXNI0rh2GOwHTA&#13;&#10;A49uBxUZ++Co4P0PPfn/AD1oIIwFOCMe+c8ccdaaSWwSOOPr9Mf5/pQArLuIXOD6AA9Ow/xqP5ss&#13;&#10;cZGeB/U/jUzKCcNnaeMkEY/D2zwaYMZyTgk9OooAVSpBLHAAz65AH+f60jfLkA89OO3PJ46+nWhp&#13;&#10;CQcnP4ZyAOPz6ZpD8xPr7Y7nnAx+tAEedx9ef5jsP/1+tO4xknBA9fbPNNbgZboOo7dePx5zURlV&#13;&#10;XIU4IP8An/OKAGOM9BnGTweBn8/atXSbcy3KEjH9PT6GsVTuLc56nJHtxmvQPC+nebKsjD0+nvn6&#13;&#10;ev6UAereGrFYoA23JO3nrXoltk5UnH9e/wCtYGmQCOJcDAwPT6D8vp610kIA6nAHA/D0HvQBcLjP&#13;&#10;Tjnv/L/P+FVZ3Khvbt9R/Q1Mz4znk8e2c9Kx76YRoW4xg9f/ANVAHH+Ir0xREZ5wR2656Y/SvBtU&#13;&#10;naW4Lbsg5HuPTn/Jr0DxRfu29c5AGOD6jn/9VeV3LlmLNgnqOvA7f40AUwepGc/h0759KiAJ+5lg&#13;&#10;fY/zPOMenen7R5gGcjuenbrmoVJyOBg98fz6fyoAcFyTg5PT8sfn/k0vCkYGSc4PoRxzTlX0I5+u&#13;&#10;M/XH8+tN3ccDA/H8vw/CgBjfKMbsYwT6f56f496YyHaB1yfTjGPXtmjIQFc7SOjDt7c/56YpyleV&#13;&#10;788Z60AIWyQMEZzx049c/wCfXmo1Yswz0HTnOfp6mpG+ZSGG3r69unHPJ/8ArCoApCgtyRnn+Lj9&#13;&#10;KAHBcoWAORzySfbr3pr8jr+OP884FSYyQ3RieD068f8A6j+NRbjgDGRj/wDVxQAmMd+p9/QYOPzr&#13;&#10;Ov72KwgMlwwCKOmQf/1/56VPdzRW8TSzPhUHPJ49+v8An8q+R/jL8VDbxPYWEmGb5eD165zjofXt&#13;&#10;QBzfxj+LMknmaTpj5J+U9Tj1x9a+NtWvp3d3kOST1JPf+eKsapq0kss1zcPvdyxz3I7jOfp/+riu&#13;&#10;Eu795229AOwz+tADL65aVyc/L0H0z0qGxs7i+uY7a2QySSNtVR1JPanwWsl1KsMSlmchQBznPbvX&#13;&#10;6c/snfss3N9NF4n1+2JkOGj3Lwinuc9/T86AI/2cv2a/Lgi1rXrbNxwz55Cj+6Pc8D86+3NW0+PR&#13;&#10;bERW0QQj5Y1XA4H6/ie9e+ReH7Lw5p6W1rAqxxgYXH3m65Pqc/y+ledarpyxebqWonacHYMDj1P1&#13;&#10;/rQB8+X+meQslzOhaZs4yec5zj1x1r2L4O/C+41G5OsazlCWDKuOFXj26+g7VQ8NeErvxrqyzsmL&#13;&#10;eMtsGMEgHqfYf4Yr7G0vT7XRLCOztRjYAGOPmJI5z27dqALU7W9japa2+ERBgdOPqe/1rz3Wb8RR&#13;&#10;GRDkkjvmt/VL4BGdm4Gen6fy/lXjPijVzHGYgc59xwD+I+ooA898S6mZrgjkHoOuecjn3/pxjpXn&#13;&#10;0rEnKnjv06d/68f5GpdzGSUsD945Pbr0wf61jsHYcKTgn2P4evTt78UAQsw3EkZBHHPt/wDr60AE&#13;&#10;BSDkgevAz6Hp3+v51MV3H0C56jnH5etNwB+ee3brnj8vWgBrMBjjjGCD05PYdPf/APXTQ+QSRnuO&#13;&#10;nGRjHpSMeVPQ4yMdj2x7f5xSFgpyeeOfx74/lQAZ2rhhjk++Ovbv/j+BpC25Qp4zk0wnAPGCeePr&#13;&#10;1HI980HrnHC/19Tjp7GgBDye4zjv1zkn69expVJ3LkEEcehHGB3pm0Fg2M5/Lpz2z/k0gRCCpHB/&#13;&#10;HHsMY/DnpQANnBycnnv19fyzUTIcnAwRnvntx7f57VMzMSM8YA/HsPr74pFPBJGT+Ix6evWgCAHP&#13;&#10;zHOB36cj0/z7elI0XzYBIPX8fUd+KkZcDDcg9uuOcj/D61GRt+VxjPft+H0xQA1gkanIyGx6Ef8A&#13;&#10;1vajhmx1zkfh6/4UrEliASAOPofqMY69On86jyCw/l05/lQAvPDZyAeDxj8v/wBfpSE7jgDBPPpx&#13;&#10;7Z68mhlx82cAHj1B9c/j/iKMkH5fu9P8c464oAc3QN0wTn2zk457c5pscW4DJ5BHT9PwP+FMHzHj&#13;&#10;gnk556/T1H9PSt7T7UyMMZAIz9D/AD//AF9aANjSbAYG0fMenbP+fx/SvWvDmimWZXK4XHpz9fqO&#13;&#10;1c7oWkvPKpK//q7e3+P4177oWkrbRgkcge3PP9BQBraXYJAiqgxj8jnp7VtiMcYOMdfcZpIVIwOM&#13;&#10;9vXH9O9WnIjiyxz6j9Ofz/z2AP/T+ybi1DZAGST6/wAxWBPYNg9SV68DHB/T27V3RiUYbHHJ+h/n&#13;&#10;WdLaowxtwCDxn8//AK9AHlt/pmAQoGCOeO/t2x+Vfn3+1R4Qc2Av4kxsO/OD0zzn/Cv0+u7NHB7k&#13;&#10;+/Ue/wDnmvmT4+eEhq3hS7ATcCjc+px2Hb/PrQB+FskZt7snPQgY7ZHc11bRLNbAZDYU4/8A1f0q&#13;&#10;n4psW07UJYthDIx4+nc03S7oyIUBwCDwOo96AMq6tRJG+/Bxwe2Mjpjg9ua5+K1ZZCmNx57Z6/l/&#13;&#10;n6V2r22Zic8kjHvj09qqLpyi6+cbmyOB3ye2c8UAcbLYEEHnn/P61t2FoxhCINxTt6n0IrfutOO0&#13;&#10;Ow6n9ce3HIPNaOkWG4AInUn8xwPT/wCt+NAHIQ2kkd0GCYII5yc8HHUZHHev0s/ZP8TNERZySAE7&#13;&#10;R1z0xyPf+vrXwBqFibeUoeADzye3TH0r6B+BHiJtI1yOHoHYEd/wwcj6fX6UAftZbyhoUcngr9OT&#13;&#10;0x/hVvJz1OD9eP8AD/PWuF8M6oLvTYpwcjH16AHueldjHMsg6gHj/H9e3HrQBbGSM43Af5+lPXAB&#13;&#10;Kj6fz6/Xr1FRZAzg4HT6/TrSZVQG9O47evbn3oAs7SScYB5OPTPUH1qEkADoSf8ADtS5PDH5jjt3&#13;&#10;59f89KaQAN478/5Hb25/nQA8Eg5Y8kYHP8/8imk4Jx6ds8YOfb/OKBtU8j1z/n60gBH3hgevv6Z5&#13;&#10;/GgBygBcjgnv1PB4z7fh7+9OLMcEYB5GfQds9j601CcjuQPrn8MUqsPl554OcYPX1FAAV28ckH26&#13;&#10;H8uhpWXCgkEEcfkP8f8A69KMA7upHt1OOc/lzSfKR7D2459f5UAMOSQTjp65oU7vl6Hk/wD1xj/O&#13;&#10;aRvlOODx/wDWxzTeFYdxzx1z1/TH+eKAPl/9pjQn1TwbOYlLS7cr6Arzg/5/Q1+LfiC2aKcu4yQe&#13;&#10;npj1/rX9APxK0sap4bmgcZwCTzycg856njp0r8Nfijpg0jXb2zCHKSP+AJP6euff8QDymMG4J8wg&#13;&#10;Z6f1xWJdRH7Q6ucDGR7jPA9a1bZZJHLE4ByuPccis/UoAZuG+6Oeevrz+n+TQBzVwImcsp+Uf5xV&#13;&#10;EkZ44FXmiBcpnhc/jVJwob5elACCtCGXy9rqcEZ96zgeKnjbjH+fWgD79/Yp8WvaeL/scspBLrgZ&#13;&#10;65I9j1xmv3rtds9skmchlVvbtwe1fzK/s56xLo/xCs5FJAcheCeDn/P9K/pW8D3q6n4bsbgEEtEv&#13;&#10;PHQCgCWe2DAgAfrziuZvLQsCVGf8e/0rv54SzZHf2/LNYk8BIPHGT/ntQB5be2AkU5UAH8j169K8&#13;&#10;71XSDk7VwCc+n58//rr3G8sgQT0H5e2K5G+sEkVtwBP+eR/hQB4RMjxdVweo6jA7f5+grQtrvy8Y&#13;&#10;ByMnGDx6/wBf09q6LVdL+bcgwOenpjpXFTxtA7KRx35P09sf40Ad/YagGHzHBH1AGenv+ZrsrW7B&#13;&#10;wA2AQOn8h/j0xXjEF4wZTuKke/T3x/n6V2mn6juBLnk/r+HoaAPVIpg6gA4Jz2PJrQUlnDZwT/L3&#13;&#10;/wD1VxljdDAA5PGOa6O3mA4bnpj8sd/egDUzxuGCfp78+nApoAwD0Jxx06f54P8A9ao96nCgkkdR&#13;&#10;/PH0pVO5Tk5OPf8APvQA4557gemP89vSmtkY46j+uP8AJFOB7Zzgevp0yfwzTGIwFHAPr0/IfWgD&#13;&#10;8uv2ytG8q7gvwihVnljy3H3xkD8fr3r8zdUj2y56gnPp0/p6V+w/7ZOjPceGLi8RclDFJkc4IyOf&#13;&#10;Y1+P+tDy5CAeC2Rk/gR/h3oAxpGCwtgZJz9fy6Zr6E8BJDe6Q1vENxO1jxyOeT69sZ//AFV85MxZ&#13;&#10;TngE8+o4r6L+CVzEYpElIVgGXPXOOQDz6f05oA9YTwvJcQPIBhFztcfMDnsQPf69qu6H4dZL+Pz0&#13;&#10;J3MTwOAR616HpFvbvCxiOAOUz91g2Dg49Pet6y09EuFfYcHP3gOvfPP9f8KAOV8W6RB9iGIwc7Rn&#13;&#10;6dMevTj+deVzWM1mUn6eUwB7Y54Ne4eK5P3flgcAYPYH0Pp9eK83u3tzC806mR1UdMlTjg8nuO//&#13;&#10;ANagD9K/gnf/AGnwyiZ5AU8EHGV/z+te44IB39R/T17c18k/s0av9r0URE8sozn+HH68Zr61Tkbl&#13;&#10;6H+Y6f5zQAmSqn5SQMde/T/OeKRQCAnUAn8Pr/n2p2D83XC8/wCSf5U4gKu7dnJ6+h6c9+vNAEqN&#13;&#10;jC9cfrj3/wA/yq5FcYOMnjpn06fqazt2zkHJPUj6/wCPUU9WAx3AyOvoevpQBt7lkA9Dn6/UdKoX&#13;&#10;Me9sHuPwPFRxzk8MduMd+eccn/J6VaBV13k5B6fh/h2oA4y/tSeg69ux9f8A63NchqFkTlQM5PPX&#13;&#10;qOntzjNen3UIYlkHJwT9f5/y/WuWvLMuCWHQY6kE59PpQB5ZeWjb35ODj9fy6dueT9Kwbi3yPlOD&#13;&#10;064/OvSLyzIY47cdOc+hH+NctdWoVskc5I6dfYcfkaAOBmiKEbRgZx+ec+o7f1qxb3JjYY525wOO&#13;&#10;f6Vs3UCupI4A7/4HtXNtEyEruwOcd+T3/GgDgPja/wBr8JThuSbafoSMDAOT3HT8q/JHVc4b5SAE&#13;&#10;X8QOvHJ6cc9PrX62fE8Nd+G5FXkmORSBj5srX5P68hijKkYOMewGfyNAHnMoAc+/v+lb2jzFcxoM&#13;&#10;sc89ue5+nSsKUAMe5ya0NMb96MjIznB9qAOpuyWtyuQxP5n3wfT+tcZfg7xz/M/jXValdNNEERtv&#13;&#10;TtnHPUn1/wDrVx9zkncc4PQ89upoAWLgAk4H+PQivRfCep3K35VW2K6sCAeOmcjtmvNYiCQ2e/fP&#13;&#10;OK3NJ1UWdwrlj5eefbv69KAP3f8A2ZtQN74YiOSS1vCck9R0P1xgce59K+pww4wPz46e4JGK+If2&#13;&#10;QNVe/wDC9sz4ybfhe+Ax9++fy96+3kGAADjOOB7e/wDnPvQA0Z4XsRn09v19aQlQT06duvtjjind&#13;&#10;RnueuD+eKCzE/Mcj8sn3wRmgBxX5sDJB9j+PNAGQOevqCeP6f5NIfL47D/P8v/1U4dRgZP8AP9OP&#13;&#10;6UANVhkA9cY9e3/1h7etGMkc9fQ9j7DihmwRg4A7en5d6jDDccc4569D/nvQBIGx25x17f5x9ela&#13;&#10;sExOR3HX1/z+n8qyCxOAvbPt64wO3vj8qlifaQCeD79yf0I9fpQBuSBSuGOSfr26ZPqaw7+EYPQj&#13;&#10;09fY/wBa2YmBBHX29sdPz/Oo54x5b8nH58f1P4UAeX6lbE5JHIz2z+f+fWvNdWtW+YMB3BGD+AHf&#13;&#10;/PtXtt/bBsknHTrz+H455wK841e3Cj5uBjHf3HTpxQB45exHYUbqfXgg/qK4y6iMMm7OASQSeMYH&#13;&#10;+f59K9I1SERM2OMfX/P5dOtcbdwllbB56/h/npQBQtJymPmHH+evT3r0PSLzcoYnnP8A9avLCzRu&#13;&#10;dxxn26Dtj+ldLp14A+Cdo+oGMevGee34igD54/aruBLYOu/g3UXB7BUYgZ9ulfmzq6jzHIBALZ/l&#13;&#10;/kV+hP7TV0JbbZDli9z82egwvrzjt+eK+A9a8pA7Yy7sc554/T86AOUAbkkcD8K+uvg8qtpsRwdz&#13;&#10;RbSAc5JYYPtXyUMsy819Z/A4NJapvx8nXg8L7jHJ/pQB73Z2IuMF043Z5PpngfyPp3rT+yRxhsIA&#13;&#10;q5OCe3Ye9WrdhuGwbRlsj3BPJA+uKsTjyomVT79+c/T/AD0oA8/1Gwmu5/KxtD5XP8Ix1J5/D0/C&#13;&#10;pvDunx2viCzngXcx3LI/t0OPx6e/Q1oyI00m+QBYxxjjk/hz7+nrmtvw9C0+uQlUGwRMwB6ZHTjH&#13;&#10;WgD9KPCI8vw7p4clMQx9cjPGO9dRwRhiMD0PT19O1YmgMP7HtAnOYo/bI2j6Cto9CD1PA7cf/X9q&#13;&#10;AHr3bPHt059+mfw9KTsD1B69iDg4NLgsAWPp/wDr/D+dB+6WA46//r9x9aAEyMj2yOOnA6/4ikBI&#13;&#10;we5H5/hn/wDVTiMEHOQMduTjvTWA5OePofTqPz6UAQS7sZAzj1+8Rxz/AJ5rnb6FSCc4P9Mf17V0&#13;&#10;j4wccL+vGcfWsu7i3cYwQM/n/wDX6UAeX6tb5+ToPTv/AJOO+K8s1i1KuxYfeOAO/wDn2617lqdv&#13;&#10;klsFQe/05/zzXl+tQffAPC9PxP8AnigDyO5QqxDHOSe2fr/hxVdW2n5+CT+X19xWvfw7d3denX/P&#13;&#10;b1/KsAthdg5P0PGe386AOk0+chlWQ4I5zjuB6dT05r0bRrw4TkNj04z14+h968etbjy2GSSODx79&#13;&#10;Tx37Ht+Fd5pV2+VySV+ue5zkjj/P1oA9w0+5HlByQcKccjt1/wDr5r8rv2sNUN54htIEIYos0nb+&#13;&#10;NsDB+gz/APXr9J4tSEOmXE5P3I5DnkHoTmvyX/aO1Q3PjW4gByILeMdD1JJOfzyff60AfKl+P3h5&#13;&#10;4OODzUMbDaV6EjnP9PekuZWc9Ogx+X1ptoDJPFHjO5wPzOAPxoA+i/Cem7NPKhRwiqM9+OccH179&#13;&#10;67C6iWOCOHGC3y9M8KOee2P8c+tN8KWccemoBy5c4GCSSvGfU4/+vVnV7J7XyrpwBvV2GfQtxnv0&#13;&#10;PHXmgDk7lY8eSuGzhSePXJ57daWOFhI8mSWGdh9c9Bk9QBnr7etOhtWZk6g859m9+ta0EUMReIcl&#13;&#10;pY0/2sDk8j1P9KAP0f8A2YbRLOzdkG4/YljLMMbTJIGIxzk8Dn8K+wlUjrnke/Hp/n2r51/Z7tfL&#13;&#10;8Ny3G0AP5SbsdSEz82e/IzxjNfR3y8D1H+R3796AFwRnbgn0x1PpTTk9Omecdj3NDbN+V5P3vf8A&#13;&#10;EcU8jAGOce+M89+P6UARKCAD8ufr/So5Cu0KTyMjPv3/AKf/AKuRZBGTuxj+lQuOw5A9Oo44PX/P&#13;&#10;tQBj3SNtLAZLZ7d/51x2ppxuAHPsDznsPUjr+VdxcqOFXqe5APPr0/z7VzV9DuU8EEDj3wef/re3&#13;&#10;FAHjOuQExsOBleCM8ev1NeRavblAR0Fe96tbbkfcccH155/xryTWrcgnaOcfgSenr0NAHmDr5bFe&#13;&#10;7cc/TqK0rKVlI4IP6D0Ht61Xu0KSnGARnJP14z/TimQN5ZAUevYn8fy/+vQB6VoUoDDn049Rz/L0&#13;&#10;+les6NMuV5Ib8jz3xXh2j3QR+xB+uOeP8+teuaHNwAx9OuOO2een+RQB7Ppsynao5A5z7+p6e9dP&#13;&#10;ExZSx6n05HuR9etcFpNzuK89OvJ7f068c12tsRgnOCPw6DqfzxQBbbDfeOM9Me3bPp6muI8dXgsP&#13;&#10;Dd7ITtLqUHTGWByB2x6/Su1Zmx8wBB788+gH/wCuvn39oPXn0jwjLIjY2JJI2APuqDjB9skfnjvQ&#13;&#10;B+MHxp1b+1/G+q3IfeiSlF56qvH4YNeHMFIyTyf/AK2K63xFdtdXcs7Nl3Ytk9ct2z269M1yTY7L&#13;&#10;x0+lAGrots897FHGNxLDjp/nFfbOjebHo2zoFYLgcZCrzn168/T1NfJHgy183U4GA6OP5f419NTa&#13;&#10;tHp+nxxRN8zMVYZ65OMg9fegDrtGCiR5BliD6dPp9O/euqtJGub4AHIJO33x0zj/ACa4HQ7hYrRJ&#13;&#10;pGy5ZyWPdR09OOnv1rqPDM7TXCSKQUGW4zwe2R/n86APaNGszPd22zBIIPBx9337Y656etfZvhCy&#13;&#10;Fr4ftIwfm27vxPOPwBH8q+TfB1jNe6osUfAjQYftljjB/wAn6V9r2VutpaRwZDbFVc9uB/n+VAFS&#13;&#10;7i3KSwwcHBHX69+eled6unLNjBB5/wA/59K9RuF2qdoxn9OmK4jVbfKu7c5z25Oe3agDw/WoRtZh&#13;&#10;ggnP15/OuDmQjLDIOSc/XHT/AD179q9V1mEEEDg59B+mf8a88uowsmSTxkY6Yx6fTsPWgCnbpjGQ&#13;&#10;ACeeME/5/wA9a6zS5PLIKk56dzn8PyFcvHw3JxnOc88gZ+h64/zit7TnG4FWyMY//X64PXNAHr+j&#13;&#10;yElGPXgDnjnqT3+tel6cchQzZDd8H+f+e1eSaRKPkDYGQPxx1/PjGP616dpsvz7umRx2znnt9cA0&#13;&#10;AdnCMryMgfU455JOB+NGRkDGSfTt6fnxUUGJQO6n+XtmrfGOD149/wDPsKAFRfmJQZIIPr/n1NNC&#13;&#10;cr178dOc+vpQWVctnknjj9QfbPB69aUAgHjJzzwD264oAOAeTxz/APqA9f0ozkFR/Dx2z3zgfhnr&#13;&#10;SMcjHbHO0n0/+tz+FHTaoOQOR+P4c4/yKAHFcdOAB0GfbI981G4QgnPOBxxnpxnHb6e1OHCnJJPA&#13;&#10;9Mj2x1/z0pu4kZA4HHbIz0HTJ4/LnvQBXODnJXI//V6/h+fvXgnx38UJonhm4G4BljeQ854A6evX&#13;&#10;v0r3lyFB54xn/wDXxzX5u/taeNP3b6ZAx3XJ2df4Fx0/woA/P3XtUnvr25vJzjzGZufc8d+R0/xx&#13;&#10;mvOLmUyyFnbP65/oa62+G1DKzZyOT647Y+vSuLHzyBV6/wCf6UAfV37J3w9uvGfxHsWVcw2zB2PU&#13;&#10;DHsfXoMe9f08+FNJi0fRLXToEACRgH6981+Rn/BPL4XraWCeJbpdxuVDg98E8c8cD2r9joA0hKdV&#13;&#10;HbHagC3LOIyEQB279MAn1Pr7UK5J6gnvn+lQXcsVqhZzgjsOxAqnaXJbMr5AGccdaAKPie4Frp0z&#13;&#10;Oeik9f4V55HuRX5jePNUbVfEVxNvDgN1H948dPYYr7t+L2vfYNCnbPlgx9R14PP51+b9zcvNPJO3&#13;&#10;LOxY9OpPOPTAoA2tNYgqzHOORx/9fj/GvStIYMqHP06Z9PX/AD3rzLT5CCGbkZ7Z7ngZ/DrXpOju&#13;&#10;QoBBBAwPwHt+FAHoFoQ0aknJPQ8c/Tt/npWkhJK4A5z/APWNZNmNy9Djj3646n1H51qjaF2txj/H&#13;&#10;pQAMOmTgH/Dr3/L3o79duaVWJBB4OP8AOPbvyP60nUljx0zzzknjJ/w70AGMtxwD2zz35A7f5zTT&#13;&#10;tAHGD/nmpclucZP0H05ph5w5yc4znn2/CgBo65xgjqMfmO/5ZpCMHgcn/Hrj1zSgDdgDJIPB55I/&#13;&#10;z/OkByQB1z1Pb0555oAcc7ScEkjofy6cVBsK/MSQRngdsn0z37CpSCQFPAGSMEdT0+o470xjwd/G&#13;&#10;P85xzQBVmYjtnA7np/n8RWZOSARnrnnjn3/rWrJ1I3Ade/8A+r3rMnUjL9M/TPP+c0Ac5eI7A++e&#13;&#10;2fp071x+pbnHzDIz+PsD/j/KuzvAScDP1B9O3T6/XiuO1ILhuTgH8OfXp9D2NAHJTZLHuDnknjOO&#13;&#10;x+v+elPh4IOQSMZPpn24FNuANxTBABP4k9P5f5606EEseD69QeR/nmgDYtFBOzBUnPB7fT/PpXQG&#13;&#10;dbW2kuJXwsannqffHFc7aZJAJwQOmeh9P6/ia4z4l+KIfD+hSt5mCI2YYwDn/wCv9KAPj/8AaC8b&#13;&#10;zapqZ0m3cbeC/OR1OB/n/wCsPmKRNkJkJHJOBn06Z9Dzg1q65q1xrGqz3twSSzZ59j1rjtcvS0fl&#13;&#10;bsA+h7fX9P59KAOf1GY3Ny8aAkBvx6/lX6X/ALFnwSudVubTxBewYieTcCRk7FOf51+fvw58LXHi&#13;&#10;7xTZaZAhbzpF3ck/KDzk9h1r+lP4DeC9J8F+ELK1gQea8eAfTPUD+poA908H2UdnFFFDFhXwOB0C&#13;&#10;8Dj044r1dWaOIFh8/wDT1rD0OGJIvMxjj0zit6M/aJA56en6GgCWHEKNJJwAPy46V81/FjxMbiZt&#13;&#10;LibAchm7cdgPb1r3nxLqK6fp78hcqT9cf4mvinXL99R1Ga6lOS7d8nIzwPyoAxGwB65H14x1/wA+&#13;&#10;1QMpOVzjPJ7d+vJ6/wCe9TNnn15OccH0z9O1R5Ykc56dupPX+fSgBu1hxwcn6Dk9MjnjP4+lGAAO&#13;&#10;SSMfXj9PzPNIzE5+bnr/AI/X/wCvxUKuytnBGOOM4H+OaAI5WYc9QffP5/njt71jyuNxVQCPf+nN&#13;&#10;a1wVwCScHPoPc/nWHNuyzYKg+uefT+lAGTOwA5IwPf8AT/61c5dvgPtHIA/+vx+PTFbty2QVHQAg&#13;&#10;/wD6/f8A+v1rmrtyAST0B/z+X/16AMlmJ9s+vfHoPSrEQDA7uAe/HHHX26dqqlfmAU9yMdh9emPw&#13;&#10;4NW4AVPyjkYOSenuemPwoA27UYwcAsP1/pW3brtIx17HHp0P6cf061jW+AFXGCD3ycZ5yM9DW/Aq&#13;&#10;4XPX1zQBuQKFAIGQfw/H68f4VpBQMcgKAf5ev+fWqNsCvygcA5/Ic/8A1wf8avD7vp2PX04xj0OD&#13;&#10;jigB2SSQG5/+t0/rn2qM4OFPAGPfOPUe2OM9KflRjgDB+v1wPenZXj/P8v8APagCAghhkYyM+2fQ&#13;&#10;HPPGM04FuAwwfr/Xofw96cTgk5x0/wAntTSTyR09+AR6jH9RQBGyDgYB5wPwPFebfELxLB4f0WWR&#13;&#10;2AkKt7ZGOPz7V395dpbQvM5wgG73I7Zr85P2iPiW1xO2l2suS5Knb26j6dOv5cUAfO/jzxBceJtY&#13;&#10;nvpDmMM20HuRnHB9f84NeN69dssJjYAYwMdO+Pr/AJzW9eagyxHzDknJxx19Pw4xXnF5dyXcpVjw&#13;&#10;CR+Hsc+3agCpa2c17OkEQJdzjA7+lfqJ+zF8H3srZNRuotrOAzEgdTj8R/8ArzXyL8Afh3c+K/Ec&#13;&#10;Fw0O+JGzyOpB6/kK/azwj4RTw/oKRsRGVXcQB6dv5ZoAW+uLfRrdYIBl8gZ68duP5nmvNdf1m6MM&#13;&#10;qpuyeecA49P1NbmowXes6o8EKlYV6/zB7Vganpsl1qUOn28eSXUH/ZUdSfqD1oA6X4PaJeyTnxHd&#13;&#10;PkxsVQcjDHjPtgf/AFq9B8Za6dQvlsoSTDbZUdevc4x1JH/16sIyeG/DywWx2mVdqAAdP4m49c8E&#13;&#10;9q87Zz5jMxyPfnGeff8Az6UAWlcfKAcZz75Pvn8qfHgg56HPPUdPrVRW2gHOT79Bjv8AyxTlY55O&#13;&#10;Bzu69Ofx59vagDQVsAcZz144wf8AH8qtkuFZQeB1zkf/AFuKpoejr3z6dc8471Yc7VOWwHzjsB/n&#13;&#10;v7+9AFGbOBzjdnB9OeaItzEFh69vy7Dv0prlt5HJzwec/gPpU8QAI2n/APV6j/61AE2DkNnJc9M9&#13;&#10;OOnbvTSuVB4I7evHH64p4ZgCpzx6E9B0+v19KdnIAI6/p7Ht9P06cgEeNo55yMn/AD3/AEpSeQT0&#13;&#10;4zg8/Qf1ok4UZJGe/wBP6HFJJyDznjHT9Pfn9D7CgA5yQTkj9fb3qNlwTnjOO2M/4/59aeOMgHA6&#13;&#10;ZHf/AA+tKCy/LnBPPXHbt+PNADFJVD2547fl6e1MDN2Ocfpz/n+dOZscZPpx/n/GmZOGXPJxn8B2&#13;&#10;P15oARSS2RyB6Hj6f4mhQSOhwfY859+lBY9FHA/L2JH+RTh1HQgkn6j37dOfxoAgaJZMbjn37Hih&#13;&#10;UAAwcj/6/wCtTZUkqT+pxjuTTCSoIY4BHfnp1/yf60AVrhjwgwT0PGefb/P4VlS4cg44A45P3R2/&#13;&#10;z/SrlxJkd8Hnr/8AWqtGpZ8E8Z+uc9s0Ab2mQhnDNyR04Of8++a9AtiRGEAwD9RyckHFchp64Rfl&#13;&#10;5xnngfT0qPxL4mg8O6fNdzOFO3j269On04oA4j40/Eu08HaFcIsuyQqfqcjpx+H41+N3jTxVdeIt&#13;&#10;WuNUuZN+58rycHnqf8+9etfG74i3fjHxBOiufssRKryefX/6x/8A1V8u6pqacxITke/Qc9f89KAM&#13;&#10;vVtQa4cqc4Bzz3P9azrO1nvJ0ggQvJIQqgZ5JPFQ/NI5zknJ75r7w/Y7+AV78Q/E9vql7bFraJgy&#13;&#10;5B27ehJ/oaAPsv8AYM/ZduYVi8Za3b4llxtLDtnsfT/69ft1pmlxadaJaxDakYAxz6Vy3w88I2Ph&#13;&#10;PQbbTrOJY1ijCgAdD/8AXrv5GAx2/nQBEQm3b1J/Pg/55rnvEGoW+nWLyykAgZ56DHc10DMiRtK3&#13;&#10;Rfw/CvkX42+Pn3Polm+Gb75B5A9KAPEviF4tk8QavLt5t4mKqO3oD7nIrznJ6YYjj6D6GpJCd4kP&#13;&#10;DE+2eepz+FRF+BnjB6Z6H8OnHpQBHtcDKjluM+/4+n61Hj5zgD+fHYVYYrtBK9cDHFNOADk53D8e&#13;&#10;n/1/T8c0ARuOAAeP6/4//qxUYzycf/W9Tx24/rUxO5g474yfx5x26dOtJjC5YYI9T0A4/n+lAFc5&#13;&#10;PzL1bscHt2HJqQEnDkdMc84Oe3Hr1pzrz/ePPb2pqpltyDnkfd46dPX1x70AQk9Rnr9OhHscnvxV&#13;&#10;f+IZ4APXpx79ev8AOrkgAGAckdBjPbtmqAJLEeh6Dt9M89f5UAW7CB5pQvJH1z0yePyr2/wzp3lo&#13;&#10;j4BA/U9Of6dK8z8P2fnXCMUwcjnqT1/n6817xpNsscaA8DA/zxx+f50AdJaIFwMADpx+Xf6VqoTt&#13;&#10;HYnqM+o7VTiC+u3HryatBvbj1oALhwE55xj/APUPXpXGa3emJCSfXn+vTj3ro7yUBcE8jrjtz7/5&#13;&#10;+leVeJL4/OAfm5HH+ff8qAPO9cuzPMefkzz3HA9f/wBfWuWZVyPmwDx25OD1x/n2rQvHMjMxOckj&#13;&#10;n3/+t3rPIPPH4n6/jQBVK5J7kduOwx1/lUWASpz1z+n8wP59asbSuCx3Zye3tnFJyMjBBPPXv+HH&#13;&#10;H4UAQfdAG7rj2z2wOv50decZIB/LoKfg85IyRjnpz/nn9Ke3UuTwPT9KAIGRt3HIPt3yev8An0NM&#13;&#10;3EHgbiOPX6ev5VYYKpLDGBnjng+49/51HnKjJYDnucfgP8PyoAQknH5fn2Iz/wDXPHbmmINrbkyQ&#13;&#10;c/Qe36e1O+Xjsfc9cd+f59/bGKCAAdxAA6d+P8n0oAZjdwx5PQe/Ykf4VDLKEQu5woyc9Bx6596W&#13;&#10;SUR/NkAHJ9cDHH585NfPvxa+JltoGnSW8EmZTngdScdvSgDmfjJ8VItKtXsrCbDZIwp+bP5frn36&#13;&#10;V8E67q9xf3Ul1dPvaTkc54zwMVc8Q+ILrWLx72+k3k9B6Ln19enP515zqWpee5VOAMD6igCtfXjX&#13;&#10;DMATgY/xzVOGCSeQIikkkYGDknpxUaK8h4B7f596+/f2RP2YtU+JWuxa7q9s6adbOrAMPv8AOe+K&#13;&#10;AOy/ZF/Zc1LxTqFt4l1212w7gY1YdgRz/wDWGa/bjQfCNh4X0lLG2RVEYGcYGSBXSeCfAem+D9Gg&#13;&#10;sLCFYxGqrwMYH1/D6Vv3NmJjlh8o/X1NAHlGo2AmD3Mw2Io4BzgAV49qWlzeJ7+G3hzHbl8DHV/X&#13;&#10;/gPFe0+KroSbrKA4U4ViO56YH15zVfQdKjtI/tLDDuAMdOAfujtgH2980ATaDodpoNoEgUGRlG5j&#13;&#10;3wB+WPT8amvbooCD8pHp/npirtzL5a784wP6e2B+XvXG6nd4G5jn8vy/rQBz+u6j5cTjPJyM5Ht/&#13;&#10;I14F4g1GSe4JY5Az/n/PrXa+KNVOHjzng9P89q8puZPMYkNjJ7j1HY/XrQBnOMkZ6jp0PX6fpUe0&#13;&#10;gBfTjpT2+ZdpOf8AJz0/rQwU46tz0H+FAERBA3EE4zzngc9fz/SqzEtJuJ49Qcf5+tTMRgenTqfx&#13;&#10;xjHf/PWmbSerc/j6/hQBE4GDg8DryO/OB/n/AOswnBHHB5/x5/KpMAZUHJA9AfqAP/1U1gAeVIAz&#13;&#10;904/Pg9v/wBdAEZPykEYA/A8dM9enFICAc9SpBHP+c46/wCcVM67TjJUDGPx/wA/z+tIVBU5GT9O&#13;&#10;px3P+fSgBu3aTgAY6/n39aYowN2QTjP5dO9SHcMEDngnnt/nmmh8AHPOevGSOv4Zz2NAEZXof4mA&#13;&#10;znp/nntS44OOpz09/wDP+c1KVCkbjjAPXnHTAzUZ46dh/jyM0AQnYGGR1x+fpUb7slSOuOOhOen5&#13;&#10;+lLJwScY/wAD6j8TTRkMOAp/kPx/z1+tADGLNgHn9MccDr60g+XbwCD3/wA/jUj4Y9cAcemff/P+&#13;&#10;NNVfmHfPqMjrxkHP+e1ADCpZsZyO3cH+Y/H2ppxgbQcDpyeRUxGOcAE+w5zyPpipIIBM4OeDjsfc&#13;&#10;9M8j/PpQBNZ2hmYZB7Zx0/H0z9K9G0nS1kKRIASfbt/nmsjS7QjCAZIx6t9fyr2nwvoPmOjMgxxg&#13;&#10;+3+P4UAdL4W0FY4wzrkcZ46n2r1KGBVXI4HTp744/wDrVUsLNIYggGAOg/wB9PWtyNFwDjg/1oAh&#13;&#10;VFjUlun+f5jFc1repw2tu80z7EUEnPTgc4/WtnU7+GxgeaZtqIOcnH+T3r80v2kf2i1sobnQtAm+&#13;&#10;d9y5U/UEkdx360Af/9T7fjuI2wuMk+nOPWrLAOARwoHQDr/n2zXJxXW37xJ5I/z/AIVswXAbCL/n&#13;&#10;H8vrQBPNCwO1uD39/T/P9K4XxnoSaroVzbuvVGH4kdvrXoiuJAMHg9SM578UyWFZYXTOAVI//X16&#13;&#10;GgD+dr44eG20Xxde22zKlmI9s88+/wDIV4ppsnlT7WGc9yP5+nbjmv0T/bA8GCw1l9SSLCyMQxUc&#13;&#10;AEnGelfnRKHjuSQcck+4Oevf86AOpLq0qyht5J6/Q+vb3zW81osuydFzk8Y/XP4VgptNoJcHeD69&#13;&#10;fX3FegeH1S7skjK4ZcknsMYzQBj/ANku8A3Ie2OcY46H9DVrS7F45whHBByME8Z/Lp/nmvQdH0z7&#13;&#10;Ujrk4GfqePaoW0uS1uVVg2CeMng8e9AHJ6npCOokCYBzjbwM5/zn+lS+FAdN1WCZDsKsvPHUHkn8&#13;&#10;sf4Cu/m0g3MBYrgYOWxyccD/ABrnlsHgkPlnBB4I6gdefqOOP8aAP1E+Futi88P2zM2SFHQ44/p2&#13;&#10;5xXtVrdqOGPJwPy6dPp+tfEnwU8RStbG1dipGOO+DwSc/l0P1r6ssr8AEE47fhz/AJzQB6TFKuAO&#13;&#10;o+hPtn/61WifmG45XPB9OnB6/l/KuUtboEfeBBIzjpz2xW1DMCBznp7cfn+H+FAGkPvA45GevUY9&#13;&#10;/Sng5Y85xjj8emKhRwVGDx2PTA+gFScBvm5zwOO/+fzoAUMFI7g98Hnnt+f6ZpwYDAJ5PQe2Occ8&#13;&#10;9fpUK4PTIPQ9jUqlgRzg4zx2/Ljp0oAMAZAIOefz/wA96VSCQCMnI9vy/wA/yoIbAyeBgD1pCPfA&#13;&#10;/mV6nvz6D/8AXQBLgFhzkZ/n1+n16VCdo+bpj36Z5FSKM/e6Ejjvkeg+nSmfMQSehP5+n4/WgBvB&#13;&#10;B7Y6+9M2DII6jGPTp65/zilxkDdyPp+f1/zxR0Xd19z7+x/l0oAydZtBe6dPA/IeMrjpz2/E8V+K&#13;&#10;n7S/h6fTfGdy4X5LkNg9Mkdc8496/byQABucAgj/AD6V+YH7YHhlluEvo14VmDcHoeee3cmgD83Y&#13;&#10;pGhZ9xxg8dBxmqF2pZQwOAR6c9eB/Wr14ghuCD0DfyqC7Z/KBXgp+P0H8qAOQuA6yHA5PNZ561vX&#13;&#10;qoRgZyCeT6du9YrsOVXn3oAip6HkelMpy9RQB6T8O5zaeIbS7QZeKVGBz7+vt1r+kD9nzxCms+C7&#13;&#10;Ub92xVx26qMZ/lX803h2dLa6DE4P+eP8a/cP9jPxsl5oSWjPk4U49MAf4/n60Afou6KynYfvcVmy&#13;&#10;wfN6jPof/rVfhfzFDAc5+van+VuAwMjPrwOOtAHI3NuCBgcDHX/9XNcxdWibTgYJx74+n0/z6V6J&#13;&#10;cW4OSwyM/wCeKwbm2JJIGT9OvHQ/1oA8sv7IMCrcgA9sfr/n6V5xq2l4JbHQk+/TgfXHr/jXuN7Z&#13;&#10;DLOME84rkr7T0cHcMD0/Qjjg9P64oA8DmieJyoXAH6djnH5VqWd2VdRjAyPr6dPX/wDX3rd1zRtp&#13;&#10;LKMgdeOvp/hXINE0Uh4wAfbAPr749KAO+g1mKJxETk44P0P4V21nfFguG4P49B7enfNeMW8kUjq0&#13;&#10;hOcdxnjsBx/nvXdWd8CNuce3T+n049KAPTYJQ2M9f19uOvbpWjFliecE56fyJ5/zzXIWd4BjeeD6&#13;&#10;fXv+f+RXRWtwHC5bJHTP19/ft9aANAKc4JyR7dR757VFtOCBzjPfqe2f8KcjLjpkn3xj1pVHJTGC&#13;&#10;efwPP+eetAHzR+0jpI1PwfeALnfbSrjnkryPb3r8NfEcSi4eNiQBjr1OOv4V/Qr8VNO+3eFZkYAh&#13;&#10;QR7AOMY9ee/69K/Ajxzpb2Wr3Vu5IMMjofT73f8Apxx0oA8wCcsM8fn/APr+teufCFi+uLbF9kZY&#13;&#10;fMPvc8e/pXksgCSNjjB7jt/Wut8DahLY+IInXoSpIzjgH9fpQB+jGjgKESJfKQIMn1wccDjPv0ru&#13;&#10;LMW6lZEPL9TnA68ZHTIH4c1w+lgfYIJA+1G5ib+63Xa/54//AF11tldIyHA2lTh/9lh1IHv1oA47&#13;&#10;xkMwls7Rg7wehI/kc8YrhraOGTTXiU7RKOFwflJ+Ugn39vwrrPG86yQhQcEkjPHynPX371xKafF/&#13;&#10;Z7zG53McZAOGA7Muc8djigD6p/ZmmNs32ZuMEqBnkEjpjsOetfdK7/LOR0OPqK/Nf9n/AF02mtmw&#13;&#10;eTO2RWyO2RjnHXr9K/SSEo8Qkxkkfz60ASnOSQcgEEDP5dakXaMZ6A9fp/X9DTd4HIOOfrz9KOcn&#13;&#10;H8R9COfr0NACEk4boen05/zinZAIOcke/IpmFA3dj0JyMZ6cfXpQPvdOBnp2z/nmgCQdFCjqPUA8&#13;&#10;9/y9avQse5yCCfx45x/n6VnqrYAAwOnvnj/9ftVqJmwO5x64we3b/wCtQBdeNW685Hoeay7qzAy2&#13;&#10;CAQOP54FbCYIAPQ9sk9fb/PenTQhgSg4J9u3X/P6UAef3lkdrlMljjp1I9P8muUvbFicAHHfjv8A&#13;&#10;p6dv1r1W7tTsIU5x06Y71zl5ZAgfJgemT/n/ADxQB5RLasMM3U8cjHX8Dx79a5i7tD99QSO//wCs&#13;&#10;/wBa9QvrL95uA2DJ9T19vfuf8TXMXUC7tpHJ4+px6d//AK9AHz/49gL6LIhBBBxyD0YEEn8Pxziv&#13;&#10;yn8WxtHdXCEYCOygDuM4GAa/YDx1p4bSLpscAbvT7vPp79cfyr8mfHEHl6zqcZByszj1/iyQPwoA&#13;&#10;8PlVlYgnP+farNmu6RQDzn6HPqOOlNvExIXAwD6D/PNOsmIlT0DD8efzoAuyyeYyRqMKcg885B6n&#13;&#10;/wDXzVDUmUy7UGEX+nB/OnXHEzYHCnj/APXVW5be5wMfMeKAIVYHlun+fbilVtrDIyBikXoMnIpq&#13;&#10;4LDA4+n60Afsn+xFqButCt43bny5FHOcfN/9bj9OnH6Jr90Z4Bxjjr/j/nmvy3/YWuWFhBGx34aV&#13;&#10;MegAJ49v896/UUEj5QMkY/DnP4/lQA/Pvgn8/wAvoacN6gZGQf503AYEg4J449PagcEsOcZ/E/z/&#13;&#10;AFoAcTgHePlGD2HT0pOhGCMcZ56j8cYpwBUbsYJ6fgenX65oIGBk9Dz1OfTOP8+tAEZA5OMZPXPH&#13;&#10;9P1pducsMkdx/j3p7YOCxwT/AD5//X/jTTtGG+9wec9fY/4fWgBhwcHv9PY9fTr70o7Bupz359sc&#13;&#10;f1oZG/iOR+h9+tSAbTn6cZz7ZNAFyGTB+bg9OhJ+uO9XmbIHqD+mP0rJTg5Ht7Dk9O/FX45CwCEc&#13;&#10;cfp0zQBmXsRCFsf/AFif8/WuF1W1Yhiqknnt+A5r0i4TeSG9T6ZOOnX1rk9QgwGIHP8A9f8Az0oA&#13;&#10;8T1izDZAHf6cY9fWvObyIIzKe278v6da9u1W1DBuDk+3p/8Arry3WYNjEgnGMjPPbjPsKAPOLuMg&#13;&#10;EEZByPzplvcGNxg4J4H1HT8a07yInlhg9z6Ae2aw3VkLZGCACe2T6YoA+cf2h7szwLFuBV7ojr1+&#13;&#10;TjH/AOqvhfW3VhsQYXJx9eh/Kvs34+SPth5+5O5Prnb1P+frXxTqe0MQeSe/49sUAYw4Hy/0/rX1&#13;&#10;p8DmMdpHIvU7054U9Cfqf/r18mcHIHTPPf8AKvqD4N3DpawliTtZ/ryBjjoR60AfS1nOWlJcliu4&#13;&#10;9uMHg4/nWlc3vy73OFHTpuGRznPbpXEwajELkW0fzkFhu7ZA5GOg9vxqTWNQMdsVViF7hffvQBRu&#13;&#10;L+aS5MYCn73JOOnoPbp+f0r0fwfHNcarZmabJETHpycdMdO/f/I+ftK1lby/j3SF0Odo64bOf1x/&#13;&#10;9evov4eQtLrIQDaVg3BmPvgjnOf6dPWgD9IPD0UcOjWcScokSgDOeAPXuP8A69biqACcc4GO3XrW&#13;&#10;fYRotskSchVXnnp7Hv04q+oHB6njjHU//qoAlBXopJKjp+HNJ8pJUHk/qPrn9OtMIO3HYY756np6&#13;&#10;/r6dqQcpuUcE9OKAFbLE45xyfQf/AFuadtyACSQe3v8AX86bjPYcU4LkAYAx0/HJ5+tAELAg7cYz&#13;&#10;n/63+f8A9dVZQGOehx+p4xjp/nFXWGcuOQex9vTA7VXlKj5mORzyc8454oA5TUIuHKkYJHPP04/w&#13;&#10;rzvWrMFJOMZ54xnJ/wAgcV6tdoCDjoB+GP8APbvXEatC5jY/XofXqAMDrn8KAPCdYtyjNzncSOo5&#13;&#10;7Hrjj6VxVwhyNvyk/j0PY5/+vXq+s2n3vlyTnoM9Dgjt/nFea3kTQsdp4GeRg9Dxx26c0AZauynD&#13;&#10;AAcg4JHTqP1zn0rptInw4BHI9SPzPt9a5gnna3zHJ/HjA4q9aylCGQkY6/TPUn/OBzQB6TfXrLoV&#13;&#10;3g8GNgeemTzgV+TXxovftvjPVpcZ3S7fyAHB9+tfpnruoMuhukh2l2AbB6c9fX8K/J3x1dfadXvb&#13;&#10;pvvS3EjdDnAPB5OD7fpQB5fPy7Z6jt75571qaDB5+qWiYzmQZ/DqfwxnvWVIfmyxrrPBkcsuvWaR&#13;&#10;gEhu/pg5I6UAfafg+zW20qznC4ciQnOD948YB7VleINOa5mPzcJjaDgYJ68frXYaSIrLw/Yx7iFa&#13;&#10;NhuJI+Yv2/lj2pj2cDsZ2JI3YPowH5jJx+VAHmw0l4bQugJGMjqe3XoevWmaPZb72CJSXMhH0Dsd&#13;&#10;oGT0A5OPXFeh6hbJ/Z/lLkk4IHPXvkVH4W0uGLxFp6sMkTqTjONsYZzn29eOnFAH6W/B6wNl4Qhl&#13;&#10;kbcZJZenAwpx0wK9gwygKBgn2/Lrz+FcT4FiMPhTS0xjMO/vyZGLZ9c84z7V2sQBw2MEenBGD27/&#13;&#10;AJ8UAOBDZw3A69ufr6U4MDnng8f5Pbj/AD6J845PQgdqbuByew9fc84/SgAJUfd4x36dTgf5/wAh&#13;&#10;rbj8mcEA8f8A1v607k5AHHv0pFxnkcD378/1/wA8UAVJUOwHqOfXj2zWJdwghgw9e/IwO358Cuhf&#13;&#10;5eAOufw/XoPSse4UFjs4zj3/AM5oA841eAMGZRwO3Xg49uePT+leT63aj5+MAf06cf5/GvdtStwU&#13;&#10;IHOAeT/hjoM9OleV61bg7/k4HY+nuef/AK2KAPB9Ut/KJGSPTPGfbvWONocgnA/znB7Zrttctl3H&#13;&#10;AwW/DH/6649kUSYIHU5/lgnP45oA3NOl8uVWyCox14yDz/Tv3r1PRLoHYqnJHPYcH/P49OOK8ktG&#13;&#10;MZAY/N+fft/n8q7zQ5iCFz/FnHt69eh5yP54oA910aXbj0GB1xn/AD+dehWMp5B6jHHrxx9OOM/j&#13;&#10;XkWiTqdjE8H/AOt3r0rS5wwXvnPX1H+fzxQB1Lupxnggfnxn1r4D/bF8Sm20CfToTzNsgPPc5ZsH&#13;&#10;8K+8pJcRl3PbPv8A5zX5F/tc+JzdazbaejnaWlmcDnpwAR79c+lAHwXq5ZronOScdxwOwx/WsFl+&#13;&#10;Ycdf5VoX8he4dj0PTg9Ow/KqcSs8gA4JP8/8aAPT/AK7H85wSg5XH97PXsP89K9JknbUb0qQSoYn&#13;&#10;J9u498dhXBeH7SRLLaXwvYAcf5+n1rtrdvskRdAq53HHuemfp/n0oA3bvUDaWwCjaoUqpye55Ht6&#13;&#10;V3nw5uxcsFDZaTcQT0Hl9Bntnqfyr5x1W9mllMbN8i8e316+nQV718KpGAjQnEgTC8jnrnI9xQB9&#13;&#10;4/CLTpby6guihV5WG8dR8g9eBzxX1mY+MA4x+uOuBz7V4P8ABTTCmmRXcow+0tjAG1mJz6ivoIjJ&#13;&#10;KnkHqM+/9AP84oAyZ0G08Zwcn19M1ympwkg5PqPf29+n/wCrvXbyrwcLkZwBnOPTtXL6lCCpPX9c&#13;&#10;9z2oA8j1a3OGAzj8MZ7Zz0/z9a8uvoURsHjHrn8B+Y57/wA69n1eDO5m5we+cfXPrXl+rRKrggZA&#13;&#10;GOvP5+9AHNKoI7DGSc/X049Dj8iK0bNj5qkj5uB7YHc1luG3sfu47g5wfTNWLZgPnxnOMdO3Gfx6&#13;&#10;f54APUtJlbAPAbp69SOf0/LmvUdLcsOWGB785z1x2x6V43pExOxc7c4I47+n4V6vpErNg4yMD359&#13;&#10;O/50Aei2zcDd0H3hjpjsP844q6wBAYnBJ6cnv6/Ws6yYkbTyv48euK1doGG6g+vf/J4NAEWI+ByO&#13;&#10;enTv3oU4AXJwQc9/5Uvy54GP1/P+tIF+7jnH+OOentmgBxK54OOv48fz/wDrUilWA45H6fj7HrTT&#13;&#10;yDxyfTv+PfFOBYHI5AB/DnH+H9c9aAGkEnA5Hp0/Q1GMgbgcEdhg+w/zzUpHy4J7Ae+PTP6012GC&#13;&#10;H6cZHbP60Ac34l1FNN0i4upDjavHOASR/T/Ir8Wvjd4jHiDxndoWJjtvlHPocnjPfPPNfp78f/Fa&#13;&#10;aD4bm2naUjZ8dPmHT8sCvxN8Q6tc3N3cTs2XmdmOf0/nxQBz+t3nmlI92So+bH8/xHerfgzRJdd8&#13;&#10;QWOnIu8TSqv5nv8AhXKzSNK/zHn3z/XNfWH7Jvg0eIviLp80kXmRwTJkEHnnkjscUAfv/wDsx+BY&#13;&#10;fCvgSxjKBW8pR0x1Gcjj3r6dEgihLqMEZrhfCixWej2lpEuAFGNvQDH+FdsYZSBvxgdPT8qAKAtm&#13;&#10;un+0znOOQPX0+mO1T3XnwIHROOcjuAP8atxP5j7ehHT8OP8A9XfNUvEU4tNPllY4AXGPXufzoA+I&#13;&#10;vj5r13EZNOefzRIw6dAuM9OnoD+favlD5w20gjB785/L616h8VdY/tTxTPtPEP7vr7fj+JHavLgy&#13;&#10;kkKAD6jPbHTqKAOg00hWG3kgj+WOfSvSdKPzK+QQecc+vOT/AC/yD5dYMFdRjAJB56+n5dq9O0zZ&#13;&#10;tDdTzj1x6+n6c0AehWDFoxjsD685H+T+Na6kgljyvXHp9KxbHlcA9vTqev6VuqATkjHbpQAAAcEd&#13;&#10;B3P6CnKuQGU8DPv9f85xTMEdeB/h608Yyeef8gcfnQApOOTx0+n1+n9KCpwWQfLn+fUUwyGNiGJA&#13;&#10;/MgdxnjP+fWmhsn5u2P/AK3+eKAAqOABnjnk549/xqMhm4Aznkjucdu+c1IARgE9T1OMev8AP+X1&#13;&#10;oCuSDuweoHp9T2PrigAXcc56+nTpnI/Tt09qcQoUgHr+HTr/APr70AYxvxj9Oc/y7Uj/ADDPUEY/&#13;&#10;/XQBTlYkHPBGB9ecfT2+vtWXcBgAxOM49u3qeOa0p1JbOMkgc9+P896zZVIGCM89ufXp+Hpz70Ac&#13;&#10;7f8ABHc5Ocn29B6GuPv8nOeCp/Agnjjiuxv1zGSDlh+BGfXjpz/niuJ1FWPB7e/9OKAOVmCsxHAw&#13;&#10;fUc4H8jxT4Rnbt+UjkY5z74/z/KkfBJAOH7t/IA+v9aIWXgjg5HVfx/WgDXhkSGLzXAUKOmf69h0&#13;&#10;618NftAeMZL69Gk2rkh+Wwf4c8D6V9UeNPEEWi6PK7MASD3OQPY9s1+bHijVG1nV5r5xvLN8vPQA&#13;&#10;8YP+PagDk7mRIlIJ6jPp14z3wTz7evvwN9cyTylM8D05/Anv+ddBrF2sRK55I6ZPXqM/p/jUfhPQ&#13;&#10;5PEGu21jChYySLkAdAOv19KAP0J/YZ+DVz4h1T/hIL9SkRO5OOvPbI7Hmv2ytLW3sPsul2o/1QC5&#13;&#10;+nJP5186/sz+DbTwJ4ItRIuyURhjkEEbicV9F6Y6zzmRucng5IOO+KAPVLOcrCsQHXGfeuntFYIe&#13;&#10;y4yfb/PWuU0xBLKgGcAjv+X/ANetvWb2PTtNO5ghwSecYAHPpQB4d8V/EQcf2dC2N3LHtt9P8461&#13;&#10;8+M+4nnpjv37H6fjXQ+JdSOpanLdElgeF56D26DHSuddVLAZwBjPHGT/APq5oAiZjg4IB4I6dcD6&#13;&#10;HPvmmADkk4DYHXHSl6gc4P0689/89/ahlGSM8Nz36Y7en1oAXapB9B6Y7dvb+Xv6RPnaG6kfgTjn&#13;&#10;n9BnpUxyrE5wBjPt3qKQE52nkE8nHft16etAGbKMfLjb9T36H+v1rEuCQG4yec8/444Fa1y/mE55&#13;&#10;J46Hnt+Q/wA9qxLkgAFjggEce/v/APXoAx7v7xUnB5GfU9/r2/wrkb1+W+bB+mefb6f5ya6W5c52&#13;&#10;ZOCPr065/GuUuiOjdBzjnke3NAFdR1bqB1Ht2I+n9K07ZR2GMcc49euc4PGfSstRt9s4HH6kA9B/&#13;&#10;npWtbLlj2Jzn6fh3oA3bdWP3Rxzn1Bz3rdt1Y8gc59fTngmsa1Uc85zjOQMc88/yrobfDE5PGenO&#13;&#10;P5/rQBqwDAUegJPP8qvBQGVsDcMZz+OB9PWoIQWAHc9+nPtirA7AnAPX+XHp39QPyoARVPG3kAcd&#13;&#10;RntSHhT/AAtwRn6enbtz6dKc2Qec5P8A+s0wNnkHAHpznpxnr/npQAPgnBPBP+T+opkkm1CwOSMf&#13;&#10;hg9efSlbaR0PbjHt35z9fxrndf1OLS7CWdztABIH8Wew/XpQB4/8afHsPh3QbmMShWKnvyRjoP8A&#13;&#10;63+Ffk7r2qXGralLfznJc5GfTnp7n1r3T43eO38R6vJaLKTEj4zux7fyr5n1OYQwkjqD0B5wPTn0&#13;&#10;oAwNWvWCeWG55PTp6A9OtVvDei3Ou6rDp1su8yMM4yeO5/nWNI8lzL6ktx/n8a+3/wBlb4VXut63&#13;&#10;DqVxFgBiR2OOc8/qMelAH3h+zP8ABpND0e2vXTllB6d+5OQP519Ra6s0SDTbQElgF6+nf2rt/C2i&#13;&#10;W+i6VHbQjiNQOgxnHYdq6HQ/DIvbv7fcrkAhv88f5FAHlb6DHo2jvdTrh5Fzu6EZ6fhXnmjWUbah&#13;&#10;LdykBrkY3ZB2Rr9489M5xXtHxKmR5H0teIzy3JG1R1+meAPrXkE7/YbUwRjY85DMAOVUfdXPUdMn&#13;&#10;69qAKGtag99cl85RQFQY6IAcAfUVhFth7AHn3GB259uKfISWG7k8k/8A66aD83HzDnjtj16fy6UA&#13;&#10;Ixbj++egz2Pbv+tORsALvyOR69f8ioMnnJyD+n4f14/xswjPQnvx6duDz260AaMaMyqU7denbrVm&#13;&#10;Rg4zngj+eT+X6d6hjVio2nIHsMev4U6QHbkc4H+e46UAQHdkc/1/yPeplOc8Ee2Mce5pEXPJOD16&#13;&#10;f4nk5q2qbV5JBBHXqfw/UUAMDcjcM44/T/HrQqgYAGfrz/kAHP8AWkbIY9yPXHTH+RTwMoHBOAOn&#13;&#10;68enNAEfVRtGPzxgD/8AVinMCcEAHHvjPbn6+3pSgMQSBnjHXOf8inDcUy3GMfoPw/zzQBGAykZ5&#13;&#10;GMjjpilz97YCQMdf5/5/Lmldc/eAOeuc/l+VRupJOVwOc8Dn/P8AhQBXIPQjBb9M/X8sUoyijnBA&#13;&#10;H8+KlVRk7Tgkdvp0pScEr0/Xj0/TJ/zkAYchicZ+nTGOeKRQFIyCduQMfXA6f40EMCcnJPrjJ57f&#13;&#10;l9aPlxjGcNjoOB6/4d/50ARuTwCcd+Px/wA/1qFmAGV5z74xwO/vzVkDCjP06fl61Rm3FVwcHH+f&#13;&#10;bv1oAzmLHO3oeQO3t9f6VNbR4bLDPI9Ow479/wD69RlQ2Rng+34cVctflUucAAZycjB/L/PX1oA2&#13;&#10;5bqKxt2uJztRFDE5xn/9Y/8Ar+tfAH7Q3xce5d9E06XLvw2Dwq9wOn0/zmvXvjh8UIvD2mTWls43&#13;&#10;4IxnGWxwMD26YFfmhrOrz393NqN3IXZznr0+np0oA53V71oxIztuJPJ3A59MV55K6zSE45JPt+AF&#13;&#10;aOqXXnyERn5VJx75/wA9KNE0m41nUYNNtELSTMFwvPU4z+tAHq/wR+FWqfE3xVaaZZxM8AkAkIGR&#13;&#10;/k1/T5+zt8FdH+Gvhi1gigVZti7iAAScfTt9O3FfIf7EX7PNn4K8NWWuanCv2meMsSwBI54wcZr9&#13;&#10;R9NACAKMKoxxx+NAG4kZ2YTgYPtQIyMbhnrz7dD/AJzQH4HHX9awfEmtwaJp0l1I4UgEnPb1P05x&#13;&#10;QBwHxO8cWnh/TJVVwHA2rzyWPt7da/P/AFa8n1G8lvZ3y8p3Nn3/AB967jx54ruPE+sSyl8W6H5B&#13;&#10;nr7+nPr7CvOHPIJPpx79h7f/AFqAKuVIDHBOeeg56jA//VmlKpkgcD8+/wCfQ+lPYbm24yDnHv7H&#13;&#10;36c1GpO5sngkjr68E9s0AMbbnlsA+/5frUag5XB5x0/Qf4H+h6zOVPynkDtknoOPxpmGBGOQMnH+&#13;&#10;cUAIVZs/Tn8OwH+efSmqvBVRz2/wx/n0qbCnoOB+vpxUbbS+wdPfnP8A+rp+tADQpK8cdOp9Ohpe&#13;&#10;BgtwATxnOB7GlZd+VIBPHvn1GaiZtqnacbSD+f8AT3AoArTFjhU6DjkY7dunT1HbNQRK0rDAJGf5&#13;&#10;+/8An86HYkHactznB/KtfSbQTTpkYAPYe+QB6GgD0bwtZSIFLpgn6f56V6varkcjkfh1rkdItDFE&#13;&#10;mwYHTj369h+VdpbKRGAO/wBDjnjmgDUjb5Rjk4/zx2+tTMeTjjPHB6en6VVXkYzgHnp0zio5pcbj&#13;&#10;3HPbHNAGbqtx5UD7TkAcD155z+deHa5fPI77jnJPv2+teieI77bG8anOevOfpkeleMX0m6Vs8gE+&#13;&#10;nOenuMUAZ8oLkFTn5s8DkjHT6dKgY8kg568Z9+Pp16U9zz8wyQf896a2ccnJB9emB0Hr+VAELE7R&#13;&#10;zngDr04/H8PekIbByOO/POc/XvQykLgjrnn05z/+qkLcg4wOSMfXgDt9c96AGEAM244K9+/P8vam&#13;&#10;seTtYY59vx/z9KkKuud45Awe2fTHSm5ODgsB2/LnI4/z+VADSASSgyBzx0/KgA7gD1A6kHvTljyA&#13;&#10;pPA6cd++R/M05uFGTgdODgD8/egCEhiCfXv/ADP+elRv8mN4+UevA4/z/wDWpzDGMjlef/r8ce2P&#13;&#10;0ry/4geN7Tw3pshZ180Ln36d/WgDD+JXxCtPDunSqk2HwQcEdM8Y5/Gvzc8YeKrzXr2W7umOwZ/i&#13;&#10;69vXv7frzWn4+8dXXiLUndpCYskDPfHb+X+TXjOoai82YweB9fcY9h/LpQAalfF2aNWyOnByB7f5&#13;&#10;NYgXzTwOP5+9Ics2B1/+tX01+zv8Bte+Lfii2tooHFiGG98dRnkdKAO3/Zc/Zu1j4seIre8urZhp&#13;&#10;kcik5UkPzng/Sv6SvhX8LNJ+H3h+20yxgWJlQbsAclR69utYPwI+CeifDDw1b2NpbKsqKoZsAZP1&#13;&#10;x6/54r6IYY+VOD/LHXpQBhzQA/KBgCuG8SailnE8EZwQvJ9B/wDXrudWuYbO3Mj4JHTtjH9a+fdY&#13;&#10;1OXV79o4yfKjJ3Hjk57UAZ9ram5m+0TKdoyMZPqeD157fpW4GCrycDAqtEqxw4RQAOPpz6fjTZpA&#13;&#10;Fwe/1Hb1oAzdRuQAfbv/APWz/nmvNPEWpGC3bB64x/kZ6j/Paut1C5+U5bIIJPt3x2rxLxTqe5mU&#13;&#10;Hg849znrQBxer3ryyv8AMTjHcce/8uprm3fcS2cAnrnHuMfT0qzcSFyRuJJ/njkn04FVBuLc9v6e&#13;&#10;n0oAaFwQFG7n69cDHWmIASQnXn07enPv+lOxuwOg9Py6dsf4U3qTuPAPfp+Wf060AQP065zjoeo9&#13;&#10;fbt2pxwuPmPp9T39ae6jA6gdeme47f5+tQBtrAZIx36HgdD2NACkAqQBwff39e+fX6YpNjHK54PH&#13;&#10;bn+v1p4yeOORz9P/AKx6ClxnPb3B5H0Hc/0oAZtKjHTce35ce3T9eKRuGLKcnjOcA/rn9KVywB+b&#13;&#10;n8MnjjNQuzuRnB/Egf4f5zQAHH8ZyOc+uaNrBeQc8g49cdvWkXJK5bGMY9/X+fP61GWbYQeO314/&#13;&#10;z0zQApJLADke3T14/n+Pak+97gjgnkcc/wCQff6Um88HO5j6DHbpnp/jS5BwvrweBjI9v60AQsG+&#13;&#10;bf1PfI9On+feoSxOcHOP1yKtbARyMEAf/XP6fyqJ93POc8DI6fh+dAEaj5eeRntgZPXtUjAKB3A9&#13;&#10;+cnt/KkUlRkAAD26D39RSjGAmMAnHsef5c0ARx7mZQmcE9f8/SuisLTBGFyTjPGP8/nWbZRF/mbJ&#13;&#10;wfp/P613ujWDzMqAZz+Xf6fT/wCvQB1HhnSHmkUuNyjHPrn8P8mvoTSdOW3jXC88d8/l/nrXK+G9&#13;&#10;HWFUOSfrj1z6Y/KvSIECICMEYP8AXjn1oAtxRjA9Bjn/AD/n3NF/e2+m2j3Nw4RFXJJOMemPSm3d&#13;&#10;5BptvJPcPsAByeBx6fjX5l/tOftPrbxTeGvD0+XO5WZT09c4PX/JoAX9pv8AaZgtFn8P+H5g0rZU&#13;&#10;sjZx69D79cewr8o/EPiqe8na6mcyTSNlixyee1VfEmv3V9cy3F1KZZZD8znOOevXtnIHsK82uJ92&#13;&#10;fmJ+pyBntQB//9X6vD8g46Hv+hP1/Cp45iCMZGCe46dM1RJGBxj3Pb/P+c0isF9iCf8APt70AdLa&#13;&#10;3vykE8jn3Gfy/nW0kqyRjjBB/Mdf09M1w8Um1jtHPbtx7n2rWtL4Ljf0PHr/AJ7f5xQB8qftaeEY&#13;&#10;9V8MyXiRlnRTg88dyB6/0r8TdZgMV68Tr5exj069eAPxr+iz4oaVDr/he4gIy+xjz9O2PTrX4H/E&#13;&#10;/Q10jxLc2u3aySMMcjv/AIf0oA5awxJEVU4xtAGSenf/AD19K7zwRMguhaTPyTjBPX2P5815xpVw&#13;&#10;4baGwB098/zrpdLufsWrJPyELAnHGOe/Hf0/CgD6o8PaXD9pAjOEckjB9fWtrUvDUTSMxG49P15P&#13;&#10;/wBetDw0tpdafb3cBUkhcsBnPTqf0r0FbSK4VQx65APYe4oA81h0dTbKirkAenU45A/PJrkNZ0gW&#13;&#10;rjCklsYHXj1/L0r2ySyRC7QkgL1/pgfqM/rXPSabDdy7SNzp+IDdifz+nXjNAGX8O75tK1BEYEDc&#13;&#10;Ockfnx19B/Ovrux1cMiNgEN+vGf58fjXy9Hpi2csci8EEHjAxg9v84r2jQ74y2oG8ELwe30oA9os&#13;&#10;dRU9Tkn19u3B/DHXtXV2l8r4DYIU/wCf6V4/aXzRsOfTPPX1OfrXWWV+CRls4x+X5jp2oA9Rt7gt&#13;&#10;jccgfmP8960lcFSvbv8Aiea4O2vz8vJBPocZ9c8fpXRx3GcBT6Hj37ZoA3Bk/Ufzx68/571ICo+Y&#13;&#10;nacDuOM8Dj/H+dU4pFfBUDB/z9KsrJnkZwCO/HB75/pQBOepGcH1PQf59KYWA6/y68fjTep4Byfw&#13;&#10;/kfwoZsE4+UD14P5/nkf40AP4OeeSfXJz9P8+lIQQSGXA/8A1kfzoIySCuR/j14/z3pAVBPOQcDI&#13;&#10;6Adv5/4UAOIBAB7j3/Egc/iKY3Bznpn1Hfv2/wDrce9PILg4OARzjuefr/n8qiKqQqEfd4P689OP&#13;&#10;agA2/MO5HUdfyHcV8jftTeGk1TwhdzBPnVCwP+4CT19Ofp0+n13gggHnPoPy+nH6V5d8WNJ/tPwp&#13;&#10;cRbA7YcdOOVx0/GgD+frW12XTEDAU9f6fn71jEloWXqNuBz047nt64/lXovjXSptL1O6tJBh4JG6&#13;&#10;cYwfT/PFeYO7IxUA4x9OO/6/570AULhPMSQtyT6HP3ev5VgtGApY8GunG1shugbnnkBjzx3/AB5r&#13;&#10;Dnhcs4xhBn8AelAGXUidRSMu08HIpUPI/GgC3FL5bf5FfpJ+xr44FnrEdnI3zOw+XjkHnkdPf1/C&#13;&#10;vzWYcjJ9PSvff2f/ABF/YPje2Zjw5HB454weD2659O1AH9LOj6mtzAjq2QwB9Ov9OtdZFIsgzxk4&#13;&#10;98+grwXwLrJvtBtLkNkFB149P19DXrNhfoyjOBmgDo2UN8xOMfX/ACKzLiHOcc5+nPY/X0/Kr8ci&#13;&#10;uPXGe+cn2pzIrZP54+lAHG3drjp05/DPbOK5a8siG+Ucf4da9HuYM+4GfrWDdWu5TmgDy7ULBZVY&#13;&#10;EYI/XpwDzXnOq6Vtd3Qdcnt/L1xXtt3abM4XcDn0IJI9+K5PUbPcH+XB55P5c/l2oA8MkiMLFSch&#13;&#10;een6/wCArStL45KjIOenoR6Y7d8D+lbGraaQXZQSRz9eeP8AP6dq5BkktnJzg/T6f/qNAHo9hfh2&#13;&#10;I6/MOnJzn0/mPTNdfa3fyj5s8n+Q/X/9VeQWd8VPXgf49v612VhfAIuOSCBx1/EcY/z3oA9OhuFO&#13;&#10;CCSe3f8Aw/DNaEbrgen1Hr64x6/hzXIW16CAM4HQjGP1/oa34rgEHoT6cYBHc0AUPFVv9o0G7iwC&#13;&#10;QhwPcD14r8I/jdpi6X441e3VcfviwHs/p6jPbHHTtX733YM9pLGBuDBh6ZyMYyOg9a/Fj9qTRPsX&#13;&#10;jZ7ojAmhDc5OWViCPyx60AfE10wExDAgg98dBT9MlaLUIJd4Q7hzjOOcfl61HqSZuWYDAPP6Zqqp&#13;&#10;Kup7qRQB+i+iahHLoVuC5YvEVkQjKMoX7w9McY966zR9es7mELCx86NFCyDnPGMHPpXzp4O8RR3G&#13;&#10;hDecRhRtySuJBjOT6N0x3/OtvT/Flsoc2+UzkgNgFT0PHp7/AM6AO2+IF/F9mWdzguwHoCR0Gcdq&#13;&#10;840Ib0LiQMYvcglT1+XsR/n3w/iPr7JpjEuASdy55PPUDnHr/nNeZ+D/ABFqd3cDZL+/jJZc5yy5&#13;&#10;5XHQ9c+vpQB9h/Ci4Fl4yjZHyko3AjODg5wM/n+ftX61aXMJrGCVejKpH5ehr8V/AMx0/wASWVz5&#13;&#10;4kAk+6P4Q2PwwOf/AK1fsP4LuPtXh2ylZtxMYPqRgc/gf8aAOzDDsMjp1xx+XX6/0pwYA54wT3HU&#13;&#10;jnI/+t/Oog59ee/4+39eKUsTksOP88H/ABoAfvGTnnPrgd+p+lG7cM444xgf16fp/Wm/Men/AOs+&#13;&#10;p/8A1/lT1PPccnrwAfXP9fyoAco4JPI7dTk9hx1//XmlHAyRyOo9PTP8utNG0KCSeeOen/6v/wBd&#13;&#10;SA7flH3vT8eTQBeglOQ2MlvStddrjr+ec+/pz69feubD7SuOcj1zj8MVqWs5JCg5HoO319vrQBbk&#13;&#10;g3qRgDPHPX29KxLu0LKCw4Gc9fXpn+tdQuWBGcfQdO3TuP8A9dU54hz6HPQY74GaAPN7+0VlO05I&#13;&#10;z+PoP/11xd7alMtggH27+9er3kC85G4fQfX05rkL+0+Vtycgcdcf5/xoA8P8ZWnmaPdbhjEZPYD/&#13;&#10;AD+J71+Q3xMiEXirUYlTBMjN6AjNftB4ntQ2lXnGMxnoOSCOv6fifyr8dfjNatbeML+QkgEK3oSC&#13;&#10;vH8u/wCdAHzjqjgykDgAn9elQ6eUWTMgzyCOe+R/nFP1Dd5p/wD18dutV7Tb5p545znnNAEmpAJc&#13;&#10;OigAAnofyz15/wDrVSdCQGzwT/StTVQhmO3jPJ71m8soZv5/p7UANjUEH1/zwBTQAHzjP9B/9apV&#13;&#10;IPy4xj8utPeMoMDnHQ8UAfo5+w1qXl6gLZjwtzhe/BT/AOtzn+Qr9dwQG4IH65x3FfiL+xjcXJ8W&#13;&#10;y2yuI4QyHcB8wYkjj8P6DvX7aRDaCeWGfyPv+PSgC6vUAjg4/wDrZ/lmpGxnpjPryT7f5/KoNwyd&#13;&#10;3JH+f5mnjLKWzjpx/gPb2xQA45GeMdvQd/8AP86cAOfQ+3T/AAzUJyW+Y5znOR079P5U4ZxzwD3N&#13;&#10;AA3BPGCffHX/ACPw/Omjt2ycde/p6H/PWnqBjg5z17d+wyfpjPvQwbAAABz6/r/9fNACjhiT0Of8&#13;&#10;/r+nvRlQDtOCOB+ffP8An3pgZlUc8D+XrTg2DjqD047fUjv2NAChzycgkYzgduucDv3qaKXDHJ3D&#13;&#10;P1xjqDVcHGQOh9un5UoJBHGCPXj86AL+7IHHPsc5IrLvF3AqwJwe+ev0/Crgfd8uCPpjrnt2P1xT&#13;&#10;JV3LxwAfXpg8UAed6pbnYflxxg/n+ff/AOv2rzTV7TcWwMkE8Dr/AJ5Fe0ajblskLzkZ7cDt/X1z&#13;&#10;Xner2rZPy5HTp/KgDxO8gMWOCRg9OuP5fXn/AArmLtQELA8j3z17f416JrFkSSQvXI5/znpjmuCu&#13;&#10;1I3b+AM59vwx9CPegD44+O7Fp4lJxtuJj14Hy45/PrXxtqZUHDA5xx1HOc/rX1x8dmU3VvznE0hK&#13;&#10;5/uqMZPv6e1fIeoqUf5jx16/ofzoAyh7dTj/APVX0N8MbxbSwySFbD8AkN6Afj37857V87rksB1I&#13;&#10;r27wPcJZWDyOV3q3y9e/A/GgD06y8R41M/KIUO7cpzyCOCPz/wARV3xB4giXTzscl1HAPsO+Pyrw&#13;&#10;zUdWkh1eZ3bBbtxwSfxx7Y/So9V14XEICnJxtz/M9/Tp70AegeEL5ftQlcHL8YwR64OD0GPXjp1r&#13;&#10;6++EV0l3rKAHckaAgj0dujex9vyr89dG1Vrcpv5Bxzkhh2x9Pavtb9n7VGvtXiIOSIuuMH7wwMf5&#13;&#10;9e1AH642hUQpsG0ADp9O34dP/wBdXNwOFPB46/zAqhpxY2cfzZ+RfpnH68k81dIJPJ5HbB/D/DNA&#13;&#10;D+vyDjP8vSo2J/j5A59e2acI9w5HJ6jqfp/9anbOeTwf5/0596AEXnJPQfp/j16inDGc4wMfkf8A&#13;&#10;P+etNKjABBOB655xzzx/9akLMzDPIPbP5YGP8+1ACsSc84yPX26j/Jqu5Iycc4/AHB71MQOnOOD9&#13;&#10;D6D+gqOTlsdQR6Hge/8An86AM6YE8dz/AE/D+tcxqUJOdq459f8ADP8An6GutcEgZP3hjOPbjHt/&#13;&#10;nrWLex4RhtyP6HqQOlAHjesW4G7byRz/AI4+teW6pb/Nwu4Z/mR6fy+le5avBkOxHT29uPSvKtat&#13;&#10;iOg4/Dj69v8AOaAPL2XaxwMA/iPz6e1TQupCrnAI4HPOfy7jnP4VJeIckKM5GM88E9eOKqRMVIfO&#13;&#10;Bx7+9AFXxnfm30CRieAsjdem1SST6/z5xX5c+JJmlmJGQrAtk5OM9MnB6da/RT4l6ilr4duWDYCW&#13;&#10;83GQM5GP8598V+cuvT7gyKeCBjv9QT/n6UAce5AcZAx69q9C+HUAk12LcDhcncBwD2z9a88IIPNe&#13;&#10;r/DGMPqwyMgsOfTH9Oen+NAH1VGVZ7RJWJlJCpsPyEY5H+Brp4HSRFVVBYE525OOehxXO3BRYook&#13;&#10;GARyf7pA49vbpXQWyLa2qyMc5XPQYPv6n3z+NADpbfzgmCWIGcjJXPckVueBtMjbxHHdMhcwRzOM&#13;&#10;HABI2g89AM8n/GuZsGnkkWec/Mu/24OQOPp1r0z4d2E11r7QA73by0OMdCee/OcDr2+lAH6I6Igj&#13;&#10;022RQNqwRLwP9gYGPbJ/GtxXX3H+H07EjFZ1pF5UGw87cgZ7Y/z71fAAw2OP5Y/n6UAPOAcAAYI/&#13;&#10;TOcH3/yKZk7iOwPP9f6/gPwqQA5HOAOo7k/59KMHPBxgnk84Hr/jQBGeAeeR+XscUpIAGRySSen4&#13;&#10;8Z9sUoJ59e/rSZJJwOev0waAGEpt5PTr9fX8aovF82EGQc/X14+npV/OV5Ynvnngf5/WoDnO0d/f&#13;&#10;r/nk+2aAObvYsBs9enB9egrzTWIEG8sPmI7njn/P+HevXLqIEHPAII444x2rz/VbTBPHsevPPb68&#13;&#10;/wCPFAHhPiCDcCwIAPU9fwHp9a89njUSnAG49Qff3I/yP19j1y3HO5Tls+3/AOqvMNQgZCxJJHOe&#13;&#10;vHcH/CgDLiY7+Dg5+oPT/Pb3rr9Jk+br1yePy5Pf+VcYGwwz8oz69Pr/AJ961rCcqR82P/rA/nx/&#13;&#10;IUAe06PcDKktkdfqRjIPv0zXqOkT5Vd3T6n6Z/8A1/T0rxLRp8Ki554OOv5//Wr1fRbnKIQQCPYd&#13;&#10;e4P8ulAHU+Ir5bLQruc9o2UfiPw+nFfh/wDH/Wm1TxxfqTlbbbGOSOUHI/XpX7A/FDWhp/hOUs+C&#13;&#10;eWHbaFySP5V+E3jfVW1XWr3UXIPnyMfXIJ9cdz/nigDzy5b96ST178f/AF6s6Yu+4TI3YOSPp9Ko&#13;&#10;S5dyg7+2a7Pwnp5lvY9yZzzgjjGefw9/agD2fw3o8ptEnuE2IfmBbtjr9OvP5VjeKdRMG+2i+UA4&#13;&#10;VjgDA/HjPPX/AOtXcXeqWVlAltFgyhNuM/LwMkA/r09sV4b4lvJJ5pVyQFYnHpnoeOn8qAKRvg8u&#13;&#10;D8zE8n0J74/TNfRHwvUvcx2QfY8BRgcgcMeAc/lk/nxivl+xAlmKKck9cd1zz2//AFGvqf4DwtqH&#13;&#10;i+0CDKlCzIBna3RefbqPw6cUAfr/APDnTUsvDsHljiQblx64H4n2r0I5ySDx19eO/r/nj64Xh60F&#13;&#10;jo1ra4wUjVSe/wCVbD7VI5znB49+w/WgBjgDPvjjp2rDvovlOPz46/8A6vXvW3IRuYE5bt0JHT19&#13;&#10;qoXQJiZSPvHp1/T/AB/GgDzPVkUb95zk47cjHr+XX+teV6yi7S5BA6g+n4ivYtYiOx8cZ7cZ6/5+&#13;&#10;nSvKdYjyCD14xjjp1A+oH+FAHnTbQ2GyAe+MnnrjPr2ye9LEwLA5yPT8P8c/hxSXKhZTkZH4dvx5&#13;&#10;/OmqxHc5zn/P8gB+fWgDt9HkA2DJBGMD1/yf/wBVep6PN90euOP/ANePXrz/AFrxnSpSso28A+vv&#13;&#10;654B7ivVNHkBIIOPzH4fSgD1uzZtmO5xjj6ZJ+mf/wBdbeVVCq8jPX+Y7YrmNNlLA7eQACf8966J&#13;&#10;TnHbH1/P/P8AWgCXefQk5J69/wAff19qevQHgg88e/8A+r0pgCr2/wDrfj2p5fgYKkbs449O3f8A&#13;&#10;z1FAA5DYyMY6dvzz/OmdfmJxjPH/ANb/AOt1oJJ2gnCnPsR1/wAjPWl+cgjOScd/xxQArMN2AOn6&#13;&#10;9Mnv196glYeW7g/dGT7ccn9P6VM3BBB6847nHIx9e/0rl/FWpLpmiXV0TghG2845I/zmgD88v2s/&#13;&#10;HG9G06N8mdiu3P8ACB09/wCnTmvzS1edWkdQc89fXkYz9fWvoX46eJ/+Eh8X3bGQFLbCLt5BPc/r&#13;&#10;xXzLfSh5TjgZwPw9KAGRKHcD1Nfsd+wL8MfNEesXNtgDDF8jAyeOPf8Az1r8jvBulPrXiKwsACRL&#13;&#10;IM454Bz2/Wv6QP2Z/Co8I/D+0Z1EUrw+Y2DxkjA9sdPwFAH2HYeRDMscQwFHJ9h0FbV/frHH1wCO&#13;&#10;D7/jXnmhXsTM0gfcVGOvHvjio9U1TzbpInfHU4B9OlAHommTBlMo5AGMt6jrgf4VwfxS1tdK8PXL&#13;&#10;M+GSMk/X0z611+j5jtRvPBXPr9PpXy58fNddofsCPgPg4/3T1z+VAHxpqjGe7lnZwTIxJ578+/0z&#13;&#10;0xWYD8xZjgn8u/8AUY71ZviDMQ3JBPfrkcD+v/66oA4Y9yDkY4Puff6UAb2nuPNX/e46f5H/AOuv&#13;&#10;StJYFkJ+b6k4zjp34rzDTpAJFyCB06/Tt75/T8K9L0liWBznP+QM9vpQB6TprKMAjIPA/TgE57f0&#13;&#10;+lb68ABg2CB359M5x9K5nTmwEz2z9P6e3vXRoygHAJCjuf0FAEzZxnoDjH9M8celMDKB8vHP8+1J&#13;&#10;kg7cjn2HXtj/APX707LAYDBQOg9P6e3FADWByf4h+p9ce/WmbQeOmD69PepG4B3DGM59vXk9P8+1&#13;&#10;GCq5zwDx+fGR+nNAEa5GOP0/+tjvUjEnjqMt19OnT2qMDGOcg8+vv09ulL820ZGc5P0GewoAlcAB&#13;&#10;cEEYz37npUDOnT14GT+f1NOc5A9vXtzz/Lr+FMOSQAcenX8v8+1AEcpGRk4z3/nn+f8AXism4ZTn&#13;&#10;jhumOnt/nir0zLkg8kj+Q6jjH5/TNZkxZFII/DGPf/PWgDBvT94YII6e4xxwfT3riLxs5UckcZ7Y&#13;&#10;7/zrrtQO1CNw49OnXvXFX8hDEgZOfp6ZJ/nQBz0pDMFPTlgSB/k5qNHCr5mMYb05HHUevb+tRO5R&#13;&#10;gcknjP4cfn/n1rlfFOuQ6VpkshkClgT16DHOf8/rQB85/HPxicnS4Hy8nHHIA6Ege/p9c18jX8qW&#13;&#10;1vvz8gUH/HArqfGOujXNZuLpWJjBKqcHjHU498f4e/kmu32/5I2444A/n/n9aAMu8u2up89QMYz2&#13;&#10;r7g/ZL+Hcutau2ozQkqpBDem0cH8f8PWvi3wvo9xr2rW9hAhYyMBnGcDvX7efs3eBYfCnhqK6I2v&#13;&#10;IQSpHIRB0zyevPvQB9iWEsemadbQOcMUBKjnjtnryPevSvD8oZFmPR8EcjpXzZb6t9u1Yc7kJ464&#13;&#10;2qenH6/oBivcvD9y9zLHboSFVSQP5nv+tAHvujOFhH8JOT9R9f0ry34n+IQLc2UbfPLwfm5AHU+3&#13;&#10;pXai+jtLFSDg7PywD1z+nvXzN4p1h9X1WW5zlUJVR1xjjg/5/SgDmZCHyMFeMAY/Pr69/wD61Rby&#13;&#10;pGSBj1PU98+1PbDNwcDBHP8An2JphAXGB6n/AD/P+tAEeBgYPPA+nPIHejcOPUfqcd/pzmlYgMc8&#13;&#10;hQPXk47f40EAjnoMZ9vQZPpQA75RnHzH+Xr61XJGPlbGfU8/4f1p5O4HnH55+n/1qikOVOeSPYnk&#13;&#10;jkZ7f5NAGbJhsKDk56/mf8/16Vg3XGWPJGTwOp9fTpW1Kcrt4PX05P19D2rDvG3IcccH0/p/OgDm&#13;&#10;7l8Z4yp7jtx2/Cubn4OM59+vf6/St+7YNuOeOnfp6f5/kK5u4bJCHntyOfpQALhuvI/mTjHrWrAi&#13;&#10;lTwFIwev+efxrKiGCATknHXrjjrnH+e9btso2kjgAY+lAG5aoQDgdcZAxzj36YrdgVgQGJx7enqc&#13;&#10;Vm2qE4Ock57/AE6e4NbsEQMfXcTjI9eaANGDAAJHPC8fTp+fce9WBxgc9uvPpkmoowFIYnGc9f8A&#13;&#10;PTH86mHqwwV/H+QHWgBMp8vy4B/EYB45I4/GmvtyW4JPPy9uOueg/wA4HWnFcEnHJHJ6dB39qid2&#13;&#10;z6DA/M8c57f/AFqAI3kCqzZ3YH4f596+Pfj/APERdM02W1gkCyHIAU8nPHXp1/ya+hvHPia20LRb&#13;&#10;iWRtjhW745A6E/0r8mviZ4vuPE2szSGTdEjfKB2wcgnt9MY9qAPO9Qvd8klzO+6QnJzx+Jzx+Irz&#13;&#10;TV9SNzKYozwD0Hft7/lW7rV86oVRuT6jIH61ydtby3twsaguXYY4/kB9aAO++GXhKbxX4ks7OGIu&#13;&#10;rOu7H1yfbOK/fb9nv4S23h7RLdzCIyyrgEcjj/6/+etfFf7InwLklNrqk6kncr8jBA44PPv27V+0&#13;&#10;3hrwolhaRYBBAHbpQBSi0MOqwKuF6AdOn1rqLi0TS9OYgbAq8/UDr6/5NddpmlbSZpR06Zzj3rgf&#13;&#10;iNqkVnYygHIQZ2jvnpx9f60AfMvi+7SW6uXlG5GYO/TjB+Rc989xXkl7N5sjueCfzA69P8Paus8Q&#13;&#10;35upmDHk8uR0Lnsa4mYltxbI9M59+nP8xQBVZgp2njHU/wAiD71XZ1JIGMHnr39utPYdm6/Xr/T8&#13;&#10;OnvUbYAJbpz+n0x1FACJuGfmBPfBB6n171ow7s7GBI+nX/P+Oaz0zxhsHr9MentmtO3j28Yx+Jxn&#13;&#10;r37/AP66ALysowxGBx1zz+Pf3pzsuOeSeOnTPT/P1oULkbPw68+mfr708hiQCcDpx78evSgBI+SP&#13;&#10;LP8AL9asbBkcjjH69Pfr/wDWqONCynaTntx0I46j/PSrBTvnn+uOg/8ArfjQBCUy29lznHJ/X0/l&#13;&#10;SEquOACMDqef8+g/SpCFD8AjOef5emB6io8scKeM4I4xnn09f84NADlI5ZhtHTqSB26djTRz82cD&#13;&#10;rwOR0PXOaQBdp24OARgD8uP6E0rK235uQv1ycdvpzzigB2M7lB4A9c4Pbt+PFR8hRxgEdOR09P8A&#13;&#10;6+KeQ3J+8D+Z49eP5UwgEcHp9eD/AEz0oAU5GBt5A/Pn8fx61EdpIB79AD2H/wBcU9uGOevrjue9&#13;&#10;MOTkE8nHOPyAz9TQA3aGYqQef1GPTk0gByXLYBOMj+vX/D8KVsNnqcnvnt/Q9acCWA7fUdcD2/yO&#13;&#10;1AEcm4YAHJPHP+c5GazpjEQPm6dDyDyPx65z/wDXq5KWG0EYx+IA+nf3rFnddvIBDZB/p09BzQBE&#13;&#10;GwR8xAA6dPzz/I9a4vxz4yg8OaVJLvAk2/THqf6AfX61p65rlro9o9zcPswCeeAcDIx/9evz1+MH&#13;&#10;xHn1+/ls7eQmINtbHqO2Rn8T+FAHAePvF8/ifVZrqZ8xBsKMkj64xye/868L1rVjKTEvIHoeOPXp&#13;&#10;WvrupCGMpHnIOOvTrx9K8+d2lkO45J7/ANKAFCNK4RBuJPQdSe2K/TX9i74BTapqUPivWbZhEhDL&#13;&#10;uAwzdOOO1fJ3wI+Fl9438RWjtEzQBx2JGM9fyr99/hj4esPBvh2HTbRAkgwqjj0HJ/EfhQB9NeFb&#13;&#10;WHT4YtJtgAkCAemePT2969msUEcSxRDOByff/wCvXlvg+3DRi4l6tjtXq6FYI93TI/KgCS5njsrd&#13;&#10;riduVHT6+hr4n+MXj59Tu30mzk/dry5B/If4/jXqXxb+IX9mWjWNnJm4l4XnoD1P1H+RXxfdXEk8&#13;&#10;rySMWL8knr68df8APFAFV2zv9Tnp6cH8qhOOcngY69D7f/X9Pzp7YGNynA/Dp7+v4VG27Jwfm9zx&#13;&#10;jsT788elADDhm3Dg9f8APr68U3AUAKMAZGeBj6n6dKkyhY7Rknt3zkZPtTNoDZ6k88HH5Zz9aAGq&#13;&#10;VU5HYEHuTj6U0JwSw4H4gdjgkd6a3OUHBPfrjP8An060KucN0A7dOp4//VQAbj97qe3v0z1pjEkl&#13;&#10;OhHc9B7c/wCelPAbIJOPX8eMkjj/ACaYF6HoRxjgfgff/wDVQAFjtIxzz6/X/OKz7h1A3Zwc+oHQ&#13;&#10;4Azj/P1q3IOTg56jgDB449hmsq4lUk4OQceoz9PTmgBIz5jqpXOTjGO/5ep+vtXpnhvT/MKvg8E5&#13;&#10;JHfjIH55rg9Lt/OuFwM5I7Zxj1/wr2jQrLbGhOcYAx6EdRQB1lpFtAxwfQ/zHNb0eBjbg49/bn/J&#13;&#10;xWZBGQpZeo/nz7/5xWomFJ28Dnr2HOPT60AWc/KHycEenp69uR3rK1K4WKJsnHHv37Crsj7QRn36&#13;&#10;4x/nvXFeILxUR8Nyff8APGOR+FAHD69qAlZiMkZGBznIx046etcDKXkYnB4649xx+Va1/O8hIU7s&#13;&#10;+h7emf1rDIOSpJyPxxx/jQAHAzz0x3/mf/rVAvzAIPmHI4z/AD4qduvoRnjHv/npUKryQoOSf54w&#13;&#10;OlAEbBm54I/rn0z1+lICNw6gnOe3PPQVKwAJHQj3z19hxj+VQZ2/h6fnj2oAeASFbPA5/l+fp9fy&#13;&#10;pp2/j+HPt0/+tSLv2+n+RgYx070jcAjd+Y6c/oPagBxKiMjoR2z3/wA8U1nUFsL06A+wxx/ntUbF&#13;&#10;lJfuPxzjOT7+3/665XxT4jttCs5budxHhemQOg/z+NAFDxn4rsvDunySzSqHAOMHrjP4Z6/55r81&#13;&#10;/iX8Qp/Et/NCs2YQx5U8HGcH9enWtz4ufE+68RX8tpbzkxBiGZeB1OOO/wDkd81836lqJAwjHeep&#13;&#10;IGffPGPyoAr312MlA3Az1PI6frXPFt3bP9aazl3Jz1/HOa9S+Fnwx1v4j+IoNH0uBpQ5G5gM8Ege&#13;&#10;n50AbvwY+EurfE7xJb6ZZws0W9S7AZyP/r+vT86/pg/Zo+AWi/DDw3apHbLHOUUsxAz9K4n9lH9l&#13;&#10;/Qvhn4ftru6sx9tZVYsw+YYGev8AjX3pHGkaiOIYAoACmAI07fn+X+cVTvJYrOEzSHAHXtn8e1Xp&#13;&#10;ZEgQySHaBySf5YNfPnxD8dAv/ZWnv+9fI9lBHBPp7UAUPGPimXUbp9PsWABPzHPT0xXPWkaRrsQ5&#13;&#10;br7nHX2zWHYIYvmY5JOWJ7/j/X8K2UYqB379BQBoiTaoJPTp3685/l/TjNY95cjYeeBu9OB6+9TS&#13;&#10;zbQST+BGcenf8K5bVb0QqWxyAQM/5xn/ADmgDmPEGpJHCxJJJB7j07ceh6cV4TrF68srMO2eM+nf&#13;&#10;vj/OK6/xHqZnJAJJBwfrj/OfyrzyVic5zknjnH+FAFPDZOeWPv6dAB6j/DrSMR8wxnnA/E9cY9aV&#13;&#10;gCTjp2/Dil25yo7/AE49Mf5+tAELhioU8EZHHt9Ppg5ppIB6Zx74P8hT8EEFjn9ckdjjvSKCA2Tj&#13;&#10;gdj0oAhZfkHc88emByf85xVdshhjk4/rxj1xVp+p29T9eMfTFROuWOOc/wAXrx+dADcEHDAknrxk&#13;&#10;fU/y5/8Ar0/IYEcDtn2Hrnj6UzggkKT39+eg4/wpCvB45/z37GgAPHL8gnr6D8f8/wA6ZtDAbhn9&#13;&#10;cHt+dPbIIwc475POfbtn0pPTBJPGTzjOO3p7mgCFuMEEYA9ff/P1zUXJXDAkdeDgA/0FSMOmD04J&#13;&#10;yR37fn+XFRjG3OcY78nt39xj60AIFGOCOOe+ADjHXGKeW5BA+UccnHuMY/rQCBnIycemM8jj2+ve&#13;&#10;mgk5KnAPv2HWgBCejbeTjOefqfxzT2w21c5529/y/GjDcE8k8/4n/wDVUTN8+SckHIyf8e/P5UAD&#13;&#10;A7wyn5TjsDwPXj2/xqS2hZ3BzweuT09MD8f/AK1IFLvtz6DHXOB09vf/AOvXRafZ4ZdvJz0x36n/&#13;&#10;ACaAL2mWJeRYwCQT/njj8f617b4V0HGx3Ge56Zx6H6/571znhbQmldJJFOPrnp2z6Z6V7lpWmLAg&#13;&#10;fGCeg4IB6kf5/KgDTs4EhRFHGPX9Bx/Kr1zdQadayXV6/loi5Yntjt/nrVe4vbPT7Z7u8kEUUYJJ&#13;&#10;z1B7CvzM/ab/AGoNy3HhbwrOGYZRpEYFV9ecHn19jj3oAu/tO/tRJC8/hbwzcZfDBmQ/dHTrzk/j&#13;&#10;X5TeI9cad5prmR5JXOdxyT14OT/P1qPXPEDy3D3M8pklfksxJzkc/wD6+vNea3l7JcSNI54PQZPc&#13;&#10;5/zmgB19eyysxY5zjjP+cms2NGmkCDkk9uuakijeV9qgkn0H5193/ssfsn+I/itr1pqGo2Uiacsg&#13;&#10;ZmZCoKjGRk4498e9AH//1vqcMd2cZA5x7Y/T/IxxmnDI2sRkfzH6/wA6a+ccEf4+np+fWm7QvJPL&#13;&#10;deO3uKAJRkHA4J56fgf5dPrTg7AjjBx/h9e1V1b5QoGAPx/WpFY4wpP0/Dt/9agBb4+favEejLjr&#13;&#10;nPHPP6V+P37UHg59O159TEewSE57fTnOPbmv1+lUg8c5Pt2r4p/aj8Ix32iS30aZdBkfXPXP+PFA&#13;&#10;H5HW7LBclcEA49fbkf1ropB+7ikUZZcHPTJ68AdfSue1NHt7xgRtIPr9Rg9v85q9ZztLEIGPHPGR&#13;&#10;kf4j9KAPrf4P6ul5pxtWbJiwD/usPT/P8q97gc7cIww2cY/z+mPWvin4Xa0LO9SzzglgFIOeuBk+&#13;&#10;v+c819axTTRwguwwOeep49B6fzoA6S8IEI3NjcPUDP8A+vtXO2EyNcGHOCCBx9P8/wD66juLxGjb&#13;&#10;DZUZ4P07fn+Vc5aTiO4LeZnLDvwDn/IoA7u8t55wWUgtwcYwT74/Cuh8JXCG6EGSWJxg9c+/p6Cu&#13;&#10;ftHEttmaTIwSC3bHQZ6/56VX0e+itdZj3Ywxwct+III9aAPeFhaHG4k4569fx/D+XrWlaXG2UJnc&#13;&#10;AOzfljjP1z06Gt21sBe6ekyLnKj1x+dY9xZPAzMfX/8AVx6igDfs73OASdoGeOMcdjg59fX1rp7K&#13;&#10;83MOevb3PQD/AB/+vXlqTMh2jt2x04/p75retb8Acf4dR+fpmgD121uxtGDgHp6nn8a1oZVIBB5x&#13;&#10;zwOv+f8APFeaWV8doGfp/noK6a1v/wAMY+p+vr9P/r0AdepBQHGSePT8M9zTweCFGc9ufT39azYL&#13;&#10;jcCTzz6/4dquqxI4GcZP16k8f59aALB3AFRwScdfx/n701enzDgc+/5f4fpQvQFTg56dM0fw8jJ4&#13;&#10;9un4+/OKABjgBs89Djpk9DgevNKcDKnp9PXpj2qMgkegHT8BQTg9ef6f/XoAeC2SueO3HUjj9fpW&#13;&#10;TrVqL3TZ7dx1Q8dhnjnr3PUe1aeC2OeT3+vv7dqR0DgoQST/AFHP/wBagD8PP2jPDc2keLpXjTH2&#13;&#10;hS/GOWz82QP/AK1fJksIEmc4zkjJA5PXPYV+mn7XvhJ4p4tVVMhGcdPXkHnP5V+a19bmKRyTwee/&#13;&#10;JP8AnpQBTZYlQ7m5Occk4/D/AD/Ws65jlZhk/KQM/wD1z07VfZ9yBc4APfI/D9PWortWktFdegOC&#13;&#10;euPT8/50Ac9Og429Bn/69V41LOB1rXjtjID7ZFVBCVkBAxkmgBJozHjd3GfX/GtzwtqD6Xrlnerg&#13;&#10;GN1PXH6is65iZyG6gjjp/wDXqvGGjkDKcEGgD+iH4AeIBrngu2lZssFHvgYHXPTr3r6Jt52iJwOT&#13;&#10;zn8+P5Y79++K/O39i7xQ1/oAtJ2zswMH2A7V+hETADJ4Jxz+Jzx6fy4oA7awv9yAMcA/p9K6KOTc&#13;&#10;AGGf8D0rzWCdovmJxyOh4z/9f0711Fhf9BnJHHXj39Of/rUAdHImQd3HGf8APtWXcW4OWPB9f8c1&#13;&#10;qRSB1Ug/r/ninSrkDjGPTnrQBxF7aszZxgjvXLXdmRnuOmOn+enSvR54ME/Tnjj0yawLu0BPTHX3&#13;&#10;7+/T+dAHlGoafv3OeSPb0HPPH9a8+1XSSN0sY+7znGc/X/PNe4Xmnjk459scjvj/AOt71yV/YKVK&#13;&#10;7cHnjBz0/HkZoA8LeFoWYL8oHfPXnp7VqWN3skRdwI4yc/TnrW/q2jjBKDkdeDjn1/rmuKk862k2&#13;&#10;7fmHJPY884xxQB6TYXoYAg8H1PT09vU111nfBmHzZB/P6f8A668f06/YMEbg8HPp9M12Vne5GT07&#13;&#10;+n+fSgD0pJtyE7iQQOMeg6Adfxr8tf2xNGmXV7W9VcrFJLGcdCD8wOfT0H59K/S2xu0IC5IJB4HT&#13;&#10;3/T1r4v/AGt9JW50d75FBZDFIc/Tk47+n5UAfkJrFsRIzqOmcnAA9qwyvynnJ/z/AJ612niWAB5e&#13;&#10;cANnA7e/p+fSuL37QRjJ4/HmgD0jw3rxisvsTHATbk87hyO/9asxa7Hb3ICkEhipBwMg9x3x3/pi&#13;&#10;vL4J3hyFbAbr/hSyXLkhs4b1z/jQB2/i7Xkv7dIFkL4I+vHbP9KxdAv0thuc7CnI5/HHrzXKXEjP&#13;&#10;hSc9e+alhYgAZ44oA+nfBmvN9vtblTwWBQZz06jPXpX7QfBfUzqXhOA5zs4HfIxnJ5//AFd/SvwK&#13;&#10;8L6jMZkjLfKOmDkgg8EHPr/hX7X/ALMWsi/8LpETykUfQ5G7AzjPv6UAfVCqOABnPHrz1B/KnMQS&#13;&#10;SDnrzxg/Qe1KOhAI9M/1/wA//WpGbcRnk+mc4/H2xQAi8k7eSO47Ej+lSZJ4HBP0Gfp1FQ9TnoBz&#13;&#10;jA457de1SsM5wf8AD1H1oAdggDIzjt3IPXjr+VAwVyxzj344/wAKQNjGBnP6n8f0FBHOOmenf25N&#13;&#10;AAPQkKceufw+mMn/ACTVi3YqQCePb/PJqtkgFicjAP15646d/r+lICcnaemf098f56UAdNbTcEE+&#13;&#10;h/nz+PpVxjxxnHPvnrjpmubhmZMHJJ9BgHHIyDx16Vu28plA5zjt7fp9PwoAo3ETf3eTk/X2Ga5i&#13;&#10;+tB8zEcYIH1/rXcSIJF44PofT0A+vesW6gGD3x7/ANen1oA8m16w8y2mTGRKjA8f4fy61+Nv7QNg&#13;&#10;I/Gbk/MXhQnPtxk/y/Kv271G1ypTb+X+Rj6V+OP7TNg9r4pgcnIeFgOeQY36fhmgD4qv9OnmMz20&#13;&#10;ZdYAWbbzhcDqaxbOPzJxG3Q5HXpx29a6nXb648lbMExxoOijBJJ5B659q5izYC5jLDIDDIz17det&#13;&#10;AF/VPvIBydvPTn05qssQ+zbic554+vINW9QAZYXwAuCMdlOT+frUpiZLFzgZXHfPHb86AMm2XMoG&#13;&#10;On6/WmTA7zuHOfy9KtafGrSbnG72zj/69V7tfnPY9AP5CgD68/ZC1H7L4unjJ4Plv+Tj/H+lfuhB&#13;&#10;jy1ZjguM+h555/Tiv5+/2X9Qa0+IaQ7uJIjj2IIzj/H86/fzSp/N0+2lzkPGh65zlRn09e9AGhgk&#13;&#10;YzkHPGf8n/8AVTx/e4AHX/J6e1MOSOOR+HanrhepwP8AD+X+TQAoUnDHkc9sHpj14/P0poJ9iRxn&#13;&#10;p/P/AD6UuQc98Z5wPw/L8/50mQCXYZHTr+uf5/zoAeWYE44I4z/P/P8AhScdhkHtj3wMfzxmhRg7&#13;&#10;c5IH645/z9PSkOQR/H0AOPwwKAFyAB3P5Zz3H/1vb3ppPPIxjHH+TRkDBUcnJ/z1/D2oGVyFx69c&#13;&#10;j/J+tAA2dpXuMceuR/n9fam5xjnP+HT+lKBknPTv2Pr/APr9KU4xwM4/Pj09aAEBKkhQM8e/H+fy&#13;&#10;qwCSpA4yeBjp9fyqBgeOhA9e/wBPrUg65IGRz9aAKF1Gu07jgjnqeM85/H3rjNWtmdWYjJI/L09Q&#13;&#10;Rn+dehSjBPGRj19On4elc5qNvuBULksCPrx360AeLarZbuD0Of09Men1ryzVLba52DA/Pqe/+Ar3&#13;&#10;nVLUMArHgZ57nPp+H+eK8n1m22uUkAIBAznt3NAH52/HRQNRgA4LPOfvZ9OSefTjvXyZrCL5gGAo&#13;&#10;AGf8/wAq+rfjn+71WFXPJM20Z/3ecivkvUw+8huDgcd+aAM2NeTzzyPTnNeiaA0qW7KjlV9h0x3H&#13;&#10;5157EucYHJ/Xnn8q7jRbmCzgeW7kygDYXnJIIwB9aAMvVGH9oSYO3JXjrn+nX0rLebeRkZw3JOeM&#13;&#10;9MDp+P59qtaleJqF+91ENijAXPXA9ffueevFZxAkZUznJOe49eP8+lAGhbtJgsOFHGf8+uP619sf&#13;&#10;stTGbxBExBIDRoWBB6sADj9DjoO9fE8aOxURrknHU9cD/wCvX2F+yjIU8T7TwfMh65C8PnnHPt+v&#13;&#10;0AP2stFIjVc/cVQOMY9OOnH+NXOgODkr14zjB/zjtVK2fdApUYyM9f8APtVz5Tj1P+ePT1oAUAYP&#13;&#10;OcY9OvvzUg+6GPUdT6/T6fjUGflC9Tz/AC604NjjAIBByf8ACgCRecKRz+eM9fSmMMA7xgcd+p7/&#13;&#10;AMuKQ8YXOAMD64/zmnAdcjb29Ox9uaAIyT0I4HHvnH/16B8oPoPp+WKfzwuMk96bkjHHQD19e3T0&#13;&#10;oAY205H3s/5OKxrmNCDzleSOPb8c1sMSQSOT/Xqcf/rqhNxuHb0I7+vPegDg9TgBRsgZHBx69v8A&#13;&#10;9Rry7WLJlYs6nPPp2Gfw/wAivar+A/MAcjnjH6/55rzjWbXePmGGHqOf88//AK6APBdWtsOcHOAD&#13;&#10;7c+h4/wrnXzkLjB/I9+x6/UV6JrNqxY54A7dM+w+melec3a+UduMdehPTPH+e4PWgDxb4w3jDRbm&#13;&#10;MdTEqDbg9T3x/n2r4J1fId8nqRjv0/l/nFfZnxkvFFs8TPtLsq4652rzn8hxXxhrDBpc9n+bHXr1&#13;&#10;HJNAGKCNwz0New/C+MnUQwGAwIJ549+D/Tt+NePxKWbgZP1/nXuPw1Qq/mMcqFbuSRxgY/HkYOen&#13;&#10;FAHvc90EaISHayIUYY4bGMHHU9f/AK9dO95HJFtRs7MYIHYD3z69P6143dXk11qKKjlWj2qWJPbn&#13;&#10;BGSP8+tdxJL9ksncHB6+p49B79hQB2umxpM7yM2WMYyOi57nPX+tfQnwWsZLjxDE0ahVe4jO49vL&#13;&#10;UnAJ/PP078V8u+F9QNxcOEQvFKd3zdQcdMf59a+y/gPbSXN7uQEoBLNk/dBXAz7nnHP5UAfYUZYA&#13;&#10;jO5up56kjnPvVpeQE6Y/Pp6fXPXj8ajXuDhvSpVztznlv6/gelACjO7PGPb/AD6/Wo22lt3QDJ69&#13;&#10;R2H1/wAipN2CSMknk85/z9eKTuSCcHHfpznmgCMAn5Ubgev15HWnHHOBgfgfzoIYjrxS84wBgE8+&#13;&#10;wPr/AJ/xoAiKAEM3B9OnTtj8aYVHX8vx7Z9eeg+lTYGOOQMnP9KCM4K9Mnj17f5xQBlyAjcgGCOe&#13;&#10;3A68VyOpQM2emTjr3BPp+P5YrtJIsAgDg57f59Kwb63IVuM/KOcdQP8AP9OKAPG9btSc7xx9f615&#13;&#10;RqtsN7MDx7f5x+le8axa5JwMD1HOc4HH/wBevJtdtcAueFHOen+eo/zigDzRlwxGMn+fpx9OnPvV&#13;&#10;iFth4JbJHbr75zRdR4Y8cZz0OB/T8+9ImO/H889cYOecen+FAHd6JMoVQDyD64/n69sfhXrOkXR4&#13;&#10;OdxwM8dMf5614jpU4RgNx3n8/wD69ep6PcjC5Oce/IweufSgDzX9pLxCNL8IXih9pW3OABk5ckDp&#13;&#10;ye//ANevxs1mYySnaeTnPIH1/rX6I/tZeJswpp8b8yvtI/2U/wDrn07V+cGpM3mnec4/z3796AMZ&#13;&#10;mIc+vr6V6L4RbZmWU459f7g7+n4f1rzqNdxJzz0Hv9TXtHhHRZ7uIRw8BFwzdQdw6Z7/AP1xQB0t&#13;&#10;qySKL6YbUTLAE8kKOg+p/wAmvHdXvRLeyZ6FjnoM+mT7d69e1u3+zWrW8S5WNQOvOf4c/XOfyrxm&#13;&#10;WzZ7ooTkryw9Tnk/jQAtghZwzjClgvB7ZyflGOOxr9AP2T/D8t/qK6iI9sRnMYIGcgA5PzYOBx04&#13;&#10;/KvhBYJIZ0+bIC/XnrgV+q37HWi/8Se3v5cysEebcRgAucKPyJxxQB98QxBEXnAHt09uD+VTlMf5&#13;&#10;4/zn0/OhRnPJIOf/ANZ4qRkBII4P3ecEHrzxn6frQBU2t97PHb0J7mqc0S7SwOB3HXH/AOv2rVIy&#13;&#10;D7nPHPQ9fr61RmVuuMdePbp/SgDgNWjXB468e556ivL9YjUBucg5IH+f/wBfpXsGqKSvPAOf8c/5&#13;&#10;/wD1+VawjYbvt49O3H/16APKbtAjM2enfHQ/SqAbJHcgfT8qv6ojLKzjpz9OTjH+eaxyTgswJAHT&#13;&#10;+eeaAOhsZNrpkcrjqSc8g/5/OvVNIl3Y29CMgg89fXnjsfevHbVgHB4XPfPA9vrjjmvTtHl3ABjn&#13;&#10;PX88jgUAew6S/wAu3GSMAjPqenP15/SuzhI2DjJ75J5yPTkcevpXB6ZI20dwMH2PHT/9Xeu4t2LK&#13;&#10;DjA46f40AWOflxgH35/z/h+VOAQDAOc8jrnjrj6+h/GmlgMEnJB+n6/h0pEJ425B55zz7dutABnH&#13;&#10;zA5I9s9j15P4fjSxkrhc8fljP69uwp6gDnqec8Z4HPFQu2cBeTjr3OcZ/nQA5idoK9MHPtn3+men&#13;&#10;6V85/H7xQuh+Gbr94A0ULsRnHODjOevXrX0S5wrEngDqcfyr8yf2uPF8siS6XbyEmc4IGPurknJ9&#13;&#10;/SgD88/Eeom6upbl2LO5Zjk5yevv/n061xcgDyNk5Of5+9ad/uaQlm9P8/h/nms+NWZwi5ZicYz3&#13;&#10;oA+l/wBmnwa2ueMLW4aPKKwQHsNx+b9PxHXpX71Q6pBo+gQWNsQoRVUDoNqjAH86/Lr9lHwabC1j&#13;&#10;1G8cKyJ5iEf33HGeAf8APFfaOp+IGl1uG1icp5ZVNvB4HB/WgD6v8MahDHpaTufncF/xPof8KjtN&#13;&#10;Sh1DUwitn5se4A/Lr/OvKX1aeHTQkbbUx1H3sdCfx4/p3q14Ia7luwxfPIxgnOOQB6d/6UAfU/24&#13;&#10;Q2LyAgHBySQB8o7cgY96+GPifqLaprdy28uifKMkHHJyBz3PP+RX1Vr+ppp+iTyyMZPLixg9d4Hf&#13;&#10;P+c18V69cMzs78Fjkn0PXp9fw9qAPLb4gsSp4BGMDPPp74/xqnjc5UjOT2AHGeo7f09Ku3+BId2c&#13;&#10;jt6/X9cVlo5JIAyfyx64xQBs2TYlUA4BOce//wBft9c16Xo7AMpB/A+v49K8xsnxIuTkdvb2H/1v&#13;&#10;r1r0fRmJKNjBOB179/T8PSgD0+yl4DZz64/oP5n9K6AHIG3k/Tp+FcvYZGzk7jjv/nv35rqIwdmB&#13;&#10;znP6HuP8R+NAEhyGGcEnHvkHp7ZzQAeuOOhPT8+vtQuQf89v8KcAFA4x2557/SgBhySzHv69OnOS&#13;&#10;Mfj+dKqAZHY+v144FPxtxnrz3weenX15z+HNJuwAM7gPfp6f/X/pQA0rk88fj/8AWPqenb86aMHk&#13;&#10;/Lj2/QZzg9qflt2QcYz/AIc0nAIYcZxzjp6H/wDXQAwkNheoOPxwfy7d/wBKYpBDAHPHv9T1x0/z&#13;&#10;ipQMkEnPt0NMIymeR+J4I460AUZuc5yRg4P4dvr/APq9aybkBlIY4HGc9/THPH+RWpcZBIxyec9P&#13;&#10;p/Pg/h2rHuiQTzg9D0/THT1xQBz9+2FbccZ9R09e/v0rgdSYFCSBjnP+Axx612V+zMpUEDOfpxnn&#13;&#10;t6Vw2pysp44z0xn9QKAOZuXCc7uBxnPPA6/l1r5S+NXi54VNlASSTt4PbJ3dP5f/AFq+hvFeqpp2&#13;&#10;nyTFsMwyOevr9O1fnn471mTV9aZw42JkDB75ycHv6CgDgb+fZbls8n/Jxz2+v/1/PZGaWY8cEnvn&#13;&#10;v+v4VuazeN5gizkjPb/P4/yqtoWm3GralbWNshZ5nVQB9evtjvQB9R/s5/DqfVdXi1OVMJIwEefQ&#13;&#10;Hkn04HHb9K/VMawdF0L7HYIFZE8vj+7jAI/H/wDUK+dfgt4PGh6NGxjw4VUi74IA3Y6fQGvftXFt&#13;&#10;bRRS3B3MxHy9MCgDT8L3BiJdyPNkHQ8deffp+fNfTngyaTZG6DLnjOfTtXy74YQmVZWJSMt6YB54&#13;&#10;/Ada+m/BzlbVZwQg3FQSe+evPp3oA6/xfrElppQRXAeX92APQdcc++Ovb1rxCVgxbjA5PTJ75H+N&#13;&#10;dH4m1T7bfeVE5eGL5V464PPr+BrnQdx+U4Hbnueo6/40ARMOv8OOpBHP6j0/z2Q8dcMR3x1B6gGk&#13;&#10;zyMDA/Tv79D2xikAHLFuenbp3PtigBpUbst78j9abt+QkHnr+Q6EZ4zT2UsdynBwP1POaYQxyc4P&#13;&#10;r/nr+dADCCQcc/Qd/fHriq8vChUPPr/CQP1qzhs7T1P6H+vv+dVrg5ADHg/T145/z+NAGNOT24Hf&#13;&#10;GT+A+n/16wbxgQ3J3H2OB6H04zzWzMeMjkHOfr+Xt/nNc9dv8xUrzg8f5/wNAGBc4bO47QfbGPY8&#13;&#10;1gyKSc4B+v5jn/PP0rVuGI5Y4zx69Pb/ABrIdiSNuehGcd84PHsD09KALFuFbnPAGeuenTOOvetq&#13;&#10;0QKuQcn8sfh/n86ybdSyhB0OOOPXjt0rctgS+5efx/uj+tAHQ2qnCkksQfTgew/P/PNbsC5xyRj2&#13;&#10;xkdx3/8Ar8Vi2qFgoUDIPbtjv7dz+NdBCFbkAcZH+fxoAuq4AwRlT/nA96ePuDI4/wAe3t+H500K&#13;&#10;QAxHI656Z/oP8+1OPP3BjjHt/k0AICfug8fzwOe/+fSqV1cRw27ySNlY1z+nf8icflVxiRksQf8A&#13;&#10;PSvFfix4yt/D+hXDNIqsFJ6+3YfnQB8r/tD/ABHkcy6XZPgyZUgc8dz2x7V8OXtx5KFJDhueoPpn&#13;&#10;n/H68966Xxj4juNa1Wa+d8gk4GeACe//ANf615brFy20qZOWwePryf8A9fXvQBiX8v2m4wDk5Ir6&#13;&#10;B+Anwxu/GniS3UJ8ode3f8uleHeHNCu9e1KGwtUZ3ldV+XknJ68Cv3h/Y/8AgLHoOl22p39thygb&#13;&#10;LDqc/wBP/r4oA+ufgb8MrfwroVpCsWJRGu7jjpwf8a+rbDT2CqCMkY7e/P5VU0HSlghRQmMDH4Yr&#13;&#10;s1RIE5OD9O3+f8igDMvPLtLR5TxtBxxj+frXxz8UteMt21rG3yr39WPX8s/nX0N8QPEqabp07bwv&#13;&#10;ykDnufevh7VdQlvrl5pTuye5zke/55/L6UActdkDLYyT37Z+n+Irn5toPzHIY8HjP4D8sc+ta905&#13;&#10;DHJLBc/57fjWJK2AeMDPbr9PX0/nQBWxj5QOB6eo9Oc/h701yGBYDkAdP14/P6/pTcFvvdj68/l9&#13;&#10;O3SgDgqRgc/99EdRn9aAJY1yScAkjkgjp9f19q14eAe3Hpxx19MfXH41kwjcQuAOcHPbvx3FbMPC&#13;&#10;gZwSPXv/AJ5oAtrkdB+fr+Xtnp+tSFFI+UcYAPc/pUKLuB3dR1/r/nvUwxjPQ9Rzjj07+nPNAE0Y&#13;&#10;74ABHrnn35/lT1wwKKMgfzz078fj9KjC4yw6Zz349v8A69StyefY+31/QUARsN2GAyDnn0z6jn17&#13;&#10;0jLgBgADn69DxxnoP8+7wTxwMHP8ue3T/OaUDGMHjoc8n3/z/OgCAqFwM/MfQZ6Hoak+U4wOQM9O&#13;&#10;BnPYfpSgDkr0+vYf54OaXblvl68fnQAw45JHOOg7fn/n0qLbleOM47H07/h079eKlCkAbRgY/SkP&#13;&#10;pn0HUD9MdewoAZnYSF4z+H1H4U0ncSGGDxnnGO3f/PWnYCsWzzxz3x6Z5/zmk527c/h3P6+/86AI&#13;&#10;w2GJXgHB5OD7+3emEfw57+38/wD6/vSscZZs8ke3H8+KaSAATwf8PX9P1oAzriTIYZx68dv8/h3r&#13;&#10;mb+8S1iaSU5Vev1wew/+t6962r2ZEDEnGB1z05x17fzr5d+L3xGh0e0ktbaZVdgcEMDx3/wGKAPM&#13;&#10;Pjb8SCXawtZcvjbgHAyfoeOPx4r4y1PUGQPPJy7Zzz3OMn/H8a09c1ufVLp7uZ2ct0yeg9c5H+fS&#13;&#10;vNNXv3lkMWc7TjPTP60AZt7cPdylzzk9u/vXUeCfCV74r1SGytoyyM2GIGceo/KuYsLC41K9itLd&#13;&#10;C8kjY4Hqetfp9+zv8H4NEsINRv4slvnO4YyxHOc478D8aAPoT4C/DzT/AAToMUtwipcIuQPfsOK+&#13;&#10;vvBtw+s6gjrkRxnJ7AnHAA7dvyr5su9U8yWLTbM7ETH3Rjvj9fSvq74WaSUhg8zIJAJHfp6/5/Wg&#13;&#10;D6m8MWojiQEYAGcev/66Txx4qsvD+lSzTvjaOg/TH/16lS8i0jTfNYiPap5JxjFfFHxJ8ZXHiPUp&#13;&#10;IIJd1vExCjsxHRvf/wDX3oA5DxNr1x4g1SW+nOd5+Uf3R2APP0575rmt209CCSOeTg9KlJJwct1y&#13;&#10;Ofy/n+NISSSwP3vXjP59OuaAIz8z8Hp+YI6kA0woxkO0E57geg4zn/PenAsWJIwRn8j078UMvV8Z&#13;&#10;OOOc4HP5dMUAQEA4ZuAecZA5/wA+tJ0JJPJ7c9u446frUoH0U/n0/n/nNAwpPGCO+e3T/PrigCLr&#13;&#10;8qrweh46+mev+TTdueerHqevX6H9BSqikliecevv696ePlLc49vb17dv/rZoAiDLtyBgdB6deueP&#13;&#10;6/lUbAquF6dxxjkj9eKn3EDpk8dTk5Ht/L6VDJwARyR0z/T0/wD1UAUZ5AEBY4IznnoB+Xt6VmMN&#13;&#10;0vygbTjp078f/r7VbmfcxTHA9+n4VPYQGaUDk7vfqPf0/wD1UAdV4esC0gfBwD+P5c9un/669gso&#13;&#10;NgQ9gMen+f8AOa5jQrEQxJlQTgdfU/8A1uTXdWqHjIyR/n/9X/6qAL0MeCD0P+T/ACq2qkA8dOh6&#13;&#10;1FGAFK44/n9amlwBkHOOT/h/hQBn3k3lxFuvU9favLNdu/NLANjB5/z+GK7bWrtUiK44IPHHYdq8&#13;&#10;l1K4Lu4xyPQc7vb86AMC5JZyrDIGf856YqllSzbsHP14xjP48dasShi5CnI+vr3OcdeP51CyscN3&#13;&#10;4B/Dr/nFADA24hT8uf8AJpmFUDfj27Zx6e/NTLwNo6HOTnk9OD9KYvdFGOOOnBJ/rQAx1AwCee46&#13;&#10;fl+fQc1CwyzHIGcZ7j8f6VOT1DHBX39evH+faogM5Ujlcg9s9u358e1ACKqgDnA/l+P50xxu3Kw5&#13;&#10;GOPp69/r/SnscDryOnTkdj6/481lanqFvp9tLNO+0IDjk4zj39O9AFHWdXtdKtJp532YB+XoScHH&#13;&#10;PTHufpX59/GT4ozazcvp1jLtQnqDwM9c9fyrq/jT8WJpHl0vSpd2eCVboOOp6fTg818W6nqLFzM7&#13;&#10;lpDzkknJ/P8AlQBX1K9RWcqclvfuPz/zj3rjJX8xi3qenbmrVxM8sjEnP4/pWx4c8O6j4j1KLTtN&#13;&#10;haeWUgYXn6mgC/4J8E6v4z1q20jSoGmeZgPlyev0r+in9jT9lXT/AIfaPBrer24N46Z+ZfmGe/PP&#13;&#10;NedfsUfskQeGrG28S+IbXNzIA6+YOec+o6dMV+t9jYw2UCwQrgKMcAf/AFqAJYYY7eIQwrsQcf5F&#13;&#10;WP8AV7mz0zz6+tSqigYxn8fX/P8AOvJ/iR48tvD2nukLhpW+UKOpPpj27mgDnfiX4/TTIjZ2rbpZ&#13;&#10;OFXPf1J9q+eNPjuZr03dyd7OdzE+/THOOayobi+1vUH1K/JZ5D3JIA9AOP8A69draw8Lx17e4+tA&#13;&#10;GjANo+9gntx/n/Perm7C5IBH1z19/wDP8qrIuBtGQBjknOM+xpssnG0e/OAR/wDr+lAFe7nXaWJ4&#13;&#10;6/Qjt/n/AOtXmXiXUxHG23kNwMHnIH0/Ouv1a7EcRHTPr3Pp0H514p4gvhLINnJ5/GgDmL6YvKzN&#13;&#10;7+uMDr3/AMeaypGO85PGOOv6inyZfDbjkL9f6ce//wBYVD0IXHB+vPt/+rpQA3aONpPH+H0x/wDq&#13;&#10;p20u+QxJyPqfT/OaaqvgYHI/yeacTk8gD8cc+9ADMclEyQeevWmnAzk/1798flTgjEBiSfyx78/z&#13;&#10;obhCADjjt69c/wBaAK74+8Bxz9D3PPt296QgcFRnrg47H8eKkbOQxHrnn8+eetK2M/MQCfy6fjQB&#13;&#10;WkTHzdOmOfy49fX/ACKaEbopyD9R/n/P0p7IMnnBJBxkc8c//W+tMAzkgYHX8+x78UAMK5zk4J/H&#13;&#10;HYf5NNcBfQHODkdAfx4/GrDIoB4ByQen1J4/HH19zUZycDoT6cAD0yP5n+tAFc5yVxuOfx/L8f8A&#13;&#10;PZiJnqMnrjPJ4559PpU4wZckYJ9CemMcf59aaF8stjBx06Y/EUAREccDP1Pv+Ht/WkXHPctnj68/&#13;&#10;h+HH86lJPHGAc8+oX2/XPr0FNdMHk57c9B3/AKc4oAYcn7gyRjtxx1BpTkY3HGPoccd6ZxnGdxBx&#13;&#10;z+HTrzg1etoQ7YPUH/8AVQBYs7f5s7c5z1GPWvRdB0t55FGCCcduB/P86wtKsGndFRT26c9eev8A&#13;&#10;n+de4eHNI8mFWZcnjr7A9R+hoA6bQ9OW2hUbcED8vQnA/wA8V0U1/b6dZveXrbIoufQ9OAOmc+1V&#13;&#10;Zrm00q0N7duqRIpyWwPwFfmb+0z+0208tx4W8KznK5V5FOQg9A3TP/6qANP9pX9p0vJP4S8LTc4K&#13;&#10;PJH91QPQgkZ7Z61+Xuv+I1kZ5ZW8x5cncc/McjuO/rWVrfiC4uJHkmcs75Lc9T356/r6157eXck2&#13;&#10;CxJ4A7/nQBJeXj3LlnOcZ9ulVoYXncIgLO3QfXtTrW3mupAiKWLdBg1+kH7J37IOu/EbV4NZ120a&#13;&#10;DTFKsCyctz7jtjqKAOd/ZV/ZG1z4n6vbavrUDQ6dE6nDDG7HJHev6Nfhp8MtF+HuiW+laVAsXkqF&#13;&#10;yoxjC4/pS/Dn4aaD4B0SDS9Mt1QRKB0A/wAK9NDbcZ6igD//1/qbkYPHPP4fh3/Hn9KRScYBOeeo&#13;&#10;4H14PGf1pTg8Y4xjH69O+f8A9VC8sNpJB/T6Dj36n3oAUDgYzjHYHJ/p9D+tPVeRkAZ9ePxyMj+f&#13;&#10;figFjg9x9Cc/n/nrSjqCcgj9M/X096AE2jJ4wB7enT3/AK8V5T8VNBGteHLiJxkbTn3Hfp+ozXrB&#13;&#10;5XPUdBnn8z/n8DWVqdsLqzlt3Xh1PQ5/LOf/ANXrQB/Pz8RNGk0nXry2I+47YI7Dsfx/z6VwNm3l&#13;&#10;TrGCQCfz7V9fftK+EBpPiGW6VCiSfQAkfoT/AE6V8fQDE4AzkHnt37UAdnot1JpuswXMRJywx+ec&#13;&#10;9h/nt0r6+j1Ge50qK4dgQyZ6/qP8BXx1LH5UEcyYBT07HOe3T+Ve2+EvE/2vQngnmwUUY7EAfQ9D&#13;&#10;64oA9Lttb+0b0D7gC24ZzjHQ4x/L+VZV5rC2jidDknnr+eRz/QV4Z/wlptNTeEEYDFTg4zj16jn8&#13;&#10;6sax4jMsJCOMj6Hrjt6D+lAH0ppPiJ9SiEcb439u3PXn19ePy72xcQ2szXCSF2BB9GGPT/PPNfK3&#13;&#10;hvxs1vKYJpQATgjkd+3p3/xr0xPEoYhw4JHXuCPTP+c980AfqJ8NL2PVtARQclQDk9xjr9Bn8a6j&#13;&#10;U9J8zJxjPzZx1Ht9P89q8I/Zy1xdQtvszOGILDr65569/WvrW5sgRjA5GePY9fqKAPBr7S3hYsvU&#13;&#10;e+en+f8AJrGRnUjHBH+T+Oetey6hpikH5Ov9AAM1wGp6R5e6QDgenvwOe3egCjbXzoRwcjnPsfXJ&#13;&#10;5/nXVW182BlvYf5/PNeesrwk4HIPbOfTjn8K0LS6KEqTyPx+n+fpQB6zaXYGVXnpx14rpIbjIwSR&#13;&#10;19uteW2d9kBsev6+3TFdVa3+UHzbm5P5Dj09KAO0Ry2CoGf/AK/f/P0q0CchwRjn3xx6e2Ov41z9&#13;&#10;vdCTB5wTznH6CtZJNx54xntyfb86ALXp3Gfz796bt6k8D06dOcdOgpMsOjZBH+f/ANVO5GcnBHPP&#13;&#10;Of8AP+RQAgXbwxz/APW7YoYZw3XGOn9eeP8AA/TByd3A5/XFKy/MvGS+e/v69s+39KAPkb9qTw+N&#13;&#10;T8MTSom5yhYdc8dc+ma/GjxPZGK5ZF5BHPHcd857f561/QH8U9Kj1Pw7ONu7Cn1OARzz2r8LPH2m&#13;&#10;SaZrl5buuHjkZcH1BJ/M/wCAoA8aEZLeXjBH+GeDWhaRG5haAjkjaecD8/eqTSlJiz/MCc/THT/G&#13;&#10;tbS2Y3CmQYyRgDvngAH3/KgBLS2dMxJHuLkjIz+fFRXunGEjaNuOucDP6cjn8e/Su3WFobgK6YJ6&#13;&#10;euc8fn71panpExt1lKYOM/MPbpx/hQB5rHZ7mXKZIz6YxmqlxZBJ+ApBPHOOvUcZ/n0ruIbBZZsZ&#13;&#10;2kYHToQf84qvqGmIj5JJJ5+nFAH17+yB4oGmaudOMpAEgxjPf+n0/pX7FWUiywRyZyTg/wD1zz0/&#13;&#10;n61+BvwX1QaH4ots/KHYdOO+AfTk/wCOK/c7wXqKaloFpc5DEoOOpB/p/wDq70AdgpIAOc4/z+f+&#13;&#10;etXoJip3Z3EHp0HHf3/r+FZg45PGD7DA7VIG249eO/Tvx6/jQB3Nhek4B7evGfSt2KbcuWyP079P&#13;&#10;ftXncFyYyuOo9uh6+2fpj+ddLZXgL8nA5/XgD/PtQBvSRZUnHp/Osm4hHAAJA/wz/h3/AMK1o5Qw&#13;&#10;J7f19KJIt5Pc/wAsZ659/wBfrQBx13bbiehA/wA4rkbuzIyCu4n156969JmgOTkZB/U5rn7y2Lsc&#13;&#10;A4Pp147fhQB5he6eZBsZMZHtXnGr6UxJdVHTtjOc8k17hc2vJAGMn/Pb/PSuV1KyidcsMEdvegDw&#13;&#10;YxtDICRj0+vOABx/KtayvJAArHIHH4f0rc1TSwHYgEHr3B9SOT3/AFrkZUaFgCdgHHXpjqP8SMUA&#13;&#10;ei2F7gK6nH6Z9AfbHHX8K8a/aAsTqfhS5wQ5eB1HXsNwOf5Hv0rtLG+ZcKp6A9e4/wAKyPiCy33h&#13;&#10;1w5BVSQen8Q5zx6dcUAfif4mibdJvGC34Hpz0/w+prz0/eOT/n/69eseNrH7NqN1b8IElkTpjoa8&#13;&#10;plJEhB7UAQKo3HJGPft/+qo5Dycfhzmnt8pIzz+lVmJHtn2zwKAGY3EY4NTxZyfeq6nAJ7/5zUkT&#13;&#10;nkHpQB1vh+4aCYOD8xHA+n8v5V+uX7H2v+bYQW8j8FSmOuD2Gf6V+QmjK/2pGU8E8genGfw749q/&#13;&#10;Rn9k7WjZ6qLZ9yukinGegx2Gf1/CgD9bFyUPO3nnpzjn1zTApyWbgj+R/wA5pIirrjqOAOAPyqRv&#13;&#10;lLbT059PYcAdf/1e9ABnhsHOOMe+BjPTr0p/8HTA+nX0/PuP0qMBs9Men4U8n+EDp/nH9KAFC47Y&#13;&#10;6fn2+nOP/rU1gpxng/iCM+v0/wD10KQpOB8o9h0HXJ96AF6ng88c/mKAFONh9h+pPQH/ACKFJB24&#13;&#10;yM+/TqAKXdgAk88dyDn0/wDr0xf4tw5oAnUhANh4A/x6nn8/atCCYqTzwT7cfT/6/NZwIOSTnPX/&#13;&#10;AD+X1pyPtzjjP+f8/nQB0yyE4x9e/wDnHH+eabNHlSp5I/THr9azLa4OdvGc+/U5z/8AWrX8zcM5&#13;&#10;5OT+X4d/xoA5e+tsYYZI/mD2B/KvyB/a+04Wer2sg+UeZcp6d8gEnHJx3r9krqMsMZBz365565H6&#13;&#10;V+VX7aumiMw3Kocx3j9ugdRigD8utYyzlicg/Tj8fwrCgLLOrKMkMO/FdXq0DMXbbwvoOnA/THWu&#13;&#10;ULMshwf6UAdDOg8lJMZbeyk47H+X+fWr6WxWxIbqv45B6EDOePTHBqWNFmt3ZOQGU5IwTuXnr2/+&#13;&#10;vXQ2GmiexLynIH8I5OR/9egDz+3ikVzGRgL3X0+vB/z71DqMRU7sYz7dunB96347Yq7tjPzHtjPp&#13;&#10;zznHpWZqcRWIFhnORx6Z/wDrUAek/s/3S2fxH093bAcOpHrxwM9h6/1r+hHwtMLjQbBwMgwoevtg&#13;&#10;1/Od8JJvs3jrSpc4DS7c/UYGD7V/Qz8PLpZ/CmmuG3ARKvrj2/woA7zI+v8Anp+X+c0gyWHTHv79&#13;&#10;sjj8KPmIG7pjv3z1/lS5HVeAMfj+NADlJySRlR9D9cf1/pQCPlYDHb0+tITlcjrnB/XOfzpTnGfT&#13;&#10;I/8A1+lACH7x5x2+o/z2pDknjIwe3t/P2oOcjt0PI69frxTNxBHqT/n24oAf9BnPv065z/hSg8Dj&#13;&#10;IP07dutAwM8Yx/8AX/x/nRlf4T1Geg/UUADKBkgk4Pb37de1ITg+w/HHOcD/AD+FKec46/qB/wDW&#13;&#10;oG1jkc5/z/LigBBuZs4GPXrj1/yM0HhsDkn8fyIAFBx3PIowSxYgDGMgccep/wAaAJlIIIxgHg/4&#13;&#10;f5/nWddRbwVIGCD+nX0461cU4Y/NkZPY9MdPpx3pJF3Jx37c579f5e9AHn2rW4ZWJ6nnjnOPrmvK&#13;&#10;9ZsA0hbPTnnv9Oe1e438CMuQuM88cdO/frjNeba1ZsoJAJZfTH+f6UAfk/8AHqHGtQD7oAnGeO7A&#13;&#10;jp9PT/CvkbU+JM4wAOh478V9l/tEEtr1tDDgRBJ22nBYHIH3sdPb1r451RecngkD8ee30oAzIM71&#13;&#10;TH+TXRtEptQASz/MwBGNoPc/4VzkfEoBPGRXZJFu04kJhApY5Hvkk464/wA+wByG8AkMeBjG3j35&#13;&#10;H+fxqZJJGceWOvPGB0PYdKi2kkuBkccnuPX3/rVi1Kq4Y8g+3+TigDZiIiTeB8wGV5yDjgA5+vav&#13;&#10;q39k0lvFRXGSZoQcfeO49Bn2r5LldXi5Gc8qB1wDnGO1fVP7Kk7ReKWBZVPnQnGOeDxz/n36UAft&#13;&#10;7agiFMnI2r/Ljnuc96tqSSeQOen8wP16fnUEO0qNp+XAHQce/wBTVnap+6CCeO34GgBVTONwyR+F&#13;&#10;KwwgOcE+/v8AT+f1NAPoOD6fz/z+lHPHcZ646/5xQAzAJXnI6joD/X8adu55wCPQfzz3pvJfIBAy&#13;&#10;ecDp+dPXPy+3+T+dACAkZbPB75zjHvxSHkg46D04GP16U484xwf8/wCe9DdTxkj26Htnge9AEZwc&#13;&#10;88gj/wCuKpSK4Yr1znp7+9XcscjHQD6f59qjcAHtk8cegoAxLuF8lmBBPPoPxPSuE1a0BGBz9M4z&#13;&#10;2Gf1H9K9EnUFiQTlv/r5x6c1y2pReYhbqT68859ew/z7UAeIaxZHLHaCOew+nHf6/wA68q1O3ZGc&#13;&#10;bcADqDx6c/zr3jVYScnYSAPqD9P6fzryTX4HWF3A5AJ9eOgoA+C/jHdxm5WNmAO+RxjglQAO/vXy&#13;&#10;nqModzhcKxLDrwPr16ivon4u3AfWDGSMojH2y/p1+v8A9avm+/B8wnPPHQnHp+H+fpQAyBd+V7nj&#13;&#10;g8+1e0+E3+x2jsxO8EbBzgHtn8euOxrxqxjYyKvqRjqPxr1TSJR9mihbCq8hBJGOFHU0Ad9pEo+2&#13;&#10;vcOCQxLBSP511t9dx3SJbscqQD3yOeh/z7V57aSpBhozl+d5wei9PzOKW51BraL5nw33m6/ePbHX&#13;&#10;gc0Ae3+HU/cKsIKKCwBBHO37xOff9K/QL4AWaR6dFcnBb7DvUKM/62QYz+AJPvnrX5peFNVV4VgD&#13;&#10;5UHAAOeexOPrjHPrX6ifA2xmXRftTADaIo/mHzcKcD2z/h70AfQaqQAx6Htj/PepGwMY5HHX0+g9&#13;&#10;M/yqFeoC8gdx2Oen/wBapcBstyCRnr7Afh6Y9KAAZBGMAqffkU31LDnn0/8Arc//AF6XaASpPB49&#13;&#10;xn1pQDjDHn6f596AHHIPp/n/AD2phySR1x+nt/P/AApN4BBYfXp04xz7Uo3Abs5/Dk/X/P40AOHT&#13;&#10;g/59Mc/403DHcq8Z9Pbp7f5+tO3YILHr7dQaAME9MHt269fp/wDr70AV35VlxkA57Y46cf41lXCs&#13;&#10;VPr9Pbpn9DxitSQN0xge/OeePz/liqUyk5yMn9PfP19PrQBwGrQOCeMN6ev/AOr/ACa8n1yA8oU6&#13;&#10;9uuBjkD6/n+Ve36pEDkOMjpjHY9TwPSvMNctSd6gcvjGDjv278fn/KgDw+/RRI2eMkjHYZ7YHp7V&#13;&#10;lDqcsCwOPXsc9+f8iuq1SF0JGMnlh/n/ACa5gjkE9R2Hr29hQBoWkg3g5yT35z68/SvR9Ouo4rcz&#13;&#10;McBFLHnjHOPz/wAnNeW27lJAcZIAHGa6e51JLbRJwGxvUqD0xu+ue3pQB8GftG699t8TC135SOLc&#13;&#10;e2Gc5+nAr5Hun3SHkkHn5q9g+K2rnUPFmouW3iNzGuTn5U4FeLu2W54oAuadbG6u4oV5LuFxzyP8&#13;&#10;ivqrRNPi07R1+XYWbGOSWwo/Pkcen4188eDLYS6xC5TcIznr1PoO5Pf86+n280WUCSnBGGxjqScj&#13;&#10;n29+/IoA5TWhb2di9zOAHl+6OSScYwf5fTpXiFsJpJpbplwWZj6fLkgZ69D2/lXrPigyzyhG4RMn&#13;&#10;H4ckfoK4CSBYoi5yCcbsEDjPODmgDNgtJbu8is2OZtwQKANxLnjB6ccf/rr9vf2cvDyaR4Pjl2eX&#13;&#10;jbCoIzwi4JyOeT7d/rX43fDWxm1HxtpyyRMAJQzcHIAyR/nt1FfvD8NbI2PhGwjwAJFLcYPDE4P+&#13;&#10;GaAO+U47YPrSng+nAHp7DGP8+vWl4Kgfdz0J6f59qNg6Y3Ln8DjqP54oAaxPPIGM9Se/oP8AP1qp&#13;&#10;Mcqccc9v19sD/PerBCkMBwOn5/hn86rTAEHIAPpjH5nn8KAOW1JTtJBz168/l1NebawrDcq45z2P&#13;&#10;ft/WvVb9Tk8jJyemM8fT1/z6eZ65GWYdxjj29B+H50AeL6upWZlYg5J7E5wegHGfriubY9SuCW5P&#13;&#10;tz17V1utIQ7hgCOSO+D6c9j3riycksTwuBzn9P8APFAGnbthwGI9zzgeueK9F0WVtq4ODj1HJ9v/&#13;&#10;ANYry6KTc/ynJHt34wf59a9B0ObKg4znC8flj8+9AHtWkzccHjrjnjPH68Y/Ku+smPl4B59O57jH&#13;&#10;r/WvLdIkIK4OAx/+sP0/rXpOnyfugrNgnBxj2oA28D73fp/h/hmlQqGySPm9++OpH5YqIbgo59P1&#13;&#10;/wA/5608llAJPof/AK3t7UAPBOSQeOT047/Wmg4zyCwx0Pf6dfagEgcL3/U/X6/UU926ls8gen8x&#13;&#10;257UAcz4qvxpmi3Ny3BCkAHjnH+SDX4kfHvxXc634vv4o23wQEquDweeT/n8+K/VD9oHxTHoXhmc&#13;&#10;hwuxGJyOmRhcZ9cY96/EvxDfz6nd3Nw55dmYnPTnOf8APr2oA4W4c7imeMj6da6XwTo763r9nYhc&#13;&#10;iSVdxHOBnnNcm3zPxyD7d6+lv2evDR1DV3vmHzAiNCemWOAQfxNAH6J/De0i8L+F7Yp/rZiZBjsi&#13;&#10;fKB26/8A160/D93Lc6+Jp3z85J56/wCf85rP1h1hhFraE/uYhCPl5Gwcn3BPUmszwszJeI7Au4OC&#13;&#10;MZ+vp+JoA931PWbh7VIIWwnfOR16f04/HPSvRPAuoi3aAOchcHcOV456/U4/WvLYrcs0V5fERxr8&#13;&#10;4HAHTgY5OT3/AC74rtfBbHUNQmxnYu1eF+Ulj1/Hr7CgD0/xrrMkunxwg4M53Njv3AOff2r5610s&#13;&#10;FbA+YevNeu+K7kS3rqv+rjAUY54A6j68kV4zrLgF+eMfXn/PagDzu/yXyODz+B6HnnvWWpwDj9Ov&#13;&#10;A5zgfjWjqBJk3E4zzx6+/r+VY+8Lkjn/AOt069v04oA17QKX+Y9D3PYH/PNejaU6hAqn0/Dv9DXm&#13;&#10;thneGXv3OPpx3/zzXo+j7fkI7dzz9TQB6lpbMdiuMEAdh3Pb/PPWusiBHzZwRn269P8ACuQ0ti0a&#13;&#10;56gDt2J/Dmuti3AEYxn69xQBPlSMjv8AiB/ifxpWJ+6pyQevuegH60mc8KMnjjPp19+vSnHcfc+/&#13;&#10;9R6/WgAx1yuMcfh3/wA+1ITkYYZPuOoHt6fTNPwv8Iz3/Aenv/n1pCoCnjOCOh/n9fpQBAQQemP/&#13;&#10;ANYP+c0/YeMjAz0ByB15p+1duOoznP8AP09f6etM+UYyD69h35+n1oABkAEZBGc5/Pr6e1MIPc9s&#13;&#10;Z+v+f/1U9iSNoOAR+XX/AD7/AMmMCMHoD07YoAzJ12kr6enf0/qOnr7ViXWAXycHGe/r39cc1vXe&#13;&#10;3scAYz3/AM/n+Vc3eMATt7c9uo9vx6/SgDldRZRGxByT198Dp05+uK8+1e4C789s9RnGPT8f89a7&#13;&#10;TUJCN4B4P0x+vPOefxFePeNtZTTbGWUOFIB5+g/yP/10AfN/xk8XeRG9tG4DAfQjnj1/+sT7V8Wa&#13;&#10;lfTNvlb5QeTnuT7cn/PSvQPH/iD+1dTeQPuUMcenJ4+v+eteM6nckuEiOBjt6jrmgDHldppTIxyS&#13;&#10;c/Wvrb9m34dza9qQ1h03eW21Plz8xxz+v+e3y1pGnTanew2duN0krbQB1OSMcda/bf8AZq+FbeH/&#13;&#10;AAvaXMkeHHXK4/eFQT6dMUAeu+GfC9vZ2rsvEVugA46nvn/63OPyrz7xGZrvXWSIEQxKFHHH49fz&#13;&#10;r6ok0iPTdKZQMl8g/wD189+P85r598SWaaOssuNrjJxnsT/n8ce9AGZp920d3aWVurSPM21SBjDD&#13;&#10;+nrx/wDW+ntIiGi+H2nc7mceWpJz83Un8M496+aPh2gvNafUF+c28f7scY8x+FAHr/XrX0Pq8zIE&#13;&#10;sNxcW6gN3BY8n9aAMZyxzxgsTn35P+f88w8rjaMleRj9eKcSU6dB04x0J5oGVILLkHjpk/l+tAEb&#13;&#10;KQCCMHHGOpP+ef6DNABUAsMYwR1H1HT9PpUpXbxjAP69f5Ui7V+bgE59+3FAEJySFJx079uf6dad&#13;&#10;s3MeRgnGM9vbNSEg4OOO3A6cdfp/QUzJ+Zex9vwPv+P+FACEcswOc9s9P5/lWbdEAcc4OODnp0q+&#13;&#10;wLD0P556fh9Pb3rLuSc5c49AT0x9PqMUAYlw7AHafx/D15/z0rnLwsRnt29c9Ca3bs5AGfr14OPz&#13;&#10;71zd0xwScE9D+HHHegDn7pguCvbPbn6dvyrHY5YHjcPcDB9T9O1aF2wYnpnGfqePU/54rOBYnBG4&#13;&#10;9OuMD/P+FAGvbnceB6enT+Xt+vrW/abcctzn8/f8P19KwrVOPUjPToeO/p+FdDboc4CnqOMDrQBv&#13;&#10;24KkIvH9cf410MBAww6HoMcfy/nWFBgIcADr29On5nt6fjW5COBng4x3Pp0P9KALQyB6A8/5/wA/&#13;&#10;hSdCMnjrgZ/PsKVSACW5GDjP9MfyqF5EUcnGfw49+fxxQBmazqMWm2ct1KwQqpxyB93k/wAu1fl5&#13;&#10;8ffiJNrmqPp1u5KIcnr09P8AP0r6w+PXxCi0TSpoIpQHKnoR16cdPwxX5d6nqEmo3U93M2Wcn7xB&#13;&#10;JB/XOcfpQBi6hcNEpYZL89fcdzXBzPLcTHJyc9P/AK1berXKklC2Scn05B7V0fw58J3PinXoLOKI&#13;&#10;uu4E8Z4zz+g/pQB9o/safA278VeILbWbyD90rDaSp+6O/rj/ADxX9D3gbwfa6Lp8FpCgARQMYwB9&#13;&#10;B9Pyr5S/Zd+HMHhjw7atFaeUWA5Yc1996dalIwWOOn4UAaEMKQoB/dHpisbU7wRxO5Odvp9OB+Ar&#13;&#10;Su3dsKpwo6n1NeQfEXxJBo2myxK+HK9evJ9vagD5++KXiOXUtRayib90mc+5B5zx39K8Xm4DbeQR&#13;&#10;xyfXPPX8q0726kuJnmOGLHI79eM/57Vi3TKFOR3HX36HFAGPOWJZcZBIyOv6j/PasOYsTkfTI4P8&#13;&#10;vxz6da1JnKl9xG36d8/pWTMAwIzkj8uT/n/JoAgX7pLAZHfH45Pt3pUDg/KOD+Pp9P8AP403qCO/&#13;&#10;H179TTgdvRcgnnkYGetAFy3UE46k+v6/5/lWuiEdBggn2/nx/kVn2ihmHPJx2xz6Z/LpWwo4GSMD&#13;&#10;PQfTqc0AP2HKqo3Yx+IPWnAAk4wc9MDnn8P/ANX404gMuASQB09fT3/yKEGcnPHB4B4z7d/p0oAc&#13;&#10;v3SD1HUEfT1Bxn/DpTyuVx26DHfn8c+nHWmoG3+uen+e2OuKiUSljjoOe56DqPXpQBOT04xkZ44I&#13;&#10;HX/I/WjIOBgkHr7j149uM9+elKBuIGMAdOCc8ev86RVJAIBH+0eg/CgBMcDsD0xnn0/P/PNO4ycn&#13;&#10;n1/l+P60hUAAZIHPbHP0oJI5AxlR+B4zznnrjFACSgMvfj+QwP8A9QqM54LDnnryfbt2/wA80r9S&#13;&#10;COv6Y/z/APWpjKCMluD8uOpHHP8An1BoARggb5Rk8enX/P5d6AxDFVGTk/icD2/EUjEndgEe3AOf&#13;&#10;U/lSDOcAZAAPI6diff3/AA9aAGMQS3BJH9PU55/KqM7+WCFGGGfy981dZiCQeg/H+X+e1ch4i1WL&#13;&#10;S7R55TgoCTyQPf8ADv8A/XoA8++Ifi+38P6bLJK2H2k/1H4n681+aHjjxJc+JdTeedt0YY5xg98A&#13;&#10;Y7e/p19K9J+Lfj+XXdWeyt5SYgdp9yT19vY185avqYtYzgfMByAeoPp6fXH6UAc/rN+igRRcj2ye&#13;&#10;vr7+1cmd80ozyePx9v1pJ5XuJS57/wBea91+CvwvvfHGtwS+SXgRlHI4Oeh/DuaAPY/2d/g7Nqtz&#13;&#10;Brd5GQHII4Iwo447c/T3zX6Q3a6f4X0yKNTtKLgqPvEY5A7Z7+nvVjwn4DsvB3h2KArsMSdcYx+f&#13;&#10;fH+RXj/jLVLvU7wQwAuEJ98+nX8cn17mgDrNAv4rzVongXcS+Rn2PvX6HfC+wNvbpfXSkI6AqD2H&#13;&#10;Gcf5/lXwf8IfCVzql7E8qsnnsF3EDgKfmr7v1nX7Xwzof7khWRBHEPVsdQPQfrQBifFXx06q+iWT&#13;&#10;7Tg7uuMen+fwr5rkyCWIP9f09v5cVpX97NfXcl1cPukkO4nvg/5xWawG7pxwTjvz/j/n0AIy3BIH&#13;&#10;rj8uAcZx/nio13DO0ZHb8u/+f6U7cQS3QnHf26Dr/n0oIIAUDI6enTOf6frzQAuCRlhycf04zz+F&#13;&#10;Iu08Ic5OPx9f5UoUHDkc8H/P+cUvyh9vfjn0x/PPagBhBOOQQefTHNRlN2cnbn9Dj15/zzTyTxjj&#13;&#10;JHY9/wDP503cCAD0P0/X+X+RQBEUjIGM4PPbnjt9aaeSMHPAH+OB3/Ej1qdnDYGcg9c44z7VWJPH&#13;&#10;GCMc45/H3z2I7ZoAmZgc7Rge3fnv/LjvWfcyt36f5xx/Tr7VYkOCWK8n3/TPX9ayJmX5gD0/DPOO&#13;&#10;D1oArMSX3LnGB7Z9f844rtNAsWkdZMZyffAHoP8AP1rlLaIyOozgHH/18Yxn1r13w5ZiKPkZJ6HG&#13;&#10;MH/P+c0AdfYQ4wR06dO/b26/hXSQx4UDPPtjr+lZ1vEcDd3/AMj+tbKA/l2/z6HvQBMq9WJ5HH68&#13;&#10;8dQKrXD7FYZwAO/bj0/lVpmVVOc9+h7d6w9UnCxFQcEemO3A/wA/jQBwfiG7Y5VjyM4/z/T9K86u&#13;&#10;JW3M2OT3/wD1/wCeldDrFx5spxgD6f5P61y8xLNk9M9c5+vpwM/40AV245JxnP0/+t+P/wCpigkY&#13;&#10;HJHf/wDVz34qQ7kY9gOv6/n7/wCcsLPyzHGMd8fQ96AE2ucBhyfrjPTj0Oevr3xUDKCBuOT+POP8&#13;&#10;8VNvOCcAYHHr6/Xn/wDVUROfvDr+Yz1z/PigBoHTOQSOnTI9DxzQwIY7iQT0HOf8j/OKCQBkfKec&#13;&#10;nrgdOc/41XuJUhjMkh2BR1zjp3zmgCreXUVrG0sh4Q9eD09c9O3vXxl8bPi2LaKXS9OlyxGML04P&#13;&#10;P5dK6f4y/Fq302CWxsZcuewOPm6AHtxX53a/rVzqNzLeXchd5DuG48DPagCLV9ZnuGe6lZnkc/VR&#13;&#10;wOw9uP581xE87zMS2TRd3TysWPJ+nr1ptnaz306wQIZHc4AHfPtQBc0vTLnVLuKztUZ5ZmCgDnk8&#13;&#10;H/H+dftf+xD+yOyNB4t8R22WZcpuHPUEDBGPX/CvLf2Kv2TLrXtSg8V+JrRmgBDIjqeQMevr0x9K&#13;&#10;/fvwl4XsPDemRWNrGEWMBRjAwB0AGO2OaANXRtEtdHsY7S2UIsYGAMDt2/OtNlOOnA68HpUxwCWH&#13;&#10;+fbmuF8a+MLHw1pr3E8oQqO5A7Z/yKAM/wAd+N7HwxpssjvhgCAB97ODwOOtfDeq65f+LtaN3dNm&#13;&#10;Pd8q5OAD0GMfj/WqPi/xne+M9YZ3ciAN+7U84HqffI61v+HtOWNBIwyemT+vFAHRabZiJFXbwO+D&#13;&#10;+A/ln+VdJEuCcnge4/p0qC2i2kenb/Oeh/WtFRhSTweP8/40AIyjyzkjJ4/zj/Pes25kCITjoMZO&#13;&#10;etXZpACcnr/Xn/P/ANeuW1W+WBCQ2GPPXkZ5P1/zzQBxniHUtu6PdzxjqOnPv16f415HeTeaS/zA&#13;&#10;Hnjt7Zro9bv3mkcK2ADjr7f17VyDFXO/qf8A6/b/AD3oAjdckgjJyfbqB07/AF//AFVBIpB5OMcd&#13;&#10;/p16VO7ZQbiCQOPr+OfzqDBPU5A+p/Af/WFACbQRgHrx05+uePT8vWhjjJGAc45I6Dvn607jcc8j&#13;&#10;n+Xr+ZP6UYG1uoBxjnH5/wD1vwoAYQGO7OM5+n+c/wBe3NNcdRkDqfy6/TNODFm4OMeg9+v1/TrS&#13;&#10;5P3W574x+fX+X1oAgKHIOcjvjp+VJjgBBnPbH/6qU5PPUgHjGc4xjn8sUgODnPPGeOB+H0/z1oAY&#13;&#10;yHPAJB9Pr0/D0/GmAfKdpxxjjP6/T2/+vUmAAAeT7k9uD+VAHX5ev49OOlAEbqu5s5wOnTJ/U9R9&#13;&#10;abg7dpyAeuD7duOc0snKgDkrz2/H86jwWYg9M/8A6ufzx+VADWUK2V4B75P159QaiZtvXuT07Z//&#13;&#10;AF/yqViCSCOx56cn1x39sVEUODxyPxzQA1ATnkYOT+vIGRj/ADn0pWJwTng47e3PfPWnYJxngc9R&#13;&#10;z79O3bPTtSnkquAMcZ68H0oARE3E4GSCPzPXGP8AI/Cuj0+zYkYGSTjjPJ4xj175qnZ25LJt4IwM&#13;&#10;88Z7ZP8AWvRdB0hppArZ5PPXn1+v40AdJ4Z0YALOwJzj1H0/z+leoPcWmkWRurs7EiXOenTsP5Vj&#13;&#10;xy2WiWDXd8wjjiGSW6epx/8AWr86v2kv2lGIn8O+GrgE5aNnRh8oOeh9T/jQBa/aV/aWklln8MeG&#13;&#10;pskBkd1PCgE5wcDngHPavzC13X3lmeZ3Mkkhzzydx5Occ1X17W5pZpLh5C0kjZJY8nPOT/8Aq9a8&#13;&#10;9ubhpGJJJJP60APuJ2kcljnd+Xt/Oo7a3luZESIbixHHXJzTbaCe6mWKFC7MQAAMkk+nXmv03/ZA&#13;&#10;/ZK1Lxpqtr4g8R2rJZxsr7SvBAORj/6/Q0AR/sj/ALH+sePNVt9e1+2YWcbBgrAkHkcYPH481/Qv&#13;&#10;4H8C6R4L0qKw02BYhGoHyjAGOtJ4E8GaP4N0eDT9LgWFI1C8DGMD/P411N3dSbCtsfmP4kn2oAvy&#13;&#10;TxQr87Yzx+fauA8Z/EPRPCVhdT3U4VoFOT1wxHAHqx7Dt1JrkvHfie08NQG81G72eQpPLdG7Ko7t&#13;&#10;6enWvz58aeNb/wAV3ZluGZLaNm8qPOdvoxPQk9Sfw6UAf//Q+qPfGQOv/wBb1/wxTiB91emO315/&#13;&#10;+v8AlScfKM468Z6HHGSfY5pWJ28jkfr79unFAEW4KwbPHqBnr17/AK5qcEnndlhjHPBxUHG/JGCf&#13;&#10;69vzqVeFGOM4/n1oAexPVuD9Onqccc/nVdlVgc9T+h+g6fj37VKWyCGGAMe/X/IpHG1SCTnrxxjO&#13;&#10;P5/nQB8IftVeDFvNGur1UG+JS68dR7dMcf8A16/JyZWt7wK5C4z2HX/PWv3v+L3h8a94YvY2TLFG&#13;&#10;HTJ6dOnGa/Dbxpo8mka1PATjy5GHPf8APoO2PzxQBXjklngVM5G3vjk44x9OOaradqsmlSsHcgdw&#13;&#10;Ohx+p+lMsb4bSj/MR04P4+30zWVrJkbEi9MHv27UAVNX1LdeNOHwWyT2yf1Ofzqv/bbzoUyQDz9P&#13;&#10;w7//AKsdKwL6UNgLwR6j29fxqhE5DdcZ/TNAHRjUnikBTIGepPfI/Wu10nxLJI6l3IwQPQHtz3I9&#13;&#10;MCvLHfJ4OR+Wfr/jTopXiI2nGevNAH6k/sw+LhBrcNtNLgu2DzgDqRx71+rUcQngRwu5HXI79un8&#13;&#10;un61/Pf8DPGf9meK7KR5MASDIPbsD6nt198Gv6A/Auowa94btLpDvLIp69eOp/woAguLIseVwB/X&#13;&#10;+Yrkr/TQ4PGTj0/T0wD/AJ6V6lcWgAKkYyPzOMZrAurT5SVGcZ//AF+x7ZoA8O1XSDgyoc57Y9CB&#13;&#10;xXJzQTQMeOPxwAB64/xzz+Pul5pzbSuOOT+vWuJ1LSMjft6jAPJxnuPbtQBxMN0wG49j9Of8+9dD&#13;&#10;Y35+QBzyfr/kGueu7SWBiQMYJ6HPH07VFb3JiYBjjGOnT2/n+GR9aAPUrO9BCqDkDp/Pj8fzroYL&#13;&#10;voScZz7ZPfpwM/5zxXmFpf4wckgHHfkenTtXS2l7ztJzjg56fl26/wBaAPRIZVbgnAAHA7/5NWRg&#13;&#10;jrgHH6/5/wDrVytve7gMsd39PT863oZskbSAeM9/w7/596ALwG1vl4zjpn09aQ9QMY7cnH155+lN&#13;&#10;RlY/L0xgdRz7elS5JzgfX06c+uRx9fwoAydYtReadcQdTKhHXpxwPb/PNfib+0V4em0rxpduAUFy&#13;&#10;Ffp77T+fc1+4r4YY/Pnr6g/5/CvzN/a/8LJCw1JEGYpGH0DHjp7+lAH5cXcTJLkH5l59gOuccetS&#13;&#10;6bK0N3FI7lVYkD8/yrR1KIJI5AwGPfryOf5fiK51mc55ww5/z6dRQB7bHDDPFbSRDa4wGGehB/r/&#13;&#10;APqrumspJ9KV2TII6deR1/H/AOtxXBeCvJu7Aq5PGGDd8jrnnj8fTNfQum6dDNpI2qocDGQMgj3P&#13;&#10;4fzFAHhEWlMlyeMkfkB259fw/wAKjvdFkYbpecAE5OOc4xnHb39s166/h7Cm4lHL55yccHjA7/pU&#13;&#10;UmhloQ6x7iR2Bxxjk/X2oA8b0hLmw1aCZFKmFw2D/Mf0r9o/gLrbat4ViMhBbjPsPUc/SvyMv9KM&#13;&#10;cx8yLDDnkEYwPbp9fzr9B/2VfEym2/syV/mJOB1JODzn26flzQB91nPcdeOf88+1AyWyOT+XHX39&#13;&#10;ev8AhSKc4LHk96AOuOBjPf8A/Vg5/rQBYBGASe3P0+uPX1q3BO8ZyxyBjr3/AB6f5/Gs+MkDjggc&#13;&#10;enPX165qUOMDHORnvzwRQB2dlfK4Ck9fU9+3/wBf+lb6P/n1rzi3uBGRk9R/nP511Vle7h8zYPHT&#13;&#10;Bxx+lAG5LFvBJGSfX0PSsu4tzuOBwT6de5x0/wAmteOTeB3zjj3/AM+tNljZlPce5/X8KAOHurYZ&#13;&#10;OBkD8we2K5a7tFBIIwP8O49fb8K9FuoSOcAn8D0PFc3d2xzxwe3uPQ/l6UAeXalYbwfQj146jHX0&#13;&#10;715zqlgRubaQPw9e/wBeM8V7bd2hLFVGCM/ifr0NcdqNkJFO9dw/Tk8c+lAHij5hlKKMHP5D39/5&#13;&#10;96h1aT7Ro9xA3zZUnv259x2rp9U0srv2qMDr16euPY8+1cjOjeVJEy8H6H8vrQB+Vvxb05oPFGpo&#13;&#10;4KIJ9w7538/lzzXz1dp5czpjABPbnr6V9j/HLSHi1yR1XaJV+c4xyD3r491RSJ+Bxz69/wD9dAGY&#13;&#10;3OMf/r/wqs4Pccn+VWwpwN3IFQz4GMHB46CgCpn1/lTkPPJ4+lMzzzzSrwen9aAO+8L2YmZ5CPlG&#13;&#10;M9yOmSPwr6++BeoPpniyJVOA4H4kMDkdK+TvCs5MZT7o2nJwcfgf51734KvvsXiKxnAzmQAgjtxx&#13;&#10;6Y4+lAH7saZOJbGBxkB1DDuTkf4f/XrUyfvEYIJ+nv8Az7fhXB+Ar06h4Zsps7iE2noOnTP4HpzX&#13;&#10;dqf4s+vU89eP/wBePrQAc88dcn6+/H+FIckDPJPpk89vx/pTtysM4wBx09fbtTTwM5wRx34x05/G&#13;&#10;gAJPynPI69cntj/JpTknPofT+ZpTkg56Dr70mOxOSc/j7/hQANjflj29P501WwuM84/T0pSB34Hb&#13;&#10;nt2x/n9aCMAkdR/WgBwHTjBJ4/rn8s0hJ7DBHbn8c8kfpQQcYPBz+XftSED+Mbhz8vfHQgf/AFqA&#13;&#10;JoZGXDEkAD0/Trwa24ZyVHP3fT8s+n/6+awFBYccEdD79uB/LPrVqFyHwTzz/PHtQBuTIZM+oAPr&#13;&#10;z2/wH9c1+cv7bVgDo8lwTgJPCx9gy7Tj6nH/AOuv0TSbeDluR9enr/XrXw9+2hZCXwdeSqo3BYHH&#13;&#10;/AZBnHrxx/jQB+MOtbijYOfTHJ7dxnv9e/NcARtcgH1/T869L1pTIG5wDg56MeePavPHUCQ565PJ&#13;&#10;70Ad3pkQn0woo3uyxk8jj/PHevQ9Is5DYNEn8XOTwuMd89f5VxnhQSy2wWMZBjOBnuG9f8969q0a&#13;&#10;zW30wh0+dt2RjOR2B/DvQB4pPZbp8nhSegHAye3+f0rL8QWoihGxcEfpgc9eua7++shA+GXkgHb3&#13;&#10;U59fbv8ApXMawu63+YcHOfofb/P5UAc/4LkW18R2DMSSJoznHqef8+9fv58IL1pPCFmmclCR7nnP&#13;&#10;H19f07V/P7oy+TqVpIzEBJF55/hHU/p+FfuN8CtVafwiisfuMOcY4Pt60AfT8bZG5Dk4798fhUg3&#13;&#10;EHjAPoT+YzWRazhsLnjjA69f881rKcjGQT0z7+4oAfnOO3/1+/bp3p5zj5hg89Ox+n4cc0cg7s4I&#13;&#10;+nT+dBcKQuOc+pH9f1oAbhflTHGMZ6Y/zz/hTdu1j7E/jz/n/CgMOnQY6Z6duPp9Oop+SD8pOR7f&#13;&#10;z6/hQBH0257ZPAzgdOv/ANb3p45I746d/wDAGlXI75I/z7Y6UpyTnOCfxx+WOtACdASvUY9eSOv5&#13;&#10;0udpHPXqOv8A+qgA4I6g44z69AMUE8bwSD7Yx9OR3oAOAAQeD/nP/wCo0wnB3YwB7ZP+fbjr6UpY&#13;&#10;leeQeMdenr+Z/wAKaexPIOeoznA7emPWgBRz8uMY759P51Jkc5OB79/1H4VGA3K9j79x6+tOA6A9&#13;&#10;CD+Hp9f6UAZ95GChXPscd+OPr/TtXF6tbbyQe3Q/Uevr/nrXezq20nOR1xnv2B/H/Gua1KFgrKvf&#13;&#10;nI7evH40Afjp+0aCvii28sdYZQMEcfPnHbPvXxzqylAQ3JO3J/8Are/tX2v+0fHGPFdpG4JHkTH1&#13;&#10;P+sOAK+MvEMqNOsSJsCKOPfvz3J70Ac5CSzjnByOc9vy4rtjcTLpqxxjaAuGzgknOePY9/61x9vt&#13;&#10;Eq5GBu5+n1rqNVuG/s1YohlSwBY9ePTv3oA55lCqGc7SRlQM7jzgA57df8Kf5YjjD4wTnA+n/wBe&#13;&#10;qkJIcNnABBJ/PHNTqxZwScuT1zjp2NAGgi4jLsMsVHrng45P1H+e31Z+yhbTTeNTGoziSNemBuJ4&#13;&#10;B9c/5FfLc0zQxiBBvPAI659QfzJr66/ZBidvFsmDtzdQAY7sOee34UAftRagiFFBzlRn3zxySPrx&#13;&#10;VxSDwTgAj/61Z9rIohTjGQOM9M1e6epB6+h/z/8AWoAceWyRgDvzz3H/AOqkP+ycDn3x/n60rE53&#13;&#10;Ec59fxxxRkFc46+/+fwoAC248DBPbHOffP8AjSNnqBg+o7n24zj2zQFbIyCc44+n+fxp2eDg4wOe&#13;&#10;f89RQABiM9Mtz9T2/P8Az6U3Hfb0x3H5H9aaxKks3P8An04pysQp5yB3/r/n39aAF5HQcjHfrx2+&#13;&#10;lNIYA55A7frzz6c1IMEkHn/Pb/P40zGQecDj/P4f/qoAzZ1C7ehH4Z/xNYd1ESAc88jHT39z/n3r&#13;&#10;o5yF+f8A+tisyVVPyrkjBzx2oA8w1e2AjdguTwB1zn9K8a8Ux+RY3EvOQjHj9P59elfQurQBgQee&#13;&#10;Oe3J/wA814d49h8rR7lTyWGOe+ccZ4/CgD8ofiXIza9egtxEAnTvjj/6/SvDbxlMjc5x7cZ/wr2T&#13;&#10;4hy517UZgxwJ3X8E4H8q8bkUMTjOD/P3oAn04jzRgjIOckcD8a7myDKEbsmWPHPP59en5d65HTbc&#13;&#10;o+ZDnCk4z29fT8a7a3dDLH5hIKqB9QAeB9OR+P40AdBZyOESSc4QKScjHB7cfT6msW7vjdXEc8uQ&#13;&#10;iE4bI+bHI/A5Hrxirl1Iv2cxoMnA/Pv/ACx9O9YMLSNyFzuzjj5R6nHbjigD1fwZeSy38ETARpM4&#13;&#10;HP3h6+4z+P58V+yvwfAPhVJ+oeQ9MH7vy/XryP0Ffi/8ObX7b4ksAzbyGDYX5cbTk4PBHt37cV+2&#13;&#10;vwwtjaeD9OCkfPGZG46lyTg9+ff60Aemgu2ccAZPQ9f5/h19akG7G4d8g/5/z+dQISYwGOBzx1GP&#13;&#10;06VNkk/N27e3r+fegCN9ueO3v+h9vwpS3X88cn8f896cwOMZzn3559qZ3xkjJ7e3Y/gD/kUAIN33&#13;&#10;COMc54608HHynpn1z/jjsaQhtuF4OTnHHOfrQc4GSCcYGD3/AM96AHZ7D/8AXj/PWmqxxkjgDsOo&#13;&#10;z/P1/wA4FAyG6k+3vR1bC8Dn9c5+uelADWDfxnB5/X3/AM81WcEZJGCfU5xnp/8ArOP8be3IBA4P&#13;&#10;Y/55zVWQclV5Jwc855/lQBzupQkHcRjP5/mK861iLbksMevPBz07j8/19fUbxFKnvjj1zz1/z+dc&#13;&#10;BrcWchRjA65OR2/H3/pQB4hrUZdi31znvx6dq4KVGTrxgZ98ew/CvTtdjxnB6+5z6YrzS9+QgPzx&#13;&#10;9eTzgdvwoAjRlLAjkn68Z9Ocf569KyPGGpCy0TMrHADPjGB8ink8+v8AnpVxJeQpOTnHr+nqP88V&#13;&#10;5B8X9a+zaBcwq+G8pYhkj70hyc98nn/9VAHwl4lvJLq+uJ2OTOxcnn+LnB9c9a4wn5j+NbWrMVlK&#13;&#10;+nv+GTWEoeRwqc5oA9f+GVkJrl7mQZAKqM9B756/lXvt1BJdzMC2ET+mOeP859hXm3ww0l4IPOZe&#13;&#10;Tlj0Hbt3/H+lexLYMYpDJ0bA7jpnkmgDx/xIjXd4UUERJ8vbIAGTz9e1cfqn+ioVZQS4xn0BJJP4&#13;&#10;fpXpmoxwC7J2qWAPfOM9B6en61xWp2iTo00rYG3oCOTngGgD0n9nbQrnXvGkl2yNKsQRQ/8ACXk+&#13;&#10;UA9cYA6A+lftzpVollZQWiDCxxquOnQY+n0Ffmf+yBoX2nUUvxB5SGdnZR02xLtXP48/rxX6fJlQ&#13;&#10;GGRj/wCv069z+VADxnjjOfbPI9uvSnNzkY68Z9en5etR8nIJyQD74x/jUoLBgyjn0/nwP50ARYBy&#13;&#10;w4z9COPT1z/hUEhw24dPfr/P9Ktvlg3Ug/zz79z/AEFV2AOcHAz2659P1oAwb5WKl87h0544xn+m&#13;&#10;K811tBljgEDPB5Ax6+n416ffg7XIOMdge57Dp+tea6wrcnOCR/8AX9qAPHdcTO71IwO4OfWvOJWY&#13;&#10;Pt6bv1I/w/CvTdcULz1xng84zzx/n8a8yuiRJz04IP8AM+lAE0LHfhhgnHfrk/p/Su00SVwdoPB7&#13;&#10;Ejtxx3zxXAxTAOEbge2Txn/PT9a6/SZArKzcAnj8OTk/WgD23Rpd+Mnnp26cD146da9M0pyVDZ4H&#13;&#10;bHfvj+v9M15Doc/T5ep+mf5dq9T01gqoMjjpyfy/D/8AXQB2MfQDGe319R/WnFQFVmwC2Pw9f89q&#13;&#10;jhfBVs8dO5xnnFStwDjjB/Xvj/PSgBg2hQ4HJx+H9R/kVFMwiXe3IAx9OOeKkbIOOcge3PYfpXNe&#13;&#10;JdTTTtJuLgkAouB0HJoA/PL9rDxo1wP7JQ4MrsCFI5VeABjPvX5zaxe4iMMICqcDI7Ec+3v+PqK9&#13;&#10;8+OXis6x4quWjf8AdRMF7YznqPWvmO/nLzHJxjHfP1H+cUAQQQ+fOsfXrmv00/Zv8BR6fokFzcQ5&#13;&#10;JVrgkjrxheMZ688/zr89fAujT674isbGBN7STIAvUmv3H+GfhGPR/D1s0sWBcSLGoA5KJ0z+PH+P&#13;&#10;FAHM6tawWunSSsm+Urxn19PpR8PfDct5cm7lXaob7vqPU/T8s/lXpvirw55sEUECYLsTt44yfT/H&#13;&#10;8a7Dw/oI0bSxGgUOVI6Agf4UAeS+OdQi0pBaxfKY+nQZX8xnPf3rv/hwZotM8xsIix+cwQ/KS3Qn&#13;&#10;19ev4V5J4stW1DWFsxmQGQHHHI7d+AeSfpXvGjWos9CCgbFuiNoOeET5QT35PT/CgDK1WQNvYjnk&#13;&#10;9+/POf5V5frBwCCTknjnH+frXp2pnAwTyOnqM15ZrB+8MkY7A4/D3/yKAPOb9vnOecEnkjPP6n2H&#13;&#10;+NYqzru2txkn8+/+f61pam5WQ5H8uCfT646/WufEp343dCeOKAOksGPnglsAevA/z/L+fp2ik4TI&#13;&#10;yGye+fz/AM815VpzEkMDyMH6+p/M9K9O0RmYAMdp9sj/AD/k0Aep6aXOBgYxnuPw79MH+dddbn5Q&#13;&#10;uMkY/wA4rjdMfOzaM4HoeO1dlb5CnKgDv9fp/kUAXwMDcuFI/ID6/wA/8aTLAkE459ufX2/+tSk9&#13;&#10;MHbt6/iP/r/57SNjfwSD6e59/bvQAwAhQVODyP179/akY5xuO3GPX/D8qcGcnjkfzz2PbtUQwBgZ&#13;&#10;4/zj6e1AC9xt69e/Xjt3/wAj6qpbjAIB/EY9Occ+1JwRwSTk8+vfn6UvTgkAdeD29+ufpQAYyRuH&#13;&#10;J4wB+h+gqNhnPHbr1/AVKxbBZDkcgDn6fjjNQPhlU8EDuAOOnT2/WgDMuzgkjnOTjnjP8vwrlNQk&#13;&#10;QKQDjHv/AFrp71gCxY4x09Rx0/8A1Vxepy4Q4OM+p6etAHFalKFyZMbR36+vbP8AnuelfGfxy8XL&#13;&#10;bW7W0L4Yg4wfrnjOM+gr6j8X6tFp2mTXMjBN2cE56EHOPx7V+ZXxP8SPrWtzIrEohbJ7HH1PX360&#13;&#10;AeTahdEsZSOD8xz24OfyrjZH82Ut0JJPT15rU1S5XhMYx/Xn8fT+VULC2N9PHbIMtK20cZyc+goA&#13;&#10;+qf2WPh0/irxpBqEse6C0wwyCQWJwOK/fjwb4Wh0rSrWxUBfLXe4/wBo+/t/n0r49/Yz+Dg8P+GL&#13;&#10;TUrq3CymNZXJGc9cD8O/uM1+h9lpsio0xGA4wPoeuRQB5z4mUs8duvQdwOw7dvzx/jXzb8R7YPIW&#13;&#10;uHEe/J9SeOnt6cf1r6z1myhghe5I3de/QCvkzxN/xOfEQWKPfBAyyvkHAwxwvuScfnQB0Xw10m10&#13;&#10;e1+2LHny90jsw6ysuEGegAHIHuD611kjmRjI53Fjn6/X/IpIoG07T4rJjtlkIklH+0e3vgcVGWDD&#13;&#10;djGfp6/57UAKSCc54GcZycdOuPypQMYB47jgcH6/T0FGQeU5z/8Arz9fWnDjBxgEkenf9O9ADckn&#13;&#10;GOD7/wA84zj/AOuKgyecck/dOBk/rUvHrg/rxxz60KCSW6n+f/66AGnjLA88d+PwP/1qbnqeMZH4&#13;&#10;fp+HFPOeSRtBGcqensfwP880FQx3Efexj+n4+38qAIiQoLY57j+WP/r1i3BzjB789+f6fSthm2h3&#13;&#10;I5J9Kw7og4xxz9On+fyoAwrl8LyeMdQOf68ZHXGf51y9ySR06+o6e/XH+ea6C6kwgyc4x3GOPWuV&#13;&#10;uZGyVPAOenv6/l2oAxrk5b5h1xj049/bpiqyruYEEY7dPp9fbr7e9PuG2/KOSR6nt0x+VNjIL9Ov&#13;&#10;p3I9fT2oA2oQMhQM5HQnGO/H4Hr710VupyMjljjPfPr/AI+1Y1qF2nyzjPHpj2IrftoyBnqe2Pz/&#13;&#10;AD7/AORQBt2wbv0OO2M59+/uelbcCjHQ5Ofy+v1xWRbqOCfU+pzjpnn09K2ozmIMRg9fbPY49qAH&#13;&#10;lZONy5685HJz7f5x6VyPinW7fSNMkuZXCEDgnt6nr2/ycc11E7pDGZMDAz/L+fSvhP8AaL+J32SG&#13;&#10;TTrWX944K4Unnjtz/n9KAPlv4z+OZfEevyW0bboo2Jb3weDj09ePw9PAb25KQu2NzAc8gZz6flzS&#13;&#10;31/cXM0k0jZLnP3j+BI9fx4rlL25MjFSAc8+wb1/z3oAYvnXc4jUZJOMde/QV+o/7Ivwlzcwahd2&#13;&#10;hbkEkr1zx3xXwn8GfBlz4n8SwIUPlB1znp19K/oI+A/gm00HTbWCGIFyowf88+5/yaAPrTwJaLbW&#13;&#10;sECR7VQAY47dzXs8Uw2BF9P84ridJgTT7MM5wT07mujs5TIpdzgDnP8ALvQBJrF9Fptq8rtg7T39&#13;&#10;u1fD3xB8VSa3qEsQf91ESPU5H/1/6EV7V8VvFQhtp7OKQ+Y+5QOeAeuK+THlZstkgnrycnn+v+NA&#13;&#10;Fdizk7vx4znnoOOnrWVdD+AnAGfTp788YrUdguR3569u3rjpWJeOQcZwO3Ofp+Z70AZFzIckkngZ&#13;&#10;4wcVlM+flLA9Oo2557n/AB/+vVy6LclznP6dD7Gs1/mJBGRxwSTknnjjP40AOG9jgtwM/iM8dv8A&#13;&#10;9VSqo4BGfwOev9f89KrqRvA6A84Ax9fpn86uwr8wGcA//r4/wPtQBpQKfvEchv8A9eBxj+vFacQx&#13;&#10;jvnPT29eMfQ//rqrAoAHGCRkdRjPP+RWhGuVJByAD/gR/n+lAC7Tknbg/nn2NSZbaecEY7+nPGP6&#13;&#10;fpQIxkAjOeoPbHXHbpT9p2+w9fT/AOv0oAUEna2TkfT8uvH405zhzu+U8c9Ovb+lKeM4OTzzzyO2&#13;&#10;aQgAZbBJ6DJ/z7/pkUANDDJ56kf1HQ/5+tNbknJDkYx0OTx0/Pqf/r07PHzcA5zg9/8APWms2Mtj&#13;&#10;JGeeeuOMfl/nNADTjjPOefqP89s/Shc5Axz/AE657/40vDDaRkj6549fypz9to46889eD3oAY2Ai&#13;&#10;n156j8/f27496RnUA8c8nA69uvHWnBskdFI7j6nk/wCeKjwGJ7n19sDtnjn8cUAQueQucY6HjnPc&#13;&#10;+/1pjNlixGST9BnrxU7rtPJwfTt6/TNRs4TGefXn27eo/wAKAKV1OkKSSlwoXJ5/zivh/wCPvxPW&#13;&#10;ygfTrKT5m3A4OCQT16j+Ve5/F34gWvhzTJN04BIJI6ZycdPavy68Uaxd+JNTmvrlsgsSMk8AHnr2&#13;&#10;PtQBhzam7s11I+S3J/PvnnH0rzzUbs3U7MDkHB4HXvzz1+laOq3UiDyS3X/OB6ViWVvNe3CW1uu+&#13;&#10;SThVzjmgDovBfhK98Wa1DpVjGT5jLuIB+UZxkn8a/cX9nz4K6f4R0GC8mgwyqMZ6njv0/OvDP2O/&#13;&#10;2cbxbca9rNsU3kNlvTIIHX8x+HFfqZNoNvpOmGJV2hFGO2Rjj270AfPnxDvY7e0+wwLgHG7/APX1&#13;&#10;9f8APNeDJpUC77m6XaAOc5GSDzx7k/ka918YrArveXQGxTyOgOBz78Y//XXj2jNN4h1sAoWsoHXc&#13;&#10;vZj2Ue59fSgD6J+HVnHaaajf6gqvmO237qdsfX61meKNbk1fUJJAT5KkqoI6AdDjp9f/AK1XdT1N&#13;&#10;rfTxpUfyMcmYJgDPQLn0HT61xUhZiSAM8nnr1PrQBCWJzlueO3HPr0pDx84HoQPX8fy/wpFwSCRy&#13;&#10;enX9PapM8DHI7dc8envQBEcAE/1/TPb8aQL83Xrx0/z71IcnGTzg8/1pCXPzKevXrxk8ev60AMKn&#13;&#10;J3847fy70j7vm28NnAz34/zg0vAzu5H16+oyOO3WnMBgEnJPHfA6YoArlWRsDk9ecjOehH9aZhRk&#13;&#10;MeeuM5PHv7cVMwO47ehPrj9KbyMknG7ODn1OR09B2/OgCMYOWI9Oex74+o9P0ppT5Bu4I79D/I/j&#13;&#10;1/Gn4CgZHJ/mPTnNIzAZUnA6kjn60AZ1y+QNx5H4D6fTt/kViswkySeBjOQO/ofX8jV+5bOVY7Sf&#13;&#10;TORzjFQW8Xmy4HJJHXoMcD69P/r0AdJodiZWDtzjt6+2K9i023EUQUHBx39Ogx+PvXJ+H7Uqque3&#13;&#10;TI6dfzr0W1i2gADHHX/6/tjigDQtU2gKcH+daCxk/MBnPXp07/nUUcZGFBzz174PHH/16uEBU5wM&#13;&#10;56nGKAK0rDlcZ9uf8/zrgdd1BcMAeCDj69+en+e1dbqFysMRLHA/ySeleT63ciaVsngnjvgd/wDI&#13;&#10;oA5yZjIrMOT279+3T/PSs58hWDnIHOOvB6nHJ/PmrE0hPPQev179uartIuTuGR2Pp6cUAVjj5goy&#13;&#10;WxntgZyPrR8xVh0zk/l69R3oO4n3H5DP+ef84TPB45yevTntg0ARuu0DIJH0OO/P+P8AKomUZGBk&#13;&#10;n9cdT/TnmpGY7jxx7dwe2PQYqsZNijd9enb3oAdLtiUuxwPXOOnc185fFz4nQaDp01vaMDJt7MM4&#13;&#10;7c/nx+Yrf+KPxHsvDOnTKJVDgN0OcHHBI+ua/Nbxn4xufEN9Ld3Uu9MnG49ffHH+fSgDL8T+ILvW&#13;&#10;Lya+unI35ODzx2AHv9Oeo6V5jqV55z/LyuAadqGpGU7Y/uj+v/1qxQWlb5TkUASxRvOyqoySfr+g&#13;&#10;Ffop+x9+zLqHjjXoNf1e3YWsWOGU7TzxzXjf7N/wJ1X4jeIrZpbdvsiupYkfLtHfnr9PoOlf0b/B&#13;&#10;z4daZ4H0S2060gRCi7RhQPbJxQB6p8N/B+m+EtGg06ziWPylVeB0469Opr1VJCVCgYH4Vh2arHGE&#13;&#10;jOc9ak1PV7TRrNrudwu0Z989c0AReIvEFrolhJczuECAnnHHrnNfnh8TPiDceK9Qe2iJ+yxkgc9e&#13;&#10;euP5Vt/F74p3XiC9fTdPlP2ZT8xBI3H/AA4/xxxXjWkWz3ExZ13A9Ovfvn/61AHY+G9LaSUO6Zxg&#13;&#10;j39v8+/1r2SxtVjjGOAvHOP1rnNCsfIgAYc46+/4fXp+FdzBGFzu4/XAoAlROBgZA/DjsM1K4ABU&#13;&#10;nof6d8VKByQ4wO3Tj6fSoZGYAZGMf5B7YoAybuUIpfGD+WM9fz7V5b4i1MKpG4n29enH/wCvFdzr&#13;&#10;F4sUZBOME/T/ACc14XrF+0sxbOAPQ+59Mc0AYU8rFickk8/nxjr7df0rOIyAS2QR1x3Ht2qZnbeW&#13;&#10;JyOP5cc9cduKhGCV5zjv1xyOTQAjAHO0YJ9+cdf8+2KTYR8oGD+ePz/oKeQFBUdcYGO/v0/KmnnL&#13;&#10;YwRkdfxzzQAwrnKk8g/ifxPP6dOKjfAzjjGOgz175zU4bCAM2M/gB9Py/HPpUWSWOOSMjvgHtzQA&#13;&#10;gQMQDkHrj0H19fXilGBu3ck5wB+nufwoRgPlYZH8/X/H/JpTuZmyTgfj+A9v1oAruFG8ZII9+cdP&#13;&#10;8/hUTADO5c49Dz+X+FWXOSTnA9D39/wxx/8AWqvuHQfLn0HBGcHPrQApUbd3p05zgZ9v19KjOCd/&#13;&#10;Qeo4z+H+frU2cA84yAR69P8AP8qTPy4JPH+HOf8AP50AQBTg88D09PU/rSFSASDhvTI7en+fWpgc&#13;&#10;fQZ+ntSFRyAMD8eRnkj/AD+NAFfbjqPm479cfn+HT+dMKoBwMAYzznpx7jr3qwy8bRx3+p//AF96&#13;&#10;gZjuGOv8uOuKAImOMbjyOOPbv6Ajrj9fS3aQmQqWBz6frxVeJNx78cd+MdK6XTrLedoXk+3v29aA&#13;&#10;NnStMknZcjIGPw9Sfb616zaLZ6JYm9uiEWNep78dOo/pXO2CW+j2Zv72QRohzkjsRxx39K+F/wBo&#13;&#10;z9o/mfw34enBfLIzA8IMcgdOTjk8+lAEn7SP7SFxM0vhjw5OVIysro33FHYHOc+vpwPevzV8Qa9L&#13;&#10;IXLOZJHYkk8sc9z6f5+lVNc8Rz3Ez7pN7uWJbPr0z/WuFmneVizMST696AHXFw8rbick5/Ko4bea&#13;&#10;4cLGhdj2UZ68Y4qS1tZryVYoV3MxxgCvv/8AZj/Zov8AxPqMGs6zAyxDacHGMZ7DHXtzQBv/ALJH&#13;&#10;7J1/401W21/xJblbMFWUY6nsBx198881/QZ4E8G6J4K0aKw0+JIhGoBI4HToK8t+H3hiy8HaNbWV&#13;&#10;oiQiBBnHRfXkY/OuyuvEwuJRaWJ3s3H59/8A61AHoN7rXmOtvAu4eg9vx6Vyviz4gad4O0qS+vJF&#13;&#10;jK5C8jcx64XPUnP+RXMa94n0nwbpM2panP8APjGepY46KPrXwh4z8bal4x1Fry+cpEpIiiBJVFPT&#13;&#10;g8Zx3496AH+O/HepeM9Ta8v32xIf3cYbhR7+54ye9cFksv3ckZ4+g70x25G8ZJzz9D0PX0po3Kwy&#13;&#10;TkfTj/PpQB//0fqpsL85BJHUHHfH09qRmGQ2cAds4/HGT/n0pMnKr2P8u1OIOORj6jOPagCIAZxz&#13;&#10;jp7DHU/n0/CnHLZGMAkHkcD3GP6c0jZ3YJ5P5H29fajC43k8AfX6/wCFAD4xuGOcf16Yx1/nQw24&#13;&#10;5OPx5HOeKXcA23uB+A/Ad8UhyVP8SnB7dD2NAGVq9stzYzwFfvgjqBg469a/IT9obwRZ6Pq9xcsm&#13;&#10;BMTggcbj6epP0r9jnBCHb2znPofXNfBn7WHhJ77R5L6CIZiYN8vpnn8+nFAH5RWpEUxLDPT8Sena&#13;&#10;rGor50DuvI5/Xpj/AA9aZdxywSuuMYI9c5Hr2zzSW05YeW3HJz9Ocfy/+tQBwN4JNxEmQPT0H+FU&#13;&#10;FOO2Me/pXQaohWQpjjnPA569/wCtYBPqe2KAHgjnJ7/nSHrxQhP404k5yDj9PagDc8Oag2l6vbXq&#13;&#10;NjynB69gefwr+hb9lnxjB4g8G21uH3OiAdeuQMdunPX/ABr+c9HZJAynkEHp1r9Yf2GfH8v2lNLm&#13;&#10;fYAQhznpxjHpQB+vM0CyDkdePf25rEuLRsFcZGCOnt0P5/nXURnzIlPYjj378VVuEODu5GMdOp9u&#13;&#10;/agDgbq0Jzk4+nbHsf8ACuavLDJIIyAPX9fw/wAa9Iu7P5SCcnuemB61hXFqBnI3ZP5cYyfbpQB5&#13;&#10;HqOkB0LKCBxnPp1wfT/9VcFdWb27lmHAI68Yx0Hp37fzr3u7sy5Y4/8A1fpXI32mblPGDjPT2/xo&#13;&#10;A8gjnaJtueQRx6Y/z2rXtr/aBuOAD0PHX17/AIelXdR0mWIlkX1z6EnoT+Vc1tmhIGMA8de/Yn+d&#13;&#10;AHolpfhirEkkg9OMD19vx6e9dXbXrEDnGAP/ANeeo59f0ryO0vujdwP19cf/AF/WusstRYgAHHTk&#13;&#10;Z49MZH6UAemwTDO7dgHt6VeWTPtjA/Pt36+lcbaXw+UtkFq3oLsDHrjrxz2H49MfXmgDZHzKOf5/&#13;&#10;if8APevlr9pnwlFrvha4mdSQkZOPUpyPX3/z1+nlkyPl6EcHjj04rhPiJp/9p+H51VASF6YzkHqP&#13;&#10;Q/XHFAH8+XiO0SKdkUYUMcdPqRye3tXCzCSMncxJJx2Oen+Ne8fFDw/NoXiG+s5DkpK23gDg8jnv&#13;&#10;x3/nXhd2pMhOcgMRyc9P8KAPWvhGYp717aZgoB/iOPve36e/tX1vp1h5Fqdr4ViduMjr1B9fw/Kv&#13;&#10;hbwRqD6brMRZ8RuQW9Ovcd6/QqwurOfSbZuSjqCe7ZPBPH9aAHDRPtmnqkaYZeWxxwT1596hOhNA&#13;&#10;CmACvrjG3HP05NdTpl2ibInU5IAyeP065PtXSTWiyozFeeW6de5x2oA+aPFekSwM7xguGXrz26+/&#13;&#10;+c16F+z1rsmmeJYoJX2DOMZ7eh9yeCRx0/HqLzSYrtGinG12Aweu7PH+RXB6ZYXHhjxPDfuGWLeM&#13;&#10;Ef575/yOaAP1tspUlhjkQZ3j69fWrXy4G7n2H0GPz/z1riPAmqDU/D1tPnJIx1PQdv6c12vrzu4x&#13;&#10;6A8e9AEhbCjjaB78jj8vxzTtwH3jyT0z+Y9+3+eajzjG0YIGV6fXH09qdnJPOCR+fX/PX2oAeDg7&#13;&#10;l6DP4fh/Or1vcGMgA8j8/f8ApWczEYVgQPz59acGwMk4HX6f5NAHdWV8Dhd2Cce/6/0rdjdWXIPJ&#13;&#10;/wAPw/z7V5tBcGMgk9cD6575zXWWN4rAZOQM/wCR/n0oA1Z4/l5HIrBurbkkensP89a6JWV84568&#13;&#10;f1qvPFkkjI9s8/X8aAPP7u1bcSehPcdfx6f5471yd3bsRtOCT9evXp7/AOetelXkBAPAI6fX+dcv&#13;&#10;eWZY5Az1xyOePSgDyvUrYSSF9uPb6noc9P8A9fNecappm0kr+IHXOOefb/6/Ne2X9kWUsE5HXnr9&#13;&#10;D/nFcZf2W7PHIz+PoR6ds/iKAPzj/aB0nyEa5CdG+Zm54YcDt39K/PvWrfy5pMsM7j6+vGD3H/66&#13;&#10;/V/9ofw+82k3LqPlWMNnAyNh5yehA64r8wteaGCSVWTLvnb9M8ccgY44oA8+5C/5/WoJMbR3/wAa&#13;&#10;kJJ6jB/z2oIBUgD/ACKAKBGTj1oIxg9Kccg4HUf/AK6YfzoA7TwyWa7Xc20DsD39vX8q9z0Tek0V&#13;&#10;xnJRgR+GCOvXGK+e9BuPKuVOcHn39/w6V7jo900ijb3xjOdvI9P8+1AH7W/BDVBfeEI0znBHPTkj&#13;&#10;tmvbVYHhhn8P8+nQ4r5D/Zd1d7vQxbE5JjDYJ75OPf8AD/8AVX16Dx8vIye/5e4+lADyeD2PH6/4&#13;&#10;d6RsEHacgevp6/pTQSM85Bxj2xT128vtzzjpnsf8+tAAMkj0P647fh700E7QAcfmevoMcH09aOAe&#13;&#10;c0fN25Ppj8vf+VADhgg4GMdQMAcHv2/X/Cm9fu5OOnv244weMfnQfu9OMcd/50wHoPx9Dz/nNADy&#13;&#10;p3ZBIPTj9PT047+1GcY28A+vXI64pTwxI6dvw/OlPAOOCP69vz60ACgADd1Ht9cZ5z2pwZjkZwTn&#13;&#10;2+v+fxpM7cM3b/Hp09hikyQMhsc/T6HHvQBbtpSvHJB+n+f8elfLf7WVp9u8AX5xnbbNjPbY4P8A&#13;&#10;Q5x9a+mW4AbAPP8AnH+FeH/H6y+2+B7uNsfNDMhx/uHOM/0oA/B7WG3mUdlIXjgckeh/L8PrXnU5&#13;&#10;YSMCef8APevTNZQh37gA9cc5HOTjvjvXml3gSNgYFAHrPw1McjhHcDBZceu8d/8AOPfrX0TY2ht7&#13;&#10;HczAPjnJ4Cng4z1+pr5u+FkoF9tJ24lT5if4ScEYx2/zivq2ezZbBctxjsMZGenbt/8AqoA8g1bT&#13;&#10;wWaU84Jxknse5PU/TvXI6vp/+iF1yxIyc+n17d+1e+PoS3MTbjtJY9e4747f59q5PXtB8qwLqMkA&#13;&#10;Zx/31+P4/jQB8+fZGDL5Rwqtn1xk9vyPXnnpX62fs732PCqIz8MsLAkHJyvOe+evtX5bSWSCIgBs&#13;&#10;ZyeOh7Z/rx26Yr9Ev2e9SaXQxHkptiixz/dzn8+/6UAfcthcnIBPGM5HHHHAz/n6V1MEoYDBzn69&#13;&#10;cdq8s0y73fe6ke/6d67WzuNyjBz+n1zQB1iuvReq+n8/8+1PPzAEnjj5sgD/AD2qlFNvXjB6j9R/&#13;&#10;LtVrgZJPBPufp+VAC4PHUlv14/Mf596fwMAHAI5wTjn9fr/So8kgKRg+3PX3+o709RhgRkf5xxQA&#13;&#10;YPfk4+vUcf8A1j6U8jcfcYHXGMdf/rmkIyN2f0z9Mf8A6qaeM8ckD3oAkHpnGOOf14Pp16/ypMY7&#13;&#10;AD1/lg4xUY3MDnBB/HkDnv8ApQSWbgYPPfp9aAJQB93qTjgd/wDP+eBTDnIXPt7fh+dKMsx6jr3z&#13;&#10;9e479KQHDHv/AI0AIrqW5GQf5464/wAik42jHIH5Ade2aCwJ5OMcfpx/9amk47ZB/wA/544oAdu+&#13;&#10;6pOMZHpjk5A+nqf0rLvYGlRgpOcY7enPPT8TV/cBxnI6Bj3/AJ1DcZMToy9scgZ6f5AoA/Gv9p5/&#13;&#10;K8XwABtpt3PTJ5kI9vrxXxNqMeZBIRhfXB5/r09K+4/2pIgPGdpjq1nL1P8A00z7jHPX3r4k1wIk&#13;&#10;uFHJUH6ccg//AK6AMa0jVriMM3y5x1z36cfSus1azb7INili2GGOgyeTj29jj3rk7JWa4QL1DDHH&#13;&#10;p9eK73WLhf7H8mAZJXDvjn1IBP8AOgDzlztk8snIXr9R1xirlgGeYM33V56npnn/ACaatq758zCk&#13;&#10;Y4xxjHUdvwrStEDMibc4JGfX0/Tr6UAWDCx3OSCG6AEcen8q+sP2TroReJkijbiS4jbOM4YDB9On&#13;&#10;Wvl/UI9kMUCH5XJJGfw5I+n+NfRv7LolPidYo/l/eKOCO3OPy9KAP2x06cNbpg/MoHX6cfT61txu&#13;&#10;OPQgd/r61xemTgwKnQYGOMdfbP8AnrXY27ZAGNoOfX3zmgCxtJBfkD/HrTGUDjGB+XXt9euDTz3U&#13;&#10;HH9eBSHbn0zj/P40AMXJRSvOQAcd+n9P6elKzgKfl46e3Oc/55pRGQMZ2+vXHA/r1pRhRjpjn9O3&#13;&#10;vQA0rnDMcEfXr6inMpA6cDv9eucdKfzjGT3/AMP/ANfrSEZ5IJP+R/XGKAGhWwe5OPXn/OaD8wPO&#13;&#10;Cffr/wDqp4GOpyfy/H8RTSc/QdMfpigCGQFlPGQc84yfbjP8/wCtUJEHBRevrjPb+f8An1rSZfTq&#13;&#10;MY49v8KrtGd25Rg+n1xnNAHKXsKuCww2Qcf/AF+v5ivBvighi0N+MEk9cjGBk45PTH+T1+jJ0DIR&#13;&#10;yRj5T69xkf8A66+aPjzcNaeHmaMYAjkc54ztU/8A1qAPxw8W3L3l1dTE/K8srdB2Y4/+vXm/zxZ2&#13;&#10;HBwOnbke9dprkjEAqSQVY/0zjn/OK4sZ3DsQPrz9aANvT4TuO7JBXrzz6ivS7DRLm786ZEIgC4Zg&#13;&#10;fl3AdM98Hk4+neuK0GHdcgtwHZcjjGD2P1/Wvf7m+htdBNvGAHcHap7E55x6dfTtQB4pqT+VNJAC&#13;&#10;VCMFBBHGO/H+NV4HTneSeueev+GPy6+1V9QkMdwMN82Bk8cMTnpx9T606GJpJURTjJ6n0HU4/PH1&#13;&#10;oA9w+E1r9q8T2C7NwPmHGOhVCefXGcn/ABFftf4ItTB4Y0xA2QltF905wSuSM9z6447V+O3wY0qe&#13;&#10;XxJES+/ZDuztwpeQ8LnjPHY/nX7QaH5aafbxwgqFjVV57KoH+fegDbLArkcMMH1+n/1/61Iv3T2w&#13;&#10;OOO/qf8ACkXbjgcD8vx/rUu7dg42gZ7fXqOemaAG7SQxxyPz6+mfz49RTCB94diefX1zj6/561Kw&#13;&#10;OcA8D/PSmuODzznB/wA/jQABWOOc47Y9/wAKQjGAwyR646cdweO1KuAN2cCl5GOevfr+n6elADCR&#13;&#10;zgcDn1/L6e3NNzzwcZH/AOvP+f8AGlbODjnHrzSAc564zx6+lAD1wASxyD0x29ccdfSoZQOcLn/C&#13;&#10;pgMYxyMH/OPX3qNvucHr6c5Pf86AMm5GAQoJI6kcds9euPw4rhdZQEcZOc9T7ccfj/nmu6uOS205&#13;&#10;x9QfbtjrXIarypwcZ/8AZeccf07UAeLazGAewAHX9cnjjPp/+uvJ9S/dscjjn8c+x44r2XXVBJOA&#13;&#10;McfT6+uewrx7Wgyu6qAQM9D154P0zQBywuNrdcAk9O306D8ua+YfjLrCS4teglkLc+iDgZPGK+g7&#13;&#10;248lHdjtMee/cHt+P+elfGfxMv3u9U2MMeUhBGeOec49+n5dqAPENTkLzMM5I9Tj/PtVawIFwjH+&#13;&#10;8B+tSXEm6VmbHPbGcegq/wCHrZrvVoIlTILDI69+aAPrXwNpsqaX5kpIAAC8DaR1OPpXe36RWmnP&#13;&#10;czgqSMgdeDjH6n/Jp/gvTriXT4XlTEZ+bB6AbeMe+aXxxEzRmOPkqoUHp8x6D2wO9AHiDF57yR2C&#13;&#10;jnuefb8/fmsXU4S0flJy77VY9ME98fl09q9Qh0lbe3LMDvY9eBwOT/h+tcqthNe6hFaRDL3E0ajj&#13;&#10;nlu3J7Z59PSgD9CP2TvDMuk6HEzjG2PO73fJANfakeDuAOc9+eAeRXjXwT0ZNL8IQSgfNcnr7Rja&#13;&#10;APpzxXseTtHbA5P4849RzQBIMYbg59enOe3+JpCOcqTx74/H39vx/B25cZHBOf5HH0/rUbRsCTnJ&#13;&#10;Pp7/AF70AKxOPm6g9zjnoMj1/wA+9RsvXacjqMcAn/61SBNwbseufTHv/Wkl+fPJ/Xr0PFAGRdKP&#13;&#10;LK4yO3qCTXnOsIQGyOvrg/54+telXakkjHVhnP6+3+NcBrAUgjoCM/X39aAPGteXaHZRuA4H6fkR&#13;&#10;x/kV5Nfg+YeQBgEjnPPb/wCvXsGupKqtxk88ZxkHjI9PyryXUiC55HPtg4HIx17+tAGOJCCo44/I&#13;&#10;eo/P/wDVXUaZOu8Ix+Tjjnt6f0rlAeQSen5n1H1FdBp8nzBs5I9OfqKAPa9HclVPOTyBnPQdOteq&#13;&#10;aYxACjoRj8Ovf/8AVXjehTbghJ4Hv/n1zXrGjtng8g++D6/z60AehW+0xnvyO4GOnerozkZGAcn2&#13;&#10;Ht+P+fbOs5C0a9cA9epP19P0rRVi43L3/P25/wA+lAELKWyoJzzzznn069P8fw+fvjx4lXRfDk2H&#13;&#10;AIQt83HPb29uPTuK+hJmWMHzAM9yc9D/AJ4xX5t/tVeNwFfTVlyJmKcei9+3f+uaAPzm8R38lzcy&#13;&#10;XEjBmkYsWOecnP179fqOK4GXc0gYnJb0rotUujJI35H8OO9YkML3E4VRycDsOvc0AfZn7IngKbXP&#13;&#10;Fz6qybktI22N1xI3Ht2r9vNN8PW9gttaqmTbRoBwTliec/jXxB+xD4Ans9ES/eBszDznJHG0D5f6&#13;&#10;/ifav1C0nQfLt5LqVNzvlgTx9OPr60AeIavpFzfakiRKI84xxyMdc9Of8a3L/R0stPWJRg9G9/Qd&#13;&#10;+tekxaUWupJnHTp6DJ/yKxvE8JSFlbhAv3h22jj8qAPl1dMt21aW8WDzdgPJ4VWfgfpnH/6672/U&#13;&#10;RbYFHEKhBt5ycfMQM8ZOf8KwLGK4luo3kDEFmlb0IU4TORnk89q25v3inB3Mfbkn1+tAHFasWUMe&#13;&#10;4H8uxIz0+n/1vL9b+6+OD+H6H3+leo6rvIJzgj6c89a8m12XG/AyDnr/AE/nQB5bqsxV/lGCMH8x&#13;&#10;078evtXPxyHedpyAT/8AW/z2rX1beGO08k9uo6f5/n3rn1k2sH6ZOcdeB3570AddpRLOGzjGOeBn&#13;&#10;nP6flXqWhuSRjrzyM85/Pn2ryjTZQXGwAD0HH6j9K9T0IhtnO72P6Y9qAPVdN4A56jjBzn/PT+td&#13;&#10;tbbeSevsemO3pnFcVpkilCCcluuc8+39a7a1YMMngjHHYGgC6rYIOQAf8nPT/PpjmZAu0kHaOec9&#13;&#10;Pp1/ColJ27R2x2zj8Pw707ocZAzz0xigAY4POQBnHI5+h9qaAAQdvfB75+n0/OnkfOTnJOM/y49P&#13;&#10;w7YpgViwbPJPp/8Aq6UANUEkHO056f5+n+etLghRk4z/AC9hmnjIPcg/Lj9fX9B1/Ko/mC/KSSeB&#13;&#10;6cdjQArFufu85GOePcD1/TmoJFONo79Ov6e/t0qVtowG6nOfr2/wNNkKE7TwPr+QoAw73cwIBPPT&#13;&#10;vxnkZPvXCawxKsDwR3x0x6/lxXe3vAcsD7/n2/P+deR+LtRisLGad2yccD3x7cUAfJ/x48VizspL&#13;&#10;ZHweg5GRkcjHP+fpX5361eOC0jncwOcnvznOeP8AD3r274x+LzrOtS28DlkRic9eTyT+vWvmjVJ5&#13;&#10;JHIY5x+uP/rUAZc8zzNlyc+/t07V9Lfsz/DmXx14+sI2haWCOQbv7tfNdrC9xKkSDJcgDvX7qf8A&#13;&#10;BPz4NT6doX9v38IRrlt2SMfLgYoA/SLwD4Rt/D/h+006CPZiJfbgDj88fX1rsLqIsixRjA24PT0/&#13;&#10;+vWtFETKViHyKu0cenFWGtQihj1/z/OgDxjxyfK09o1GNy44yM4yAB/T8zXzlo9p/pKSyJuwfOk9&#13;&#10;MKeAcdu+T9a+iPHAaaRIifkRm/8Ark/59K8b2JGrSgYaXpjjCL0H5gmgBk7tLI87HG88jGPb8Pz/&#13;&#10;ACqHbkYYZyfr0/l9OtSttOePbPqR/LrUZGznuf0H4fnQAZ+UHoR6Z4Pt9Once9BGAq5Bx0JPX6ZP&#13;&#10;/wCqhk3YCnAH489aRC24g8k/Tt/nmgBOCpOCc/h247/Skwdoxz3+p/LtStksFX34/wDrY/z1pM5P&#13;&#10;TAGcn69+w4oAADkbuCfx/wA5prMMjk46Y49MDj+dOyMHsQMf0xStyPTP4c+3SgCnK/ybiCB6Z9/f&#13;&#10;isO4ZCTvAAPHPv8A559/xrdnYiMryCvr3HQdP5VzN2zcnIzk5569sEHr/nmgDBu36jhRk8dPrn6d&#13;&#10;BjNcldsNoUc4yev+OPpXR3srLkZIJz0PT049jXJXE2Sw3Zxzx7dPpxxxQBmzDDjceex7e+OlT2qs&#13;&#10;SvAPTtyf5frzVOSQGQkcEf16f/qrQtPnzz/ke9AHRwIAC2MAD04yOvFdDAo2g5Bzz16j0/yaxLYc&#13;&#10;kv8ApyM/TtXRW2FO4Aknpn9P8/iaANa3UjJXucY6EYH+etX1cgZIOBjgdPfI69KghTAx6Y/Hr16f&#13;&#10;59aZeXMVrbmWRgqKPz9OlAHC/EHxTBoGkzyM/wAxU+vcd+9fkT8Q/Ek/iPWZry4fdGC2O/Bz69f8&#13;&#10;4r6f/aA+I7XF2+nWsoOeOPx4/Dgc18L6xqDxqWJ3E+v+fU5xQBzF/cbNy5xxjA9+/HTP+e1UdLsp&#13;&#10;NTvorWIZZyB9c9P8/wAqzZ5nnlJY5J9+tfVn7Ovw0n8Q6zFfyRbohtxkYAPHfvwaAPs/9mP4NzW1&#13;&#10;rbXbw4L7Tk5ye/GfXPI/yP1/+HfhiDSLWKeTqBx7fT6V88fDDQxplta28SBNoVSPXAGMe2K+lrrW&#13;&#10;odNsNsbYOAP8mgDtZdS+0XIgjOVjI71sapqUOlaaWZsHbn0ArhPCTG4P2qTnnJ46+n51xXxY8VGK&#13;&#10;E6XA2Hk4boML1xn3HHNAHjPjDW5db1SWdiAgOF56gev65rjiQwyOQcY6AH2xnGfr+lPLb2PPGPpj&#13;&#10;Pr/npUZ+Qbs5z7dfz9fXr+dAFeQnYccg/wA6wp8MTznGM+34e/p0+tbFyxVcYwCBnnv/APWrBmY4&#13;&#10;AB5+7+BNAGTd9WzyBjp68cce/J4/pVELkbu35H+n5Y5+lS3BBzt56Hv3x/nPWq/GA2cnqP8A6/4f&#13;&#10;4UASKCcb8Ht1znP+f8a07VBx3AOD7+vrj0yaoxE87iCO/Gc/5xyDWtaqdoHU+vGemf8APv8AjQBq&#13;&#10;wqAqqSMDn8f0/H/Iq+oU42nIGfoO+en1/wA4NQwB+B7D04OPSryjI3DI9O/Ynj0oAiKkABgQO2T+&#13;&#10;n+HH16U/LAnvjHtn8/8APfjil2gnacZ/T06HvRn5Sw5IHHsfbp9aAG+uznP4/j19Kj68EZ3HH1yf&#13;&#10;69fapxkgqTz3z26Z/rSMCucDnjucds/pQBHkbtuMnPqBkZ6gf0phUkDPGc+3Of0/l16UYGSqjAPT&#13;&#10;8Dx9BzTfuhWznOT6cf56cUAISQeRyO3Ue3+e9KRkDHB5z7EentznH60MuCB0xyV9PfnihV6A575y&#13;&#10;c+460AMwwOTgj0AP8hnpnOaUZAOOB69fz9un5g8mnsuBj0zz+nT/AD9KYWIY88D3PPPPr9B/+qgB&#13;&#10;kjjkEbt3IOeoPoeP0/8ArVxvizxDbaDpss87qhXoSec//Xz749a6S/uksojLMQAuD15r4C+PXxQa&#13;&#10;WSbS7SXg5U85wTzx9MevselAHh/xc8eT+J9alhhJ8iM8Y+uPf16//qPgGqai1nAVXIJOM8c56cfh&#13;&#10;/nJrTvrwRh53bLsck/Xqev4153qN19pcIgJUZA59/wD69AFGWeS6mDyck/4f4V91/si/AC+8deI7&#13;&#10;bWr+Bmt0OUyOBgnJ6+nT/wDXXz78EfhZqXxI8U2+n2kDSxK6hzjI5PT/AAr+mP4AfBjT/h34XtbY&#13;&#10;W4SfYCx9+34ckUAdv4L8EWHhnRotPtotioo/Qc57dKzvE+ZI2THA/wA89e9ev6hF5MBUdh+PI9a8&#13;&#10;Y8WTi2t3fGTzwO7c0AfJfxEjmvbxbSzXcgbB4OMkc59qf4a0a30K1FwQCEzs/wBpjnLn8+K1pbGe&#13;&#10;4vGlnOEf5iOu1epHYc9MYp95LkeUBhY+Aoxx9DzQBl3Ehlkbeclifrzzn1+lZ8q5Y54K8Hg9c/Xj&#13;&#10;nj/A1dlIBK9c4x3wf/1+v51Ubk7s8DPbJ69fX8aAIjtwBjJBxwcc+n5UFhkLxkZ5yB+YPJx+HapF&#13;&#10;UjCqcEnB49/f0pMk9BwR+XHAoAjPJIxk9Ofpntkc0jccg8MPUn8e35/lUgAJyeg6dvpn3pDgDrzg&#13;&#10;D0x0xmgCIAFhjkcDGfQf17f1p+0hCB3zxzyD7e9OXJGccDr06/X/AOv+dOyoAzgn5eM5/wAj+vFA&#13;&#10;EJ7A9D7AAc81HtHHcew/Pr+lWTn5Mjk8dv8ACqxBJ5Oc/h0/znpQBBLJgcc4xznn9f1/wqnNKDja&#13;&#10;eB0x7cHHX9OKuswOFxz/AIHk5P8A+qsmd2BIztJz2/PHp+fSgCrvMjPkAkn/ADjPXFbmj2fmSqMY&#13;&#10;4xz0OOP8/wBeTWLAN78kEEDP9f0r0fw/ZMRvIJIwTx3I/wA+1AHZafalYg3I/wDrjGK6u0jxGu7g&#13;&#10;H1/z29qz7OLKAA9f8/8A163IFKkccD6/iM0AXIdpJXPJ/wA/0p0nB55Aye/+f604L8pJPLZ9u3Jr&#13;&#10;PvJygPfHT8uDQByWvXZ5QHp3z278e3X8q8uvpizneSpbjHI/HoevX/Cuu1u43OUU4A4/Pp2z/k1w&#13;&#10;zlmHU5P4/wCfagCkxDEr1x9D0x0/z696gCYJwSMfkD/n/PNXFVfmjBycYABOMY6VHuQAnuR+v/1/&#13;&#10;X6UAQ7cAAjI6n/Pv2H+NROpUsCcYxx6ce498dan65bIHboOBnnJ71ExGDjnGPXJ9B+f+eKAKz7Qp&#13;&#10;y2CO+eleVfELx1ZeGtOkdnUOF457H6c/Suh8Z+LbTw1pzzPIu4BiAT0r80Pih8RrvxNeywxSYgGR&#13;&#10;25Iycf40Acz8QPHd34lv5JGkLRMTtx/F7+navD7+/aT5F+VT2545OQT9TV/VL8bdkbe5/Hr+Nc0W&#13;&#10;3t06UAQFWZge47fjXuPwa+FGp/EDxBb20UDNEzenykdyTXL+A/BOpeK9Ygs7SBmR2Aziv2t/Z3+E&#13;&#10;lh4K0qK5nhVJVUA9OcgcA+nHWgD6E+Anwk0jwBottBDEqSBVzwMkn19h+NfY+mERqFT7zfp/9evI&#13;&#10;fD0hOHxwPuA9/U/h15r2PSNsUX2yc/KOR+HWgDqhdQabZvdT8E889sfX9a+NPjN8V31CWTRNMlKq&#13;&#10;CQ7qefTH+JrpfjB8Ult4n0nTJcysCGKn7o9PrXxte3Mk0pdiQSS2T3PXmgBsQkuJPvbiSef585/n&#13;&#10;7V634U0cHEhBwfT/AD0/zxXE+HNPaW4DleePTOe/+fxr3TRrFIIxt5I9/wAqAOjtY12qo5Bxg49O&#13;&#10;a2oV29eMc/16f5+lU4lH3sZGOv8AUjvwK00BA+uMdMj3zQA1h5ak559z0P8A+o+v51k386xJuYED&#13;&#10;n/63+f0rVmcBSc4H9ev/AOuuE1/UlihYKenYH8yKAOF8U6qW3IpwTnr69/6e/foK8tuJPMLP1OSO&#13;&#10;P6Y61u6teGaUupznP4enPp61zR5cNycdPbr/AIUAR4ySVyQMdvX8iPf9aaSOBgjI+nHsen6/nVgA&#13;&#10;g5Jwf5e47dOKjHQEcZ5P+eMelAEO0svXn6E4J9PX1/8ArU3Bx16Hr+YOfTFTFs4455Hufbp7UoG0&#13;&#10;jBzg46njv0HFAFdmBUgHIPHTHPrj9P50pI/3jnOSR+f4YqUqTjHGMZPpwev59jURUZAzknp7n1J/&#13;&#10;GgBoxuHB4I6Yz+Pp/nrSc7Q6jgf5yP608FAVA5Oc8cduBnA/GkO/q3BP4c9+fxoAhKtn584PfgZP&#13;&#10;8j/+umnaWGSBj/OOx/Lj+dSldnTHOOf5E5HQ9z+tG0r1Bx+ePf8Ar+X0oAjwMHPJPHuPw6nvUOCC&#13;&#10;QD/MD8x/OrTKCo+bJHT9Tkdvr/gajbA4HQfX/P8ASgCuSGyMEE8Hv0FKflJ4xjkjpx6e3r3p+zA6&#13;&#10;9M/0/wAimbcFepHpnsP88UAMzkc5HX364x6f5zVUA56DJ9ufbp+fY9eandumOQR3/wDr9algTdyx&#13;&#10;xwD37fn+dAFm1tssEJIzyOn459cZ7V21j9k02A3V24VAM56/hnr9OM1zENxa2MImuZPLA5Len86+&#13;&#10;Sfjb8dTFFPpWi3GHG4HB4j7E+hboeOlAGn+0F+0IluJdB0OXEq/KzKQQueMccZPf+Qr8z9c1i5vr&#13;&#10;qW5nlPmOxZiSTkmrWu69LeTSM8hdnJPPrnv9K4mZi5J3f1+uaAIppSxIHQnr+NTWdpNezpBAhd3I&#13;&#10;AA7Hp/k0+w0661G5S2tY2kkcgBQPXpn2r70+BnwCuoWg1nV4goOGy2Dj0A75+n40AZnwE/Z+vtTu&#13;&#10;oNW1WPZCCpOcde2PXA9Oevav2R+Gnh+w8JWMdrCqoUjGMn7v4478/rXjfhLSbTTFjjiKxRWwyRwA&#13;&#10;PTj1PXnp19q0PEnjdo/I0XQ5TLdznkJ94Z4GT6f54oA9+1rxxulXR9JIkdjt9ST64A6VqPrum+Ct&#13;&#10;JfU9SlDzYPT70kmPuIM8+melePeForHwtpT6xrEgMrg736sz9o4/Xn7zYx2ryvxL4o1HxLdm6vHw&#13;&#10;FGI41HyxqegUc/j+dAE3jHxfqnizVHvr2TKLkRxZ+WMeg9/U9+1ceCdoPY98dvccfmOPWkbdyc4/&#13;&#10;Tp15/pTUBIG37wPf69MnsT6UAR7SU4yCOwxk5znnOO3T+VGD0U5D/p684796sDpwQAfY/wA+ff8A&#13;&#10;nTBGCCF6nt0/zjv/AJNAH//S+qS4wADuxnpx6Y9fx9+acCVxnIyfXue3NRkblwODj/8AXz/npTcZ&#13;&#10;bpnHTpz9TQA8hf4eSSD07dRjPXtQQTgrjI4Hbjqc80xUPfg45+vbv27e1SZyUJOAPxwe2fxNADhj&#13;&#10;Dccg9z2/XA/M00gHPqOMc9f5/wCPFKrYxzkEH/8AX+FB9TwCc4z69x+NADWA78g+/A+vPP8Akete&#13;&#10;TfFnw7Hrnhm4icBnZSM4yDwcd+f8+les84OMYPqfxrM1S1jvLKS2IDB0bA7Zxx+f1/rQB/Pp430h&#13;&#10;9K1m7tj8pR3B4PX2/wA9K87iuds4XGM8dOuB/jX2F+0v4Ml0bxDNeLGEinJYAAe+ScV8XujRzq2A&#13;&#10;CSef1zzQBc1C1TBk/I5/Dv8ASuOmj5Iz3/rXoHlfa4eRknp3xx0z1+prj7+18huRkknkYoAyx8uM&#13;&#10;GlYZIA4/rSBfxFGBxnj+tADwcEEHP+fbmvp39mjxj/wjXjK28+fy4pZFJyeCw45Gfz/pXzCowevF&#13;&#10;dH4Y1B9L1u1ukO0o6k89s96AP6n/AAXrttr2gWlzbPvBjX0Pb2FdUylhnqR/kAj/ADiviX9lr4gQ&#13;&#10;6z4XtLZ5t7xxgdevHGeg/GvtOG4RkznOf8k/p7UARyw5znn+nPTvjP0rMntAW3KPYfQV0QUSdT1A&#13;&#10;6+vvUTx715Hb/PHqO1AHFT2QIORlT9Mf5zXOXlmTlsZI6f0JHX9K9IuLcyKSRkcdsGudurTg/IMH&#13;&#10;/wDXn+lAHml7poYbm6nP+elcHqejjBZePQYx255/z+te0XVo208cZPH45wMVzN9Yb4yuAC/sD7np&#13;&#10;/P3/ABoA8NnheCQlucdsdvrVm2umR1Gc5z1647YGP8/jXV6vo6nIVdp5xgc9zXEzWrW78jAGMH3z&#13;&#10;/h7/AFoA7WyvUwCzY6n07/56/lXUW19gD5uemO/+ePSvKYrzDY3YIxn8D2rorPUMkqT1yOMflke1&#13;&#10;AHqdvchgDnnj/OKlvoIruzlhLDDrgenOecY5rjrS/C/Luzgjj+nvXRwXcZUkHOc//rHfvQB+Qn7U&#13;&#10;OhNp3iszMu1JgQcYO4qcdcYzjoK+LdShRWJQ8nrjOM/561+pf7YHhtZLVNThiDiJyxP+9/nt71+Y&#13;&#10;OqRKrFc8g+vGc0AY1rMbWeKdGw0bZ464H1/rX3l8Mtbi1LQrcNLl1UFcc5Uk5B+npX5/sQTwen48&#13;&#10;HpX0B8HteMMq2LP1JG3OCe4/+t9PegD7ItpgL5JZHwFOAcdu3+fp1rv1vn8gpD1QDOR1BHPqD7H2&#13;&#10;r5/vNagtbxWkl+Ugc4+brkZH6Z/GvS9N1qN7QmEgEL6ce/oR6j0oA6VElZ3CgID8xXgk47jk/lXn&#13;&#10;fivUGhm3BA4VhlwDtwBn5lzkHnsMdsirkmpyQ3AV5G2bt24EBlz1/D61c1eHTry3M10rRFBhpY+Q&#13;&#10;y44Zl5yB3xQB9k/ArVRe6AsYbPGR/Lr+uP8AGvfQ2cDOcd8Y6da+JfgD4hRLlNOjfcmcDbyvrn2/&#13;&#10;LNfbCNlAc5A6Y6Y6f547UATdsHgY7en15pVJY5+6Tj0x9T09On6mmj3G44PX+XpTs/w9v1H4n8qA&#13;&#10;BehycH+eT1xThhclTz9P1H6U3OR7H65/z70uASxzj0BPt9Py5oAX5QfmPHB6+1altceWf3gxtx6+&#13;&#10;nPp79+/pWVjGctz0x+Pf61KrY5PGM/THp6dsCgDuLW+V1AOcdfY+tau7K4H14x/j/n6VwNvcSIQW&#13;&#10;yenr39/SuktrrKjcvTIz/PA7jvQBauI955OOo/Oueu7XcDgEg/5yPyrpcKRnHHXP9PfNVJotynHX&#13;&#10;p6Yx/hQB5/eWgKk4JOORjqPTHfp/k1xt9aAAnoVHK+meg/Dkf/rFeo3dpjdnnrzwa5a9tCeo4x9c&#13;&#10;cdj+HagD5c+Lvh9dS0CYbMko69j1Hr6euP1r8aPGNq8U8qsnKAgnHBbPJ9fx/TvX7y+OtM83Qbpg&#13;&#10;u4x7X+ozzk//AFvSvxM+K2mNZ+J9Ut5V8sRzk8cjDAH07k/5zQB88kEOSRyP0/GgDI5/ljFTXC7J&#13;&#10;mTH3Wxz9aauS2Onf+tAGXIAGPPSogDmrd0m2Q57en6VVwe4xQBs6QitOpY4Azz+H0+teyeGb1HlE&#13;&#10;KDaRhc9Py/xFeKWLlDwcE55zz07V6P4WnZboqg4bAGcDAHJ/PjntQB+nv7K2t+XeCzd9oEhX5gck&#13;&#10;N2P6Dj/Gv0UQBh85wTycEc1+SX7P2qi18TiLfgExseBk5bk9/wDPev1ptHUwI/ZsHg5x7nt75oAu&#13;&#10;KABtHUfrxzgk/wBKTG9vmwOfr2+nakORnjJP8/Y+tKOnHQZ5PGcdOO9ACKQcHGCcc5/PP4dPf160&#13;&#10;mOeck+2ecDnj+poyTlh1A4xjnr/n6UHuuMEA/l2x6UAIoBAUnAGPUZGfXjpk9/ypRgeoJ/mecUoO&#13;&#10;Qc9Djqenrz60E/L0/wDrcdvpQAY64IJHtgdPX/PbilHYbuB36+nT/PvigjAA5J//AF8fj1pBkkeo&#13;&#10;69D1/wA/5FADgVyMEgA+h/SkGSC2McemQfXmgY3DjP8Aj1zRgAHIHHtxzwfXt2oAVgOPf8iP888/&#13;&#10;p0ry/wCLEK3HhSUEZwSvr95cdOOOa9MGOoOMduAeP/181xXj9Vfwzcg9th/AH8/woA/n+8RwLBeX&#13;&#10;Cc4jkcAdMAH06DH4e3v5ZqKKkuRwfzx7E+te3/EWzFv4o1a3AEaRTzLx3G7g46j14+teH6iCJjnp&#13;&#10;nrk8k+lAHX/DuZI9ZRZOxDDnnI5/z+Ffbd9NE1kpzhWAbHuF5xXwn4IdI9cgZzntgdTntX2o13Fd&#13;&#10;2sWDhHjOOBgkfX+lAG9bFWtDFGmHYAep+bv36dcDisDXrYS2JiI3Njpj0757ZrX0uZWjEuAoAG0f&#13;&#10;7XoPp0rM1Ih5mK8E98nBH09s0AeRXOlGEMjgENgcnrkdMe2PT3r6g+AF6sdoyMCMxsvuMMe3+eK8&#13;&#10;jXQlui1w5zLvG5m5zhe3p1+lenfCmb7NqCWezGCyHkZ59f6e4oA+ztKvcsMtyPcY9+ef64r0HT7t&#13;&#10;SeGwAfyGO3P/AOqvErC6CAgkkD6diPp/n616BpF9hMqcE45zj/IoA9dtrrJUE5z9K2YSpQFevuT9&#13;&#10;evFcTZXQOGzyee/HHA49cV1FvNkFWPPP168c57UAaoB4AHGM/p2Pv2FKnHK8j2J/r396bkNgqOR1&#13;&#10;wRj1/wA/rTwdzHscH3/Ej2oAkOe55J79ccn/AOt/nNR7SCCeCe/Jx7cClDLkDr1/Pn88U3aGHXB4&#13;&#10;5HqfT+tACoo+8edp/Ajr6/404hSp2nrgYAP5j6etICSABnP8qYXBIzyBjt0xx/k0APDLkEDI+p+h&#13;&#10;+v8AnrT8grzxnr2Az1/L6fhUGMnBPTJP/wCqnFmzhmyRjnjrn0/z9KAFBwfl4P8AnIHrn/PSmkAn&#13;&#10;BGAeuex/x9RxR14HJz+f0pQO/b8uBn8vx/CgBhjyDg/pwc9s/wBKrXC4idm+8Bx+vXirJEePpnsP&#13;&#10;zHp/+qorgHDbeQBx7cHk+vQUAfjt+006W/i23eX5mNtIFX6vzn8uPUcYr4a1WZrm4aZjgcYGOAB6&#13;&#10;mvtn9qlVPiu0HT/R36DjPmdf5j1r4dvdmGQDHI6/4ntQBHauRKhVeSw64z6CvQNQg36TwOSvP0z1&#13;&#10;P5Z9K8/sx+9ByFAZeeuOe30/xr0eZ1k0tUAwpRhnqWOe/wDhQB5szFSP3gGF+Xj/ADjPrWzpFu8s&#13;&#10;oZxtA+Yc5OcfoBntTRAgJkZfvbu2Oncf/rrf0tFiAzz1PX2/P6UAUtUgcJ5h4/iABIHPQfgOeuK+&#13;&#10;n/2UIQPEEbEBit3H25I28857egr5vvopJArS8licYPcctwfUnjnt9K+g/wBm64ay14Ko/etcIwyD&#13;&#10;gAr+f/1s/SgD9bdFvAY/LySRx+XXrz9K9DsZgygZ79fx4/x/wrxHRLsli4OCf19QB/nFen6Zd8g5&#13;&#10;ORjr+P8AT0oA7WNtzc/4foM/574pdowG6j0/z+nNV4pA2Mgc/WpwehXnH6ZHJH4UASEHscfkcj17&#13;&#10;/wBKaOOFPH6Y96RTg7jjoR+fJyKd8hznjA/ye2OnWgBRwQ2en4D06UuC2WBzjrx1+n+f6Uhxk5OO&#13;&#10;OmBj24/+vTmUfw85565z+H0oAAowOMBsdx68f09fxoAHJPBHHJ4/H/6/6UoCqCQc5x29uvamke/t&#13;&#10;7fj+X9aAFHuen689O1V3UMMsMkZ5/L8Mcdvy61LtznPJH5H/AD2pGAPB6DI55wP09uvpQBjzMNuS&#13;&#10;cdew/Lt/n8K+Rf2nrk2vhO8ZGw4s5M+xJ28HPP0HX8xX17KnBwc+vf8ATuPSvh/9rm7EPhu7jBy7&#13;&#10;RxRfXc+cDuOP1oA/JDXCfmxxtCg+/wBBz7/QVyaAFyy88/556V0uuShi5HQMe2OnX3xmuXhOGDAY&#13;&#10;5/zigDu9ChkeZFQZZ23AdDx6/T2/CvZJtEe105LrUZz5j5YbvurtXgeuc9j9K4j4eaa+oXaSKMKg&#13;&#10;Y56ZHTvXpPj1Y7K0WJiS4ZfLj5wCehP8/agDwK4aKSaSRRgJ1Y5JJ7nHaptOR/NZ1AGAqAj+8WGS&#13;&#10;c9+eBUd2MEh1+ZzuI/wH+f0qXTVKtFxgGQEjpn8T/L/JAPsr4GmK58UOqjJaaBI8j7wA56cHpwa/&#13;&#10;WzRyPsyLgK2PXp7YHvjOfwr8mv2YLRbjxBBJIfM33pwvfCJuzz/Sv1Y0yZtqNjAx2PTjpzxQB1al&#13;&#10;yvAz/wDX+nsKUMcYGc8enf07cZ71FEeAVGQR7/z4qc8/f6AAc4/zkY/KgB3ORxz/AJx1pn3hnOev&#13;&#10;t+fX1/pTSQGPI4wD6/5H86OOSMHk49/XJ/D0oAVQO+SRnk/X09s/57yqBtABz19+3Bznj8aiK8EZ&#13;&#10;xj8/fAHvxT1YAj+Lnvn/AD2oAQjoSc4+vT1PpTNpwRnJHPpzUu0DG48H8enSoQQGB6kZGT/Xj3oA&#13;&#10;D8xLZx+HU9OnHT603PYde3Yc/r9R3qTYB9cdfT1+lBX5Dzxx+RPHpnNAGPccEYA79/6VyWpqQCR0&#13;&#10;yfXj+ffvj/6/Z3SEA5OCf8j/ACa47UFBzzkZI9PTn6d/19KAPK9bUgOwGfm7dT9M/wBa8Y11NrHa&#13;&#10;cluc456enf1/+vXu2tLuG4Dk+prxfXYgclBnPU47980AeDeKLoW9tcbiSDnkHJxn0P6da+KvF12l&#13;&#10;xfTzlg4DEA+oBIB/T/Pb6n+J121rBJFE5UFScjjOOnPt1r4w1mUEEbzlj06jjv7+/vQBych5IHP6&#13;&#10;e/b9a9I+GmnC71tGK7yMYH+f5V5uQS3HPv0/WvpT4EaQkl+lzKmS8iqp9McnNAH1xplqtlp0EScM&#13;&#10;qAdjz1yf5Y61yusW7XMh3JkKxABBGSBjHXrx/nFesyWsNra7SN0mQenQHtXI3dkLiQpjmP2J4PPP&#13;&#10;/wBagDz29sc2u7B2ou4+31z0zj603wDoDal4vs3mQBLZxNtGerDgew9jiu+vrSAQncCRhlcHuCOc&#13;&#10;envW18GNHe819/8Aa2KM9TluPxx1oA/QLwnYDTdBtLUAApGWwMd+cDHbn/6/SumUnAwM9QORz1/z&#13;&#10;+lMRPJVF68BeuP8AP51IF7N349/fHPNAAFxhUOQc5PYYx7n9f5UjEgAMeOMcZ4PT2J/zilwVGCQf&#13;&#10;r2x/kUxt339xxxnt19PpQApXrg5IP0/TH+RSFsZXPPp68dj14/H+VL0bd9PYn6mhyT35H6/h70AZ&#13;&#10;l0Y2UrjGMjuQeP8AEfWuG1dPlLj+HjOD06d/f1ruJywHzenA46dwK43UwAh/Pp7YGc9fx/8Ar0Ae&#13;&#10;Pa9GPnz37ZIyff8Ax6mvG9byjPxwcnp2+n8jXuGux53bup+mc/X8K8X1yIDzGQ4Jwfw9vx9KAOPS&#13;&#10;TaTg8/X0I4HoK3LCQeaq5A468gdexP8An6VzLkCViuSQeg446nn/ACK1LFxG55yQfbpnv7+v+FAH&#13;&#10;tGgu2SinP0IHPr+PP417DpTgqvl8EEjpnkf5/wD19a8H8Py4Iz14/wA//rr2jSJQwG0kKPb/ACR7&#13;&#10;5oA9P085A5x3wew47Z6fUd8cVrKpIwRnA6ds+uf5Vgaa7DABJx3z19M1vxBdoOQSB+fPUe/tQBge&#13;&#10;JL2PTNJuZ2fGE478noO3bPSvxT+PviUap4su445C6QZQE8jd3x0xz1/Ov1P+O3ieLQ/DNwhfaRGW&#13;&#10;PtgcZ9ev8+a/EPxdqb6jfz3Tkl5GLdfXGcfhQBwtzNumOGzknn1/x9K7P4faE3iDxTp+mxruaeeN&#13;&#10;Fxx94+mDxiuFflvlOB29vwr7Y/Y3+Hk/inxvFeGJnS2IZWwNofPH5mgD9zvgD4QtNC8KwW8KYYok&#13;&#10;XsVQHJGBjHUivpK7iSC0McY+Y/56VjeDPDsOj6ZZWqLuMUYz9T1z6/WuvvEijXaRk9qAOIhs3A3M&#13;&#10;ME59f0//AF4rjvFtqRaOHGd7AAdwoP8AiK9TGFbOeT0Hp2/rXnfja6htoC2/BRGIHrxx70AeANFH&#13;&#10;G8xRCAzbE9Sq5zn6k1nXLZ3Bhnj35z+vatUhQiDPAA6D1PP59eKx7skAnqfw5+n4nrQBx2q7BG2c&#13;&#10;gMp5yPw4z/nr615Brm8k5OB+PB+v0r1nVymx+cAj6k/gcfj+FeRa6x+bngkj8c9eaAPKtakIO4HA&#13;&#10;JHTr7/5/+vXLRuS/POSR+Z6AVva7MpJDDIJ+mfUZx/n1rkxKQ+1nJ55/z3oA7bSnBlU4OD16fh06&#13;&#10;Hjn0r17Q38tkOMNz+WOOf8+leNaOVZgxOQ3HPt/h0r1zQiPlwcAcf5/rQB67pLfMDyQPbHfORXdW&#13;&#10;u1YgOg9gT+Wf55rg9HbCDnrg8D1PPH6fnXd2RygA6YHTv6jNAGgMY9Ce3T/63b/DrS42naeCaeo+&#13;&#10;UHO7PI+hP+f8KdhMADnPYn8c/wCNADDtyAR0PvnB6HFKmQTzznrk/wCePyowOcjn1z+H+T3po2sA&#13;&#10;uAM+3BoAd78nuDj8u3tx9KaysQDjk+vb6/hUwICg9f55H+f89KjYbxnPB/r6mgBDwTk8n8P5/wD1&#13;&#10;/XtVUk7fm4I/T1xUoVevQHOeB9Dz+lQy5AxnJz/n86AMTUGyGwcEDgduPX1/z0r5G+PHi6HRtJmB&#13;&#10;kCEAgHJySRwMdc45r6n8QXa2lrLPI2EVSc+p6Y/nxX5SftGeM/7Q1Y6ej5CsSwHf2x9KAPlvXL7z&#13;&#10;ppLlyCWZm6du3P54rz6eUySF84Jz+taOqXss8u3fkDH4e/H6Vn28QlmQHjcf/rUAez/AjwHL468d&#13;&#10;6ZpaJvTzV3D1IYY7V/Ul8GPBFl4N8G2ljBEEcoAeMYOBnFfkt/wT0+CRvbpfFl/b8bxtJ6AcZPfv&#13;&#10;3+vrX7sW9naWtvHbKuBGPpjA7f8A16AKkUCqoCjBP45H/wBeotSUR25ZeMDP+GK10jjLbx0GfqKx&#13;&#10;tek22kjAYJUgf0oA+bfHU25iqnZ9pITHcIvLEDt/WvL5nDyEgYUdPZR09MV0/i27+0arOuciP92v&#13;&#10;PYfeOPfOBXKD5hgjOD+XPXp/WgBNoOVA6e/UfX27+1BUYGDkcd+Mf/r96cOTkdCeT7//AK/WkIXe&#13;&#10;OTxnPTuP/rUARBN3GOuSOuSP8+npUgBwQeR9Ov06dKaMEqQckZ59fx/CpAcAEn8PXB5x/wDXoAjc&#13;&#10;LkjGR7Efpnn2B/Q8VHtK8ZyBz/8AWx/jU7HHy5znAz2+tRYBxuIyR9PxoAYN2WUgZGD3H+fb9fWk&#13;&#10;JLZwMEZxn39sUYAGSMZ/rznOOuTSMzbSucjOff8Az70AUrsjaFyQCfQ885xg/wBB/wDX5W7kEeMH&#13;&#10;lPb/ACMe/wCddJdsvlnJzn8O/cfhxXEak3UYz1wOv049Pp+VAHO30w55zg/XnHfp2+mPSuWuZM5U&#13;&#10;nHXpzn69P5VrXlx/Cccn3Az71ytxcKWIA6H15JHcmgBTIzFm5OCfbnPpW/p6sSCpyBjHOPzH9evt&#13;&#10;XJh8OF3YAJB+uf8AP/1q6rTZAQC2CeD7nv8Ap/nrQB2VmxHO/ke36/5/Wuit8lBztJ9hz64H41z1&#13;&#10;nkgLkkKue35Hj8cfWumtVAJOcYIycdsH6dP8KANVCF+8cAemOoH9PQV4Z8ZvHUPh/RZlSQBgp74/&#13;&#10;D8Ov1+tetanqUemWbyytswDjJzyR/n+dfln8fPiI+s6vLYWsvyBjuUcg4J4P4+ntQB4h4r8RT61q&#13;&#10;Mt7O2SzEgEjuT09+a8h1e9DvtXnPXqB17dfzrU1HUcKR8w4OB6HOK447pnCqMkn/AD+tAHTeEtAn&#13;&#10;8Q6vBYRAkO67iAcDn6d6/aP4A/DZPD+kRSshACKeRhsDHpzz6kfma+Jf2Y/hPc6pfQajcQE5ZWJb&#13;&#10;nGD2+v4+9frzo9paaTZrbr8gChT7cfhz9PagD0Xw4yWMayythUUkZ/P9P/11kXnil9a1dbO2OUBC&#13;&#10;nH1/n/8Aq7159428ZwaHp0sEL5mcED/P60fBZbvVLh9ZuVzEo656nJwMc0AfYkd7HoHh0uSAYIy2&#13;&#10;Txkj/I6V8va7qs+q3sl5OxYuxODzx2/Cu+8e688yrpkb5CkM/X73oP5V5ScngHg+n6/l/wDroAhA&#13;&#10;98Zz65BH8/akb6YIz2Pp+NGCV2jOBjv/ACpjNiPpwepxx9f1oAzrpwAcHB7dsgjjpXPTuuCCf4R2&#13;&#10;yR/+s/8A662LtiwIYYz/AJ/H2rnbtwqkdCB+f+f60AZdw53MTlsZ5/zioS+35ieR9OvHXoMd6bKy&#13;&#10;qzFeSf0+lCsARzgk+uOnUfp/kUAX0wcbe/cDGTnrj/69b9pGGPTA9R6+o7fgawrfDYAHTHr3PAH5&#13;&#10;5rpbZBwuc+3Qjkf0oA07ZeeBn5fr36+/NXVxJ8i8HBA45/Pp7f41WiOV5GQfpx6E4/rU5XKk53H1&#13;&#10;9fw9O9ABlSVHQjrj368df8D+dNbOfQ+pBx+Of0P6HFO44OM57dMdPbiiT5lc5wBj6+4+nHNACFeP&#13;&#10;mywzz1HPr3yPWmsOnPPsc5/D/Paj5QMLjjjt29aQcgjHTBH49v1/zzQAxgARsO4D8MZ/lmmhmO05&#13;&#10;x8v8/wDPT+dS7cnrgkn6c/y96YFAPTHX9Bn8B7UANGSSjMc9Ccdh2FDDgnbgt2Hv05qTg4DEtx+X&#13;&#10;f2z1pDzjjA/z/MZyKAGEZHBx/nt/XrVeR1QE544z/k4H4VKfulcZ/AnP+cV5n4+8U23h3S5pJJAp&#13;&#10;Ven1Hp9fT2oA8x+NfxJtdA06W0gkw5VgMnsfpzmvzL1vUptWvZb66YksxI57dQP85/w7j4keNJfF&#13;&#10;OszbXbyFYjv25PXnt7143quopBEUDZyc985PXnk/lQBia3e4YRo2cZ49T78VX8NaDf8AiLWINLsI&#13;&#10;mllncKMA9ffg4rEbfdXAJJYnjt9K/Vb9hn9my58R6hbeKNWtiEVlcFh27EdTz6f5IB9ofsR/s2xe&#13;&#10;EdBg1jUrf/SZSHyR3ODn+gya/Um1s47eBY0GMDHT8aoeG/DkGiadDZ28YjCLjgAAY9hXQyIVBXH+&#13;&#10;cUAchqgwjZPX26f4V84+OL1RmVnyFwoUdWOOOPx/rXv3iW4+zwuTjIHf6f55r5K8SXq3V253740Y&#13;&#10;gZ79iT/n+VAHLzuAjKGyz8scdcDIBz6dK5u6YfiPbrj39q2LlvlYn7p7Dv8AnzWHcEE7egBGf8aA&#13;&#10;KDdwCQB7E988YqMqdow2RkH8vUj696lAJIVzweuB+X/16jCjd1JPb6gd+v19aAGsoIVskke2c/0N&#13;&#10;EZJwSc5Pp07gAe2P84pxJJP+GOT/AJFC4yWxyB1/D/69ACBBtwOc98jGe3p9MU07RyRjI4HsR2/H&#13;&#10;39OtLnPQZGc9P696GXIyB97HY5579f5UAIu4NkHOf8+2f880p4zHjAbGfxHr6en06c01sN1OSCOv&#13;&#10;HQdvr65pcDBzwP0znp17dv8AHFADWCrjJwfof8/hUTYC4U7SMfh9fXke1THLYH61CzZBPUAH/wDV&#13;&#10;n8P89KAM+f5MYOenfAOc9awnIY7gSQB2B9s/57Vq3jDll44/Ec/p7ZrLjXzX+XBx7dz047Y/woA0&#13;&#10;dOh3TKxBIOPf8Dx/OvW9HtysQAHt19Op7jtXF6NZDg7Mn2/w5/KvS9PhwAOx+tAHRWy9FVuuP5c/&#13;&#10;5xitiIZI29Bxj1x0496zII84z93jOf8AJ961Yhtw3QnqPTGD/jQBIzDB3Z7dOO3Hr+f4/XldZu9i&#13;&#10;kA4P9fr6fnzW9czCMHjBH8/cfrXm2tXfmMQpyAe45wff8MigDlb+cyOzFskYPHt05/n+VYbYIA6k&#13;&#10;8den8v5/j3q3cNknJwOOcAnvkj/PNUxgc9On4Y6YoAYxz944yB1GOe3tnviqrEuTtP8AFx/9Yfyq&#13;&#10;dsLncMjjpn/P1qFkUnOcEnHP4d8mgBqk53EYHAz1HuTx/n8K5XxT4ktNC0+S4uZMGNW4zzWlrOq2&#13;&#10;+mWsk0rKAgzx/L8a/Pv4yfFR9Rnl0+1nznK8dBnrwOPagDkfi78U7rXb57G0l/dAlcg5GBnHH+ee&#13;&#10;OK+XdTvyiEB/nPJ9/c/y5q3qd+Iy8rPuYnOR1z3/AMiuGmledjubJPtQBHJKXfcxyT+XXrXXeEPC&#13;&#10;974k1BLaBCVyNxAz+Q/Ss7w74cv9evUtrWPeSRk9PwzX6N/B74VxaFbxXl1FlkXPQcnHBwO3OOvH&#13;&#10;NAHovwH+Fdl4agi1K7i2ylc/MPu9CRj1/wAD619veHLmKUpDB/qlznHc+gyTnp/nmvm+LWCrCytT&#13;&#10;sRcZ298fwgf4+lfQnw4s7nU7lLZRgAbmbsq+ufWgD6b8JWLXJEsvywQ8sc9+uP8AGqXxN+IUehWX&#13;&#10;2CxcC5lyAFP3R6nb3+lQ+IfE9r4P0RLeE/vcDy19W5+Y/Q+tfI+u6xc6ncPeXTl5ZCTknPH+HtQB&#13;&#10;latqUt5O9xdSFnkyWJ7n6+v1+vWqNlCbmZUA68g9zzjJqqzSM2OvTnqfcYP+fwruPC+mtM6s5J+u&#13;&#10;BntnHrgfnQB3PhfSo4VBYcn26/56cV6fZoSBtBAIGBn2/wA9vzrA0y08tBgAEY6D/P8An8a622Qr&#13;&#10;kgcD9c9P50AXYVKqOc5I/wAjp/nNWC2Bgjg/X1pinGF4GOcdenb/AD3qGR1jVz1J/Pn8MUAZ+o3I&#13;&#10;iRhnbn398e3WvGPEOoB22ckZIBPt+v06V2niDU8byOB0+o/+t7147fztM53HIOR+R49qAMiVwxzn&#13;&#10;BHPvx1x07/z/ABqu4woyDkZA+v6fmP0qw4AwPf8ATB/p61Bu7Ywe2ABz25+vNADc9T6D25OfT6/T&#13;&#10;PvTeNuQcEfr9Kfz/AADlunsSOfx9/wCtMIKqWIwDtx6e+frQAmSeM5APv6YHP6dPemnDk7ugx7fk&#13;&#10;PT607axBbdk+vrnof8/iOaVSBk5wGwcfh04/yKAEyCo3dAOvrj+eOP8AGmY2/d5PQkHB9/UH8f5V&#13;&#10;Ljpk5I79jnr+NNwqnKgkHHc/ieP6flQBCQA2COeD2/POff8APrTycjbjGfcg+/p/n1pWGMEADv0x&#13;&#10;gn05oBKjaucduP6/1oAazDIY8ZHt39wfx+uaiIDkknGfxwTx/n8vpKSh4z1B6enUEfX/ABpGJyQe&#13;&#10;QQfx9/btQBD8wzt5z19OTnH4/wCPNMYsCcds9Oe3+f8AGlfaxKKeBycdh1H4+4pvGDzg5H8x6d+9&#13;&#10;ADCTs4PB575x3yfeq8rKMlht6j6ZPT6VK7Dds3HBOP6j/P8A9es6aUMeOR6nv0/XigB+AzEHr7Z7&#13;&#10;+vb3/wD18QXeqwadEZbmQKAOhyCTjpn+vSsDWNftNJtTJO4AHPPX/PSvj74mfFl5GltLVwAfl/3T&#13;&#10;jH4nsPSgDtPip8aHVJNO0x8ZBHynO3nk54yfU5/KvhXxFr8l1K4dyXbkkc5z1ycnrUGueIWu2djJ&#13;&#10;uY9+v1Iz39a4SWVpSWPJJ6jigCSSZpMk857/AOf8Kt6ZpV5qtytraRNJI+MDGfxwP6ZqXRdDv9bv&#13;&#10;YrGyjLyyNgADiv0t+BP7OcdhaQaprEADyBWLMvpyQD65H+FAHD/BX4IwaZCmt61EPNPPzjGAOQBn&#13;&#10;rz1r6zivbp3g07SItqRYRdoIB+vY8k10V7ock7LpumRbSpAAAzgeprsrHwpF4Z003moHMztlV7k+&#13;&#10;gPPHvQBxlxb3mlQpBdSFricbtoOdxPRQPw6//Xrf8LaXb6ZFNrmqtiSXKu6jDdc+VGT7Y3N+ANBS&#13;&#10;Ca+e/nYmJcIzA9AB91ffPBPTr7VUvbtrtwuNkUYwiAnaoHIH19T1J65oAn1rW7vWZxJIQiQgrHEv&#13;&#10;3I0A6ADoc/jnJOTWIC5bLHgZ4Hfj68Y6VKqZOM7v8OaiZWjbhjj88f5FACPt55IB6Y6846/5/Go1&#13;&#10;j2gleR6dPw9KnfGQMBgOfb3/AKVHvAPzHj9eaAFIAAOQQD9cfh+frUaqFGATnnAwCTjjr26//XqY&#13;&#10;KjIcnbjHoPpn607Cg5PUZPPP6HGTQB//0/qbkEBSCe5OcehOf8e+eadwOpOcZPr9P/r+tNBXBZV5&#13;&#10;POM9u/P+c04/KSw/Hjt6flQAvIJz2/X14/r/APrpNy5yBg8d/wCvf+dKU3DLHIxwe4FNGM55AHbs&#13;&#10;PQ9qAF52HdznB+pHtj069fwpwABAzg+/f/6/NIpKqOOnp0/znPNK2SwVTnI9Pw5oAYSAc8E/T8qY&#13;&#10;4zwWHHv6+38wf/r08NnIPAHof0qNsAcjAHbr37mgD4d/au8GLe6RNqESbpIlJBx6fl+dfkdq1u1v&#13;&#10;IwBAYZGfT0P/ANf8xiv6BvinoMWteGruJlDHay4/4Dzivwt+Iehy6Rr13ZOhQI78HoPUAEdOfegD&#13;&#10;jNMuAFKKecc+3b68envisPWYySXbOe+een0q7atHHJhjgc5z0PHUe30o1FAylgcE9Py7UAcfjA6c&#13;&#10;j07mmdOeoGP8/wCNWJ4iucnA5/z+FVhnPpigCUA44P4H29KfH8rKwPOf8n+Xeo14HFPBG4Z6fn+Q&#13;&#10;oA/SD9kLx/8AY76302VuE+UHJOB0GfpwP/1V+xOlaoJoo3V8gjPr+HPHH+c81/N18FPEsvh7xjZy&#13;&#10;KcI7ev5cfzr98/hxrv8AbWg2lyDk7Vz6H/6//wBegD6HtbtJR2yM9+R7/j/kd61lwyqeePfr+X4c&#13;&#10;f0rzq0u2BHr/AD9se/rXWWV7vGDwen6dP8aANOWDfyuef0rIntSQNoyM/n04HH51uK+5C46H9Pao&#13;&#10;5IwxJXqO3BHXjFAHG3FqASGAIPH45/z6msG6s1HBXdgficenT+ea7+W29Rkn+XtWNcWuMqRgHgcd&#13;&#10;ev8AkUAeY3ungg8cd+4z3HPvXB6ho0cgPHA/l7dR/OvaLy33ZJGAf6/55rmbyzX0yOP69KAPALzT&#13;&#10;3tn2gYC9e/T0HFVrW6MLAkYAPY4PJ/p79a9Z1LTFkU7gcA+nX6n6V5zf6Y0MjSIMk8/5+nOBQBsW&#13;&#10;eoAgEnbuAPX1/wDrdgPpXTWd10UnB6dO3p6/59BmvLYLiSJiGGAfbpntW/b34HQ8EYx6/wCTQBxn&#13;&#10;x+0OPXPClxJgFhE/XuRyM/T/ADivxo8RacLa5lRRtCMeoPHr+HI+ntX7m+J401Hw/cQ9SBkf1x6f&#13;&#10;5zX5BfFLw7/ZHiS9tTGAoZmGeuCevI6fTHtQB84TRMHO/jJP+c10vg/UHsNXikLbVHX3/wA/5NY1&#13;&#10;8m2QknJJPf35waoRybXV0PIP8u36UAfU+s63avCt2hz5Q2nPHB6AemPf867jwj4uiMK20j4f1PB5&#13;&#10;7cfr6V8zWmsbNM65bbhvTHbP/wBas/S/FU9ndMzE4yT179gBxjigD601jxKsN7F5UuxP9sAgnuBj&#13;&#10;p9P0rrY9cmns82fGCCSPzPsc9+v8xXxZ4g8XvcSJKWDk4bK8n6Z/WvRPBnxBumiSIuQyYw+cEexP&#13;&#10;Oe/FAH1r8JfEEun+LI1mIjMrbgI8AZ9CBx6f1NfqLpd0t3ZRXEeCGUHI9wDzjt+H68V+L/hTxxYr&#13;&#10;rcMmArI4DdMnntz39a/Wn4Z6sNS8N27qw3AYPOe3HHb/ACaAPSdpB44yOOhP8qcAuc9AfXnH+cVG&#13;&#10;DjAxg8/p/jU4U8r0A+n5UANOD1OSeegzx2x1oAxk9s+/vk//AFvSmtkMQwyT6Hjp60u5gTx156ev&#13;&#10;fPX8aAH8djjp/wDW/H1/rSckFScfXH1x/wDrpvbGMHr1x+B/rS8gjeeCfX170ATKRjg5H9T3+vsT&#13;&#10;/hV+2mKlR97GO/4H/P8ALpWYCQRkdP8AIzUqHIwBlT70AdpaXG4dQc4+ufT04FX8BwSQQRz+f88/&#13;&#10;55ri7S5MRBOQBgcdwfrXUQXSyDbnk/jQBHc2mWJ9fz/+t9K567tBg85//Xggfh6V2DjdkqOR9e3b&#13;&#10;NZlxB5gZ+p/L8fegDy7WtL+1WdzAVyJI2UZ6cA4H5ivxd/aP0L+z/Gd0/lgLcxJJnHU/dOPYADP4&#13;&#10;V+6N3bsp6YAycZBzn/PSvyc/a+8Niz1G3ugvAeWEnB6Ph1wfxoA/MPUYlSYkNnPPr+HWqcOfNUev&#13;&#10;Hrz6+tdDrKRwScr1z29O2P05Fc2jYkDrxj6cc9aAIrwHcrL3z168GqT89OTz0rXuo/MhDL1yf16Z&#13;&#10;rHK8/WgDU0yAPvkdtsaAZ45/Cuk0m5ELGRSCS2D1X+n+f58xAVCHI6++PpWmAfswYA45J564/lQB&#13;&#10;9VfB3xLJaeKbJUfJlO08nA/zx+Vftv4Tv/t+hWc5wWeMZ69cDOPxzX89/wANdV+za7ZzgklXXrjn&#13;&#10;nHrxzX7w/CK/S+8IQFSD5fyjOORjjp+H+NAHqgPBJz+RP+enFPO0EHOQPbnJ6n/9VRlueeje3rx/&#13;&#10;SnqchTnP6+/6/lQA9cH646f59f51HwRkHPA7evP0pSc9T8o9CeMDjmmHpng/h07UAPzleDwOfXqe&#13;&#10;Of8ADNJlee39PofelH0GQPzycc9aRgRnkeg4/SgCQEHBI4z647dfc+/+Q3b0zwBnt7/54oUEkDOC&#13;&#10;evT0/wA8UikEAkZznpxQBIOOOmffPf8AX/PFNYg4yMH6n8+/H+fehSR06HPXHOepzj/9VNPy5OOA&#13;&#10;OhI5oATHX0Ppjr/IcnmuZ8Vxef4d1GJh1jyOnBXnFdGxBxz7DnB/z2/Ks/VoftGm3UH3Q8TDp1GD&#13;&#10;zjNAH4S/HGwFr491vcMBpSwAA4zzggdfw/E9K+adY3eZkjAPPHPHavsf9oq08jx7eyoBmWNG56cj&#13;&#10;aOfU4718h61knAXAHb+fpmgCloVxLb6hFLEM4YH/ABPb3r6y06/aDRYjOwDEllxzu3Hn1wQTg9vr&#13;&#10;XyDZO8Nwsi8kH06HHWvofStQSfRDEz+WgJAPPBdc9efTnFAHp+heIFlZ4QPmVjlcjHXrjsT1Hv7G&#13;&#10;ty7kLglwAX6c4xkjqewI6ZrwnwtrbS3zHcVAYqSOOg6nr24P49MV6pqGoIqphtzEgbhwOOc/TPf/&#13;&#10;AOtQB3djN/o4hT5w7srBuPvcDDd+h5rp/A+LfW40HJEu1v4fXP146f45rgNCv1kjUtgvONrDnn5v&#13;&#10;lOD09u/Wu50CcRa3iTG4MhPXIbPPbv2oA+l4vlAYkgMPpjPr/wDWzXRafdFcYOB79vw/yfaufUq0&#13;&#10;KMDkcdPpx79PWp4JmiIxweSD2/8ArUAewaVdhkDnIOOM9M44ye/f/wCvwK7awuhIq5OCc/y5+vX/&#13;&#10;ADzXjOmXhwo6Y7559xj/AD2r0PT7hWC+5PQ9RQB6JFIpUc5P5cj04x/nrV1cHIbjp6d/qO39K5uz&#13;&#10;nyA3XoetbUTAkK4wAc/pyaALjMM8EHOMfh/hzSEE4T8Dz19R+HXNCtgcjI9vf/P8jinttyPTp1/A&#13;&#10;Z/GgBMBmPGcdev456e/5U7OQduGB9uvp16YqMMGPoR+HFKOQG75wP8+9ADguGJHzY/yOMe1CqBnu&#13;&#10;Qee5/GmliScDqD9cD35px3d+fc+nfA/SgBvAyT2J4P8An/PalwOADx+n8vypTkA55xzn39P/AK1J&#13;&#10;uznaeT+vueuP85oAZIAep6598g9B1qrMMISCRwe/+c9qtj7p4wBnrxj/ADmo5uEYMMkqc/565oA/&#13;&#10;Gr9qdceK7ZUOD9nfHXtIc56eoP8AhXw/eRjez46tk9+p9O34V9w/tUs58WWmOotnGP8Agf8An+nr&#13;&#10;XxFqTqrFt24t3GeoPSgCnbqTOij7zMoPfv1z9elekQQtLbxRyghUlZd/AO3tkeueK85sJf34XHDM&#13;&#10;Oen9a9PKf6Gju3zmRu/zAZ7/AOelAGHfWZuD+6GyODs2OdxP/wCv/Iq/ptiS0bKMIACe44Pc5784&#13;&#10;5prFpn3E5AwDnk4Hqa6GzMccKxqQA/JAGM4P64FAGLf2zOGwVIXAycDJPHX+eK9x/Z3BTXIZ3GzN&#13;&#10;5GM85GFOQc/QeleSX8DlESQkoe2Bjgf/AF/09a9g+A0Krq1uxI2C8UMeSPu9R64/nQB+iGhXZIAX&#13;&#10;gA+/H8/8/WvVdIuA+wd8j1P4Ec4/z2r590a6KMGJwoGB065Hp0zXrOk3oJQnBA557n/JPagD2m0m&#13;&#10;DouWODjGc5x/9f1rWU5GeCD/AJ/KuI068DxlQQQO/X6dfxrr7dxIgx7d85HbHcen1oA0AqsB7YwO&#13;&#10;OuO9APA5698/n1700YXkHjJH4/WkO4ZOcH6/56UAOz8p3D0//Uc04DPQA8fl6dsd/wD9VNXcOnQ5&#13;&#10;9O+elPXOQvQ4+n4f5/oKAFK8jjgfn/h0pu0EkHJB47Dt6f4U0AjKkZH15z+fXHf1oVgC23g56f8A&#13;&#10;6v60APA6NjAJ646/jx/OmYLEFR1PboeeMn/P9akDcFTwPw9KbgHGDnHGPp+f0oAozrx04OT+ffH/&#13;&#10;AOuvzp/bEuUGnPA3/LSeNQMkcIpJ9Pav0buASu3AyR+fPOPpzX5Y/ti3+24to85LXEzY/wB0bce/&#13;&#10;XAoA/OHWmUt5fcHp7dznr/nmsu2t03I33ickj2z17f1+var2p7kkHO4nJ69M/wCNQwOQgwh+71zz&#13;&#10;jPQfWgD3H4aMYlZ3KpEI/wCLPOW7Z+lSeKb9tb1kiIl9gIHTj1IP6fy4zXIaRPcizeGM7Q6pnuc9&#13;&#10;cn+prsbCOO0tDqEwAPULjOc9j069/agDzvWrVLYhG5Y/MT1wBkgY/U/1qpaIXuERBl2456DPOePT&#13;&#10;Gf8AOKt3Ye6unkc7iTwTyKiikZZ0iUABN3TjGfQ9eDQB97fsrWCWU2lXcm0PLJeyFj97AjKgZ689&#13;&#10;eK/RXSpxtTnbkD9Bwe/r69q+AP2b9Lkh020vpSSkFnNKD6eY+0Y9Oeme9fbWh3qtGpzgj6f4jOOD&#13;&#10;+dAHrkLfKFVv/wBXbjrn6/lVwAHG4Yx+Wf8AP9aw9Pn8wHnkDp369fxrajJCgLzj17dM5NACbQWL&#13;&#10;A5z3/Tj+h/IU4cZXH6e/T+v+RTsBQcD0H4D078UPg54wCfX8/wCfP40AIc4yTg/h69e31/l60m0H&#13;&#10;gHBGO+Bk8fl9e9KoXkHkDjnkZ9KAVGF4x/PPQGgBhIGTjJ/n9O1NVSCFHTp0z07Y/On/ACsB3Hb8&#13;&#10;/wD69AAOeeuPqe3t60AOQ5VuCD7dse3/ANfFLuwCcZ9h+n+cdKjULkL1B/p604jcNo4B/QUAULlU&#13;&#10;2n0OBn0/wrlb9CQBg57jvxzXX3Co+SRkf57jvzXO3sexeeMenQ8cg89qAPMtYiGwqRuP0/z+n414&#13;&#10;5rVtuzk+vXPc4znrz/nivddUiUKcdB6n2715Jr8SxozdAAR06gf54oA+DPjNcYYWySAE5/rn9O2a&#13;&#10;+PdYbE23PB/Doa+lvjJqQl18x52KgOePU8GvmDUmEsxKg7VOP/rf1NAFCIAttHJ9vU+1fdfwE0Ly&#13;&#10;bATyfeKBgMcjeOB7Y74OfWvh3S4WuL6KBeS5A/M8n8K/T/4PaGln4ehl2EHywm71wP5mgDt5oXlY&#13;&#10;lSRuAAz3x71H/Z/kJvIwXIJz16fQde365rbWJJLkiLAK4zjHTPP054FXJLFppkicAAjkjp3+nT+V&#13;&#10;AHC6paNJbl17kKD1H1J6cdfrivTfgVozrqqTMcqJncHBwFjHA49OuDWTq+nR29qY84Drxjn5+w+p&#13;&#10;r3/4SaVFZWcuF+eKNE44G4tlu3OQP88UAezgggJknPA6ZOOp9hxTgQ4O7jPOf6Co1G4Z6Z649hxn&#13;&#10;pz3qUDDcjAA7Z4yMdunNAAVDA9wpB7/zpApAA7cfl0OOv0xgGn5VflAyOR/h+BpG4IwOc/n+vHB/&#13;&#10;zigBVXjAGSOwxwO30FRyIrHJ6+nI+h9P5VMS2M44Of8A6/8A+v8AGmcfdY89fX8efbrQBkXCZUtk&#13;&#10;c+/H5cdK5PU4uN2ORx07j0H49f5c12k4+8Oh5GPrwPpxXLaqFClD1Ge30zQB5FriLtZWOCOv+PP6&#13;&#10;ivFNcU4fcpBPX/DHTP0P/wBf3PW1GWzwF+uR6DNeK+IQ+WPLAZ+vrnNAHltwdsm0EEe3HrjP9DV+&#13;&#10;0b94G6g+38+5/D/Cs27+SUkjkjPf/IqW0cBgBxn6468g+uPT+tAHrfh+UjAxweee3pzXs+jPuUY7&#13;&#10;HHpn/PevCNBlAwuSOOuenYc9/wAa9p0KRVUbTgc9O3Ppx+P4UAet6Y20hVPy/Xvjnjt+frXThlCA&#13;&#10;sMnr6jn0Pb/Oa5LS5M4zww/z/XmtDWNTi07SZ7p2wVQ4J4HuPagD4E/ay8aCGF7CJyTNlfTGOpA+&#13;&#10;v4e9fmBqBeSRz3HTt0Of8n9a+mvj54nbWfE8sGdyWu7oc/UYGB65/wD118v3920ZMQ4PfB9cf4UA&#13;&#10;VbSGKWcKcnnnjjn8/wBa/cH/AIJ//C6WHTU1mVdgnkBOBn5Vxjnr3H+TX4y/D3RG1/xHa2CcmRwu&#13;&#10;MdcnOT7V/UZ+y/4Fh8K+BbSNBghE47DgZ4z2x2oA+nLOxECBV6eufbrn/P8Ahl6gVEhReW59x17V&#13;&#10;0TN5cfygnOOOfxrmpAYmaaYfM2cdx07f5FAD0gSGM4GZTj9e1eH+P2U5UYbzWKnPB4HOPriva3kK&#13;&#10;Wr3MmQBnHODzXzh4wvXuL51LZUcDgcc/1oA4MgMvpt/zxWVdDgnPP1/oB+XWtmUYByOD/n+dY92P&#13;&#10;lIBBJ7/T/wDXQB5/rShgxHbJHHf/AD1x+teP64V3MWJz9fzHPevYdbOUds4GOnXnrx7+9eM67I3z&#13;&#10;IBwcntyDkjBx6fl70AeR62uJCR8wz36Eegwen+etcgCouMN0J9v89e38q6vWgFYlsE/h65H864pW&#13;&#10;Alwpyf1z/npmgDuNGfEgXdgdcds9sj/PWvYdBYFwykgH25x6mvFtDcZU44B5J/P1r2Tw8SCoztCn&#13;&#10;jqMcevagD2HSVLLuBwPb0Pr+P1PtXeWI+UFT04x7/wCc/wA64HScKUTPXt6Z/wAD1/zn0Cz5wc9v&#13;&#10;/rn9aANRSpAz8ox27Y9RwfenAgEkLwOeeuPTNKCnAbkYzj3J4/GnHHIK8nHf3/zmgBrHzOM/hx9c&#13;&#10;/wCFIgUY4ORg+mfTjGfqacvQEYGORx39e/4VMfL2jB46c57d6AIjxnHTjt933/z379KjODwTnHfB&#13;&#10;5z09OtSELtAUg4I57Hjpj6+tM6ZwcDH5e/8AT8aAHheehHuR1yfxqpMMAYPXPfp64NWQxGMHPHP0&#13;&#10;I4+tUruURwuzcAA5z3x1xn+tAHg3xm8SW+iaDOHk27lJJ/i4+vr26V+L3jPXX1rV7q/OZC8jHnnj&#13;&#10;PH6fgK+4v2svHgYyaTbPh58o2OwGfw/zj1r86LibZG3mDOeP8+v1FAGDPjnPXrXe/DLwndeLfFNh&#13;&#10;pcCFzLMi4Az1I5yP/rV5/wASP1yK/Ur9gj4Rf294hHiSaNWigYYO0noc9T+tAH7H/s2/D2DwJ4Ds&#13;&#10;bXyvLkEa5456df09fSvpOP8AeDPTP4VztnELS0gtIRjaAP0xXSWcRA+Y8kfnQBoLGMdceuP5V5j8&#13;&#10;RNeGladL5RzIq8DPJYjgf49a9NaVYUMr8gD0718m/FXxLHdXZ09OoOfTHp/9bPagDyiWZp5TM+SW&#13;&#10;PXPQHOD2oOQucYx/nFQRHkjPJz9cf5/z62VHIwcE5/Lrk/lQArdORnJ/z/L6c4pCPl45P4ce/b3q&#13;&#10;TAxtByQf847UwKCBgZPP49vT/P0oAiwMnop9M5/A/wCSD+lKV4BIwFPQ5/zzS+nHXHHv9f8APamg&#13;&#10;N64I44+vT/8AXQAMGwBxwOcfiCe31/wqLb8wBUnv3z7fnTsMfujAIxwBxx19/wCVDEgHjgA9v0/P&#13;&#10;vQA1g3OOD/nNREheCfz9PfoPWpSu05JyePz9u3rUbgAenTn04wfzzQBiXxARsHP07f4Z6GuA1STb&#13;&#10;nDYJPpnn04/xx6iu41ORsOCcH8ef8K831aZl3M3AGTjHpQByd7Lhj/Ec4B69+SOK5ySYlixbgZ49&#13;&#10;PXn/AOtWjfTds8j+efSuceZiSTnp+vXjHegC7BjA3Dnj8P8AP5V2uloGwpOQMDPY8dM46/X9K4O0&#13;&#10;O6Ug8jnufx/l/wDXr0XSVUhVABCgeh4OKAO1sIyAOOp//XzjrW4mAhDDgfl9ce3fOM1nWgbBycEc&#13;&#10;d8/X/PtWf4k1iLRNJluZDtwpxyBzj3PH1HagDwz46fEKPRNLmtoWCuRz/wDrz19D6c1+VPiDUWvb&#13;&#10;qa7nfLOSx59enavbPjF42m8Q63NEj/u42JPuR6dfzFfMOrXRZtoPT6c+p+ntQBl3s3nynLe3Xkj/&#13;&#10;APXXf/DTwfN4o16C3VD5YYEkg4OOx/z7153aQS3s6QwjLv8AKOOTk1+l/wCzl8KZba3iu54h5hXJ&#13;&#10;9OT0z7d/agD69+Fvh3SvBugw4QCULjjqo55/lx/WusufGI81tjBjzge/Un/IrnddkGj2ZgjOXfgc&#13;&#10;9SfTPr/9b0rlIbKdbKe7uDlzk4znqeefTmgDM1/UbrX9dit49zsXCqM5PXp9Bx/jX2h4GtLfwr4W&#13;&#10;iRsF0O5uvMxI4B6YXp6cV8ufDfw/JrviRNVmT91Ew8vggFieB6e5JFfTGtzrGiadCQUt+pHOX7k4&#13;&#10;Pqeo60AY93dSXk73EjEu53E9OT14/wAjvVI5ACAZHbOfXsff0/pTtpILAZ5P0+v5/Wmtwc5Oev8A&#13;&#10;n36CgCIrn5c5I57g49/f0wPxPWqsrMoLDj079v6Crm3aSFGAcjAxVC6woPGM+vcD+X+e1AGBdyph&#13;&#10;g3HbGMfQcZrnLubqQcnnPB9R/nmtS9mHIzx7AevHJ/Aetcxczhwe4HXjsT14+nQ/40ARMx8wnHJ7&#13;&#10;ZAxjHH49+PX1qxEFGG7/AOOD/nn0yKzwy7ywPBI+o45x371fiO7A/wDrEj6fU0AblojZDZzz2z/n&#13;&#10;iulgjAAAGRjscdORj61h6evz9MNkd+ee/aumtwcgdQPcAeoI/L+VAF9E5wRg/wA6Xuc4IP8A9fpz&#13;&#10;/nvUq8c9M9Px65NNIAYHOfxzx1H50AMYEjJ59fTPT9cUxgpP04J5AHPJHPf/AOv1qVflB4Az0/8A&#13;&#10;1/yqPaNhx0Hvz/nj8qAIjyMjrwPc47n6enJ9qkwAQecc+2eRwP8APv60/K5569sUxgCOuT/+sfmP&#13;&#10;/wBdADQx3D5gBx0zj27f1puzbjacFR69Rz9OPyp2e2MA/l/hTWwDtz04wDzj+v50AAQEkjqccfyz&#13;&#10;wfwpjKpTHT09h/k/0p5KquORnrz69v8AEVWmbyAXduMHJ6dP8np/+sAy9Z1WHTbN552CbV7nA6et&#13;&#10;fmv8efibLqtzLp1lNkE44P1BPr+A9693+PHxJi020ezikySpBCnP+eTX5y6peyalPLdysfmc4PIx&#13;&#10;+B9u9AGRd3TQhnY8tzk9/wAj+dcTO8ly5LnBJ6HPb8Kv6rdK02xTycE4Pfuf/r10fw/8H6j401+2&#13;&#10;0bT1yZm2scZwD1yfxoA9j/Zq+DF78TfFlovkF4I5AGGMA47c/rX9PnwW+GukeAfDNpYWUKoY1BbH&#13;&#10;c4/Ujt6V8xfsh/s7ad8PvDlrdTQKLlxuJx6jg5OK/Qi0t1jAVRhRjH4UATqDt9h6+tVLuZY0JPQe&#13;&#10;p/PsT/nrWky7QBnHPavNvG/iS30ixfccEZ/E9h1+tAHj/wATPEjKZLCJ/mfrz0X+fNfP85MjszDI&#13;&#10;J9c/TP8Anv3rc1a/k1K7lupTuaTPHXr2H0+tYEzKASvGfft1P+GKAMy5JBIHJOAe/H15/X9KwLlS&#13;&#10;chmBBPft27VpXjBjlh159M/T8fWs47mUbeuemR6c/r+FAFUDCYByCcZAx9fwo2gkBTwfX+g+vvz+&#13;&#10;FSKCzZzgjOf6/j3/APrUgXaS3r6/zwMflQAwLxjqfToR7UhXcN2cn+o5/M5/zzTjjuAQTz/9bp9P&#13;&#10;ypHYZG48r05z04BoAjy0YAUZHIIPX1z/AJzSs397kY4A578H0z/MenZSFyDkg4PfHP19/wD61KpO&#13;&#10;0NjBOPqOeMevNADSp78j/P1/T+VNzgbT29e/cVI+4fMADn8c/wCT7U3pwRgDA/Lp/L/9dAELdBtJ&#13;&#10;OP0Gfz/z9KrXUiKp555+v0Pv0NWn6Doc56nsODz2rGvJMZVuQCeOD9fb/PpQBlz/ADdMkHOMDtjJ&#13;&#10;9qs6dAZLgKp9D+PuKpfM7kAYB6ZP8q6zRbQmQuxyTznB9cYGfxoA7PSLYrtz0AIz/M12VjBweg6Z&#13;&#10;z+vBrGsIfLAVRkj/AByPzxXTW8fB4449Tz6cUAakKkA5PAPoeP161ePCk9MdR/n3/rUEKkAdvbt9&#13;&#10;f/1Uydwg5GAM9hz9e3+RQBl6lMY1O08nPqf1GAD1ry/U5S7nB64z79cjvXWaveqcr3HPSuAuJULE&#13;&#10;Yz9OO3X/ADigDOkDg5XGM9SeDnv/AI1EC23d1xn6cDGP8D2qVz8pwcAj05z/AJ61G5PIzyep+vXp&#13;&#10;+tAFccD/ANCH8+gP4dqztRu4bGF5nbAUZ/Lr69fw4q1dXSWsRZyMAZ9cDPH0zj8q+PvjR8WobCCf&#13;&#10;T7ZxuAYYU9T6cfr9KAOP+NHxYZvN03TpcHkEA5+nGOn1/I18QaxqQJklnkzISD836Efyqz4g12W7&#13;&#10;uJbm5l3uzcZHXk4HfpyK83vbyS5JY9D268igCG9uXuGDHgdvx61paDoF3rl+lnaRl2c4qPStLutV&#13;&#10;vI7W2Qu7kDCgnqeOMd6/Sn9nn9nueMRarfQZJyzFs557AgY5/wA8UAUPgv8ABAWFpFfXsWCRznBy&#13;&#10;fXHp6/lX0pq8IsEFhb4Q7eehx6YPv+n6V69qemQeHdPigRVRCuAo7ce3P414Z4ia4V5HyTJKQoCj&#13;&#10;knPQCgB3hqwlvNRS1gDSTlgqqOc//rPUn6V90eHYLHwToHnznc+0b24/eSHoqg9h37V4F8K/Cq6H&#13;&#10;Adb1Y7J9gLOf+WSEZ2j/AGz39q6XxH4hl1SYoo8uCPiNMfdHQHHf1z1oApeI9fuNZu3urpzkk4HI&#13;&#10;C+gHbiuDuJVfI5Hfrj8v/rj61fuJlOCxyCenc1mBQ7jqT/P2H+TQBbsLB7mZOMY9R0HuOSeev+Fe&#13;&#10;2aBpggRMDaQBxjp7/hjmuQ8OaSWAd1z0znoPavW7C28pQOoX6ntzigDStoMLg/T6f59q24dgUe3q&#13;&#10;CfzP4f41RhjK8EfjgVfUleAMdeh6cfSgCRyFTA4Bx34P4fp/jisPVL37LCcHHXjOcf5zWhPOEQse&#13;&#10;Cc89+39P89a828R6iVZlU5PTHtigDktc1F5ZWVfX8z/n6DtXHyMe+fx/zzVy4l3uQWODjvzgHv6+&#13;&#10;lUJMcjGB06+vTPWgCBs5Hf8AL/PvUXcbO+e469sn39qlK5jHp04P8/WkKggc4HTqf1/SgCPbwckg&#13;&#10;/kPU/wCe3pxRhVJ56jHryPb3p7E/xcY/TnqP15o5GMnA4OMg/T+dAEbDqvTOP0HPfv6+nsKjZQ75&#13;&#10;OcHtn8wf6d6kC4zzyf8AP+fyoORjJ5X8v880AM5I2r0J7j88j/I/GhiCevA/Q+mB09TjPenbRxkc&#13;&#10;f49OM980hJGQxwB19/T/AOtQBECGPXp37Y49c/8A1v1pDkEc5C+h9vbPb/61SEFuV5GfzANLg5CZ&#13;&#10;BGPTGO3NAFfacBWzn0474/wz65oYAHBzg5yM4zz68VO2MHH4ccHn16cjp3phAOQw6+g7d/17UAVT&#13;&#10;wACeDjIz06f578d+KQgNkkc8Hr27A+3PP8qllAzkHp269Oo+lVZpliXggEn060AVLpgcEcEk+ox3&#13;&#10;6c/r7/SuF8ReJbXRbd555FBHPUjBHT0qXxV4psdDtXllkyVU4x2+nPpXwj8RviVdarcypDIREM4H&#13;&#10;p9ff1oA1PiT8ULjUJ5YLd8KCcDdwM+vbJPv9SK+VNc1mWaVxvLOSST1/U/nRrWsmSVgOWbJPQj/P&#13;&#10;t/hXHs7SNuPJP1NACsxfhjkD+tdF4c8N6n4i1COw06IyzSHgAH9SOBTvDHhfUPEmoxadp0RklkOO&#13;&#10;AeK/az9lb9kePQtPtvEGvxKZnVWwwORxnvgCgDzT9m79lNbCOLWteTL4DbiMfQDOc57mvvWTwzDD&#13;&#10;ANOsYtqxAKoUcnOBn25717oNAt7KGKztIwixgKAB9447/jVuDwrFZRm8vZAgXLH/APWf1oA8W0vw&#13;&#10;Vp+g2j3t2B57DcTwT9Bz/X8K8T8Y61/aF6ywMVVMqzDooGcovufUdPxr0j4leO4pZptM0xjydrsO&#13;&#10;gAA4B557mvAnYu+W4Cg49OffP40AMdt+xcBUU/KMYAAOM+/TJJ5NMx+Zz0x1/wDrHp/nD+q8nIH5&#13;&#10;8009CvBGPzB//VQAxSevQHjg9Oeh/A0m3K5UHHH1yOc4/wA/Q1IN3HQgdfz/AK01ig+TIJ649gOw&#13;&#10;/wDr/wBKAI9pO5QcAH68EdPrxjNM2nscgYPHUE+v+H8qecNk5wDx17d/T/OKcoA+U8kZ47/l/nNA&#13;&#10;DAORuGRtG7B4P5j16d6cCTj1APPqfTimsFLHcM7fy47+op6hj908g+nbqfyoA//U+mYZQM56EfTP&#13;&#10;/wBb+VW1ZB17jHBJ/H/9f5gVylteKwGAcHp/j7f59K1oZypJY4I/x5/PtxQBtFgRjAHQjn07U0k4&#13;&#10;G0/KO/Xp/M/57VCJBgEZBPX6Ae/QVPuXpnOe49PrntQAfNuO3k5x1/T/AB559+lLtO4k/gfX1/P/&#13;&#10;AOtQABzwNo7cc8dR/P8ArSjLE55B/LFAAOQM8Dn8Pyz+fb1qE5DEA47/AK8jnHr/AJ6VNuYEnPB9&#13;&#10;uT6D06UgHucE/X8R6fhQBmajbLc2TwMPlddv5j/P+Nfj5+1F4Lk0rxE98IyUn3ZPHXjHJxX7KPu2&#13;&#10;kAdce3+f5V8W/tTeDF1rw/NeQpmRAXUgfN8vUdz/AJ9hkA/GS4Y7vukgfh9MH+mOvfirpSJ7XoWJ&#13;&#10;OO3p1HT8xVjWbYwTvEV5U/j6ism0mkyIiOvGee3+c5oAyr9EU4HB/P8Az+dZGfnC4xjFdDdxMWY7&#13;&#10;SW55xkE+v/16wXUhiCMYP40AIOv1qRdzEZNMUnPXHv71ZiQsRg45HQdP8igDQ0q5NlfQ3KkqUwcj&#13;&#10;qOe3pX7Zfsq+NP7Z8PQ2ztuwuevXI/U1+I0iyROOcY7Gvu79kXx22nazHpk8rMGbA6cjp68Y/lQB&#13;&#10;+zsTcDJzn2A/Ln1rVtbkxkYGAPwP4jjrz+nPeufsrmOeASIcgjt0/CroLdBxkdPTGDg/n7ZoA76y&#13;&#10;vQwCE9OT246flWxG6uR0zz3/AE7+n/1815vDM8ZHbt7fgK6ayv8AIC5455z6Hn8/yoA6F04PIB/Q&#13;&#10;/wD66oTRAqAeT9Pz/wA/Sr0UnmfeIwcfj796VkDZA7Z/X/P/AOugDlLm1zxt455Hv0GP6YrnLq1Y&#13;&#10;DGMLx/h+WPWvQLi3+VuM8ce/0/wrEurQsc4yFA7fjkfTpQB5tc2WcADOMcdc/wD1/pXG6hpYOcjn&#13;&#10;j3z6DHsPevW7uz+Ynbx2H9RXPz2e7JUY/Qjt+VAHg2p6U8fIHyDPuPwrGjZ7d+RgD34P4/yxXtGp&#13;&#10;aZE4bjJPBI5BPevP9Q0MqSwXA9e5z1Ge/Hp+NAGPHd+ZE0TEAMCOSOePfr7c1+e37RekxxakLiME&#13;&#10;mQBSRx93pnufX8q++JopYJSucD2/XHrXzT8ddBW902W82FpYmEinHUgndn/PFAH5galDh357n/8A&#13;&#10;Vnr+g+lYPT8P8/hXe67aiGd4yhzn16fXr7ZNcRMpUneMHuPrQBZScRxbATg8Y7D8j2qpKzBt56mk&#13;&#10;HPygHPFEqEID0z0+noaAKUkxY5bk+v8AnNXNPvZbdsK5VT1xWW3BI/nUkLFSf880Aep+FNcEd8ix&#13;&#10;cEHq3RvUH+ea/Z39mvxOL7QYrZm2uYwcZ+XIAyB+GOc+5xmvwostQlsphLH1Bz26/Sv0o/ZF8fr9&#13;&#10;ujsXdgFY4Xqvz8dDnp/WgD9Z0Ibbjvj6+x755+tP3YBCDIwf/wBXf6/nVaBsxq2eCAfb8P8ACrQB&#13;&#10;XDEED69Onv3/ACoAG4zk5GPz4+gH49abyByeR+mev5/4Ug9egPv/AD59BT+nAOcf/q/HHagBOc8E&#13;&#10;EH2/p7U4AhsqeeD0H+R0/wAaRgTuZuQPWlIYAnOM47/X9eKAAYLBiP8A6348Y/SjkdB09SefXGPe&#13;&#10;lOcb+pI6dvbj8eaQnC4Jz29uB+Y96AJAwBHGCBnPYY4xWpbXLL0ODx+uc1jkYAZRkDpx+I/PHepM&#13;&#10;7fmIzjpx6HH8/p60AdzbTpIA3UHpzz7/AOcVO4Ug4PJ68/5zXJWl4Q4BYgAHtjnvg+1dHFKGCsvP&#13;&#10;b1/pxQBRvIiQQDj8R/k+1fn3+2JoHm6JPeBAxjMUw9hna/046flX6JypuXI5B/HBz/nNfNP7Rnhz&#13;&#10;+1fB13tTc5t5kzyecBhn0zj+VAH8+niWArK+RwG9c/XH0rh8AFh6Z5zivVPEyqkjoqlnK8jGfr/n&#13;&#10;/wCvXlzqyuVcYbODkYwQeaALbAy27qASSqt05+Xg4HcdM1jhTk5GM4/T/PSuh02ZYUZnG4LnAGMk&#13;&#10;nkZ9RnisoglixGCew6ck8D0oAjXITpwPx59K1kRpLcHZuYHp69uPT/P1qpJB5UaZOS3+H9a3tPVT&#13;&#10;bksM+vHtwP60AXfDctxZXAcjaQQ3UZyOn4c5/nX7d/s165/aHhZInbnar44OB/kfkOvevw5gdY5S&#13;&#10;SMEYHAyvOMH6/wCfav1I/ZF8UefaQ2shxndFj1Y8gkUAfpHHJ5h5PHbg/qf6VMMD7vQA8dOfr/n2&#13;&#10;zWRaTBxtzgZye+fw/wDr1pq5+9jg9jnPPv3oAcScFjxj+XA6/wCNPwpxjnHtUWTk5OOp6YxipEwc&#13;&#10;7Rg+3qPpQBJwcZPOM8Z9fX/63p0pCVJ3Z6/Ud/SnZLD6D+R+n+cUbcjA6DPv1x1oAQLu91PTp69R&#13;&#10;/j/SlySQWJ9cYGOc/wCT/k07bjOOO38/8/lUfBxkbgev04oAAW7jHX8Onf8Az+lKe5BwB2pQS2Se&#13;&#10;Cef/ANX+NBGMIvIHft/n0oAZt2kEcA/5P8+3c1FMu+Mqx4Zee3Udf8/hUp5PX6cg4x05/rTGVjgh&#13;&#10;sZ5/DNAH45/tV2D2/iiCUjajR4PtsYjk47g18Nawp3vvGevfIwT1FfpL+1xYY1G2nx/y0uYyB93n&#13;&#10;aR/9avzf1tCBuYYbvxjGO3FAHMQBDKuRkZPHr+P9a9LstYX7F5S8kKCDno6Hg4+nFeYRZDgZwfw9&#13;&#10;a6NrhFi2oCwAwenUZPB+lAG7pmoBNSNwpKoxz0656Dr78E5PtXfz68kjwF+gweScEemOe39K8dtZ&#13;&#10;my9w2Bg8Y9cdu/8AnmtL+0yCHYndnnp2HORn8qAPqTwrqKzRL9mOwFcsD/FtGe/T25Ht2r0HRdQt&#13;&#10;jqxLNkOgK5GGODzkA449P/1V83+DdcSGNIJTsQ7V3Y6HHHTtXrOh6laxavaDAQzkocEMpI4JHcZ/&#13;&#10;z60AfdlgQbKIqduVHTHp/nvT3bYS4GCOc8nJ/wA9areHXNxoNrMRtJTnjOcdsenH6fjVtxycHABP&#13;&#10;pz15z1NAF6ymKMNhzj8OT9fz49jXe6ZfEgAsAAT1x1//AFV5jEwBTnrgnrj6H8frXRWF2UKljwD6&#13;&#10;+v8AXp/jQB7VY3SkDBJGR+GB0/z9D0NdXbToeR0H+fb8K8p0q/JAwePf8wfzPT19q7q0uUwOSST3&#13;&#10;HYdDn9eKAOxWRWAJ6/X8vp1p6glg2SMj0zk9MZ/pWfDKDtXoT7dMdumDVxD8uQAAevP8vQ980AOK&#13;&#10;k52jGMH8P680ZCDpwOeR07VIdx+7k8fofb2/xpqqpbg5B98/lQAiggqpPt1557f16f40qgNjb1J/&#13;&#10;yM0pVSuD1x0z27flzSKy8kd+v86AGHO0Edef6fTH/wCqpCCFLE5HXjHHp/kULjgdOfy9BnpTgpP3&#13;&#10;hkd+e2O35ZoAjIJwBwPTJ/nznj/HvUMmNpVjklT79BVk469D/PP+cVDPyhY88Hgnj8efSgD8bf2q&#13;&#10;EibxfaIzZJtZWHQZy/8A+vjHWvh3V1XzAExnA74x+n/1q+4v2qmVfFloznJa2l4A6MH6Z+hHWvh7&#13;&#10;VG8w7lGNvXA/r3oAp6agaZGHZhu57E4449v89K9ZZSbFVhPHmsQfUjt07DnFeU2YG9C3CoVI+uev&#13;&#10;pXvWl2El1bRpsLBZOcngj9cf5xQBz8VhcAea42hV9CMnrj2GOa6PRtOEz+ZjKquccc+mOP1/nXZz&#13;&#10;6U/kxq6ZBUcd/ofar+k6Z5QV1UKo9OenqePTNAHnXiK0UqVHUZHHA/x9vz7V6X8Fbd4dYt1B8wte&#13;&#10;qDt65Kc88/57VheILDgkAEP06ggjoSff1rqPhOsi6jApByt5GSfcJj8u/wDWgD6r02cgjjAJz1PB&#13;&#10;z+f+favUNGvfu4OT17c+3/6u/wCdeNWMoAHOSSM4x1BrutJuz8qA455+v0oA940y7Upwd33cH8eD&#13;&#10;yfb8+K9GsZsgfN94/wAvX0x7/wD168Q0e8yiqRkcf/W6/SvTtMuGwPnIB+v4jr39qAO8QnoSTjnO&#13;&#10;c/gSKk9eTkdO/wCv1/z0zQtZmdQWHJ/T27/571fBVsHGcfrQBJtAJB4I9Cfy9v1+lKQcZPQ/565B&#13;&#10;+n4004A3YPGP8inHuw6Y4x2/XNADQilic45x068/5xSYCrnqOe/XH5Z7dPSpD0wv1z6/T0puAzBQ&#13;&#10;eBxt6fh+XSgBOScjgnscj3/rQWPHbP48+n+fxpAw6nnPX8OP1pnovYdB+HpQBBM22MtjHf8AIe2e&#13;&#10;9fjz+1tqDy+ILOHO7EUznoeXYAZJx6Yx/Ov191BttnMzcLHGxJ9OOef8/hX4r/tN3yzeNdrAkpAq&#13;&#10;+2Wyfx9c/wCQAfHuptmUdBgfj07+tJZqXQAjgfzJyeOf89aL6ffNgcMCT9M+h96t2SjfGh++7BgB&#13;&#10;+XPufagD0nSraYWrlAAo2n69uPfH/wCvtVzUJ2MIgBBzkkDuSCBk8Dpwf8Ks2jOtquSQSQMAYwo7&#13;&#10;VFfxAQ4AOSerdBxxyfzH/wCugDmEjMjFnOeGPsMdB79uB2/Okt7KNHaWQlsRnjgjJ44Psf8A63NX&#13;&#10;rVBLIVCkgZzxjGce/P8AjWtaW4e7iRhhXkVSeMkFhg57A47HrQB+gnwiaO38P7IVOItOtLZ26Ydn&#13;&#10;EjA9OSetfRPh+b5V5yTj/I/XjvXzl4Fja30eVnGGMscfzdfkXjA7Dt+te3eH7ltqAnJGQce3/wCv&#13;&#10;+dAHu2lz5A3jGfw/DAzz25P+NddbOTENpOMH8B/9bNebaTOzDrkHHGAPf1/p1rvrKTdEydCDjp6d&#13;&#10;MUAaY3EBgMk+2BSnLct0PH1/z9P8KFC44GBn09Ow/CgYPzdwec47/wD66AAjaxyen65pMhiFYehz&#13;&#10;ycY5H+TT854xwMj/ADj1NMY9F5bPT/6/5UAJwvTgA560MAPvYA9c9O/+fzp6smD6f5/yO9LgMS2O&#13;&#10;OO3+fwoAZ1LE/XOOuB+h9s/n3CM5zkDIP+T/AJ6U/BKjqD/9fvzz3pBwDg9/zzQBA/GeMfQ8/wA/&#13;&#10;zrLuoWKHIzjOO+Tjtj17HOK3WVslcEdP/rc/zqpNGCjdyMf/AK8/5GPqaAPNNSteGXHT+vtjH1xX&#13;&#10;j/jGIwWc8mcAK2OnAOe44Ix1PbIwO9fQWpW4cDjnk+nfg5/Ovnf4sMLTQpyzY3AjIHXAOOe3uO9A&#13;&#10;H5R/Fm6STxNeFTny+PwHOPfjjP8Ak+CXUxJ+fnBJ6evoK9L8UXTXmq3Vz1SSRyT7A4/yO1eY3IVm&#13;&#10;G3nP06/4UAdr8ONPbUvE1mijIEgJzgDAxn/Pev1b8MwQab4agtV+eTYD06jHJ64x9Pwr86fgboz3&#13;&#10;usmVRgp0buCT/kAfjX6YQWgiskSEfuxGi9Bn5cenr/KgBdOVpnLIu0H19uBn8ef85rorayP2oK53&#13;&#10;kY9RjI/Hk/ypvh+Dy4mcjcxY59f8j2rqtL0xriZ3fBDc8n+90A+nfvQBjX+hfamhtpnGJ2Hy+4Oe&#13;&#10;D2OBj2r3jwHY/ZNI8z+KZnJyCOASFP0wOpA9q4m400wX1s4GI0V8N/tbeMeuetes6JG9vplvAw5C&#13;&#10;KOOgzyT+tAGmqtnAGR/P2+v1xQu7eF6jHB/n/npSsMerEd8Z+n60uCuduQR26dsdP5/0oARSNpO7&#13;&#10;J6/gO3v7UoIzt/x/n/j6VIBwV6AZ/D6/X3owSfTHp0oATkAlun+e3emZyRg89MEe59e/0P41OF+U&#13;&#10;nGCf8ntVfABI6jP55569OvWgCrcfMpzyBk/T2rlNTUFMlsj364x07cH+hrsJ15IJwePx/wDrfpXM&#13;&#10;X6HY3GSMjJ9D9PpQB5PryZBOMYzj/wCt06V4l4hTO8AY24/wGB17fh7817prgJLDGc855Pv7D868&#13;&#10;a16NgXwfT889KAPFr9QrMM4JHPrjHX27Y6/hUMLksMng5PTP4Yqzqqt5zsOdhI/wNZltIVwGGSMn&#13;&#10;I7en0zx0oA9L0FhuCMcE8dP/AK/T+uK9p0KYuFJ5J9en4+teD6JIC+D1Htjj6e+cD8q9p0OUhRtJ&#13;&#10;4bvx9Men4UAe1aVKHI3cEkemeOcf5xXG/F3Xl0nwwQXwQpY89gDz6c5ycnNdBpk+3B6nOT3xgdP/&#13;&#10;AK1fIn7UHjRoNLktYnwXJjXHU56n6DoPfpQB+b/i/U3v9SuZy2TK7HI6gE8jJ68+v/168xnYuxxz&#13;&#10;/PgV0uq3GWLgHBHOffrn+dc3GPMfHTPb8efpQB9c/sleCLrxF8QrIeVuRJFZuMjGc/p/9av6gfB9&#13;&#10;imieHLSyVNuEGfXp68Z/zivxi/4J+/DtpZf7dukA+7tJAHXqR/Q/41+z63sYlS2jOSoC/gOOvrQB&#13;&#10;0stwVhEj8Dvzg/lXLq0uoXLOv+qj5xk9frS6td7UCZyPr+lM06UJEWXgYOf64FAGd4m1FrO0ITAi&#13;&#10;ICsMcj8c/wCea+cdTleW+kZjuO7jv1/PAx+FemePNTBZY4wzZPzY7cZryF5M5YDg5I59foO/NAFd&#13;&#10;hwec/wCf888YrKvBlSScgcn371qkZQBThB7c/wCeKzr4ZQ84HP8A+rmgDzjWx8h5wD/Xocf/AFu9&#13;&#10;eM68mSR1Pfjv349v5cV7VrS4VsjjGMj6c5Pc+x9a8e10AE8ZB9z054H40AeMa8CAADnB79friuGZ&#13;&#10;lMiv2HoOmMjr2Nd7rjgAxqufXPtxkjP4flXAuCrnngnjPP0/xoA67RCgZVAJOfTt2Jz9a9k0AkOM&#13;&#10;HnkHr2/x7814lor4wFJycfgT1r2rQm+ZCGyQPyx6/wCcUAeyaX8wB5wfUcDuf19K9AsWI2jqAMjP&#13;&#10;PHrzz+lee6QVwoPUjnpxg9P6CvQLLCkHoBwMgY/z2oA3FLBcbsEDpjoPx/8A105QT8zcHt/+uhVO&#13;&#10;BtBAAH0z/Tr/ACpwRuMknHA6ZH0Pb2oAUfLhs559uOOv+f6075shieefT8O/+NMBG8LjAB9Oc/4e&#13;&#10;vrT0IxwcfSgCLJPIPb26DGfXqP8AOaFB9c4Ofr79qkGTjb37Ht2wKj68EkcDHJwPT8OKABgCTtOA&#13;&#10;Md+OvX6H1/lXnHj/AF6LRdAmmdsFlI6+3rz+deiO2xSxzgdCfb1H+ea+Ev2pfiD/AGZpc9lby7ZW&#13;&#10;yoUe464/DpQB+e3xZ8SnxP4mvbpH3IjHb8x5xnkevfn9MV4RezBnKqchf1J69a29Xu5JGkZjnfnJ&#13;&#10;/D1/XP19q5Y5kfPX86AN7w5pMur6jBZxAkyNjOM/pX9Lf7HXw2s/BHw9tpDFtldQ5JGDkgEnHFfi&#13;&#10;h+yp8OJPFHi+yvJ4d0UUgPTjGCeOvTHXpX9Evh4xaHolvplsoBOAOncentQB61pxNzOWHQZx9P8A&#13;&#10;PSuqSUA7Bzj8TXIaXJ5UAzwTj1/Wuvso1ERkbnPOaAM3xLfw2Gku8r/wk8+mM+3+fSvg/X9U/tfW&#13;&#10;J7tT8rMQuT2B7/0PNe8/GTxZ5ETWMLYMnyj2zxyB7f0r5kt23cqeD7nnB7/h+dAG8mQp4JBz1P8A&#13;&#10;9YevH+FWFBPzA9PToMDsc8/5GaihUjjOCOp9ORnP+NWdqKDwCB6c8dx/9egB+FEhVjgZ7dM4zx+V&#13;&#10;MKjAyckY46/X39+lIevXJ7+/pk+3FNPzcngHn9D1FABxncPwHpz3/wA/lzSbeQPqD0wOc569/wBK&#13;&#10;Rd2Rk9umCfrgEfz+tAzjPTv0x70AREcjAwePwGOQO3/16BlsbuSMdwD+P+RT1BHReB6Dv/8Ar/lQ&#13;&#10;cjJ9P6ev+FACDjPcE8fn3NQyfKpbuMH1zz68CpwMA7T0/r26frVW4TILsSScnHH+c80Aclqj7QSp&#13;&#10;Iz2z+XOfXjv2rzLWZOWVfpgkf555/wAmvRdWfaGXPAz2/L8+a8q1hmIJA6H/ADgUAcZeyFpC4yCe&#13;&#10;x57cdP61ilkyrYxjv6/j7dqtXhySXPy5xjHrwPXGcVlqVZi3bJyOnTvQB0FivIABxzj3+vt616Xo&#13;&#10;6dMcYx1P5/WvN9LBDjPIb/PP6c/zr1XSkGxWHHT9Pf8Az6UAddB5caMxOAOv04/PHtXx7+0D8So7&#13;&#10;G3m0+2kwSDhc9j1796+jPGXiKDQtIldjg7SRwO3f24r8nvib4sm1/WbmV23xA8ZOPXnr+HHagDzH&#13;&#10;WdSaV5bmYnLcn1z7Hqc15pNK0shJrU1K7MjsqjCrxj6U/QdIuNX1GCygQu0rAcc4JP8AkUAe2/Aj&#13;&#10;4cXXi7X4JmizBG3Oe/t0P+euK/a7wj4PtfCugoQm2RUGe3bkf5//AF+K/st/ByPQdEtrma32z4DE&#13;&#10;gDv6nqB16V9ia7pUn2Y2qrky8AY/HkUAeAjTLnxJroUIfKQ+nOPw47de1VvG9udOtU0u2T5pW8tV&#13;&#10;7t9B1/zxX09oPhSDRtPaeRFJZWbJxkcc/lXht7aNr/iQT8EI2yPqQHz976AH15xQB0HgSwTQNERs&#13;&#10;ZNsMKWPLSt948dcdq1pGZ2LsMk/qf6+9TyGKFUtYzlIhtGR1z1OfU96gGSQMd8kZxjHrxQBGy4A2&#13;&#10;kAZ4ODyfb+lMbJBMnGST6nn8v096nYEdDk8D1z+B49z71Cd2RnkHI9OO+P5UAQuPlC45HYnP5n8j&#13;&#10;WXeyKIyuMA9sc8/jz+B/wrUl3D5sDBGMH+efb/61c9qEmAc4yM/7PIHQ/wCFAHLahJzuIG444z1r&#13;&#10;lp3Ysx4IyCM8cDoMf/X/AKVpX8pZ9h4GBXOzy8nccE4P4d/yzQBZjZud/Gefwx2/D/69atv1BAyd&#13;&#10;3b8j34rAjb5zg4zyRj+ldBpyrIwwCQOOAcdPz6UAdXp6vheckZyCemTx/n/9dddaRkDaSec+3Pfn&#13;&#10;p9M9KwtOg+72HJ/HPH9Ov866mJNqrgdCPxPPf/D6GgCVVAAA+8AP/wBf+T71CylcZHOCcn9D/wDq&#13;&#10;q5txjjaSMdvx/wD1VTkyBgnjJ7Y7ZzjpQBX9DjGfx6+wzS4AyQMD19s56f5705l7HgfTp/hTuMEn&#13;&#10;jaeTz256fjQBFlumcn2wPbpTyo2lu3bHTt/X/PFKCeD19sH/AD/+qhwScoAc9vTH+c/SgCPghFAx&#13;&#10;tz3z07j/AOv+dMwSeOBk+/69/wCdPy3rk59u3v6560gbPOM5x+I9v/r+tAEbFVHIxjI68n6+v5V4&#13;&#10;98T/ABtB4e0+XdIA+098Z5yD7cn+mK7/AMS67Do1hLcyNswpI49uMe/9a/MT41/EyfW9Tawt3LqN&#13;&#10;wJzwMdvpz+dAHmPjbxLc+J9YkupHJiBbbz/PsOw+teT63qQhUxpwWwD05Htjjr+vNaF1qAEYViHK&#13;&#10;g/Nnpjr+def3s73Mu7PHJ9sn09KAI4Ibi/u1hVSzyttHGc+n+fzr9qv2Ev2atqweKtbtjk4YblHP&#13;&#10;p1HT3r4j/ZF+BuofEHxbb6hewZtUddpYcEdc1/Sd8NfCFl4R0S20u0QDygF4x3H04oA9S0TTYdPt&#13;&#10;Ut4FwF447DFdAAFAx04/zz/n2qGCPy4sAZJ/n/jQ8hiVnlICrz/OgChql9FYWrXEzYAHc4+tfHXj&#13;&#10;fxI2u6myxt+4jOB7n1P6846eleifFDxrvdtMsiQXB3H0HbgevpXgG9m5GeefbpQBVdC3zcj25yB6&#13;&#10;n69P/rVm3XI55A6cH0H1/E/lWnIpwSTj8OencfT9axrxjz2B46e2aAMGdgMjbx+fHTA4/wAaosrb&#13;&#10;fmHPI7+vXH+PPSrUigsCoznn1JxUO0gls9M/X2H0/SgCFweGxx+B6dvr+HX8KCWYYxnA9jgk9PwH&#13;&#10;+ealO4ZwWIz6fr7VGQ2QhOSeOnByePr1oAaAx+Ve349D/np+lOA3fLyT/j0z/TvjNG3nAGAMDnoO&#13;&#10;+QPT/PFLsL4Axg8469s5/n/SgCIryecEdffjt27/AM6NobLA8j6YHqfp79qcVYYK8Dv7c85/z60n&#13;&#10;bG3A/kf89aAFKjdgnAPJx6n09/UUzZnBHAHt6j3/AB/T0qQcLkKdoA+706/mc1GylfvYOP6Y49aA&#13;&#10;K07KoLZwR1zjr/8AW+v51ztwWYnPY9OmP0/lWrdtjKAcj2+nasNgzMVPr25wM8YPX36UAS2duGcM&#13;&#10;cj/61ej6NaEBTt4B+gH168/h+tcrpFo0u0KMkde+fb36V6Zpsa7A7Yx2+vXjnpjpQBrWkKopOcAe&#13;&#10;3rzz2/zxXQQKCflGfbGPrWfAuMbTj9ASCPrWzDHjnIbPPTg8f57UATYAX8hx/IfSsjUbgBHCng+/&#13;&#10;H+cen4VqysxQkcn6en+ea5DVLny9zZ69j1xgdfp1oA5LUroMSx6DJ7cnpiuWlJZm9Dk59ueDx/n3&#13;&#10;rXvXJwFPA/T3/pWK+WztGAPfGMf4emaAI+/TpjHtgde1VZZlhRmztAGeuASeevvU8xKKWYgDH+cf&#13;&#10;/W/OvCfil8RrPw7p9wqSKJNrfnj37Z7UAcv8XvihbaFYTQQSAOqnpgYOfTJx7Z/PoK/N7xL4hn1e&#13;&#10;+lvLxy3Pc5OPXn9cVteNvGF34ivprmeRthyRycj06dv8ivHNR1AyEqvTkZ9z17Y/zxQBUv70yylQ&#13;&#10;eh+n4df1qjZWk15OkEKl3cgD8T0pIopLmVY413E/ifTpiv0C/Zc/Zt1Pxjqlvquo22LZXVhuUnGP&#13;&#10;XPT0AoA6r9l79my91eWDWtTgJyQVBB4HUk9Bn/8AWOlfrFaeErLwjoYgiRY/KUA8deMAAnH516d4&#13;&#10;M8Aab4R0mK2t4lQIo6D0HNc74ykVkeNWARBknt3z/KgD5g8Y3KxyPd3HJwcL649OevHGO+a4fw14&#13;&#10;duNVv11a6AUElkVhwgHO7Ga6fVEude1QYT9wGwi88kdz7Y5J+tbx8qyt/scDbifvsCQMjkDjtzwK&#13;&#10;AJ9T1DMC2FkcQR5Of7xPVj0zz/8ArrkZ5CjEkHH48jsOCener8j7Vyx6YP49cfQ+v+FYty28nB6d&#13;&#10;B6fn+X0oAqyTeY5YDgnHcEAZHH1/Gt3QrH7RKnVuT64+orKs7aWZwoyOnI+nXP1yef1r1zw7pezD&#13;&#10;EbQecYGPTj+VAHSaPYCGGPK8kepzx0/+v9K663i+VQOp9OffkHpVW2hYKhx0B4/n/k962Y04ORkc&#13;&#10;8e3pQBJEgXr+fpz1qR87evTPP+P+c+1SKNqcAZGf5YyelUby4Ea7m6f/AFvTr0oAxNbuhHGR64HG&#13;&#10;e/p2/wD1mvHdYvnlY4OR1/xOR+ddV4i1Hz2ZVJTbke3tznt0rzyRg8hGenb69fT/AD6UAVmyAVJO&#13;&#10;foOp9/f+dMZQAdoOR298frjj/wCtTwgy3HIx9Rk4/wAmoplcKFHA98849P8AP0oAYwBXJAAGR+X0&#13;&#10;pOmQvAPofX/PFKiOE+ccj05Ge/8A+qnfMB8uRjI7ce9AEajcd68gnjPT346545FISvBxgjA54785&#13;&#10;pQp5wcDJxkenqPof508EgfMMgcZ/njtQBD5bIBkZJ6c5PT/9X+eaaxy5U9B6c+3/AOupim0jAwB3&#13;&#10;xz0zilZTkkDIH+c/SgCqECktnOPY88dM/wCe1OG1kODk9Ppnp6/p/KpCBkEkkcg9Oc984JpMBmBz&#13;&#10;kc8/4f5/nQBE3AHBA5x+HqPb/HNIV3AbgRjqePqcD+X9OKfgkYIwTgE9c8ZpMnA444B4z7Z/+tQB&#13;&#10;CysxyTnHpjB5/wA5+o/BHAGGBwCDluBx7j+tTbcjAPHXPbHf+Q+lQySKy8n9f5/n6UAVJ32dSR+u&#13;&#10;Rz+P+eted+KfFVlokEkszgMoPfmpvGXjDT/D9s8sr7SM9/Tt2/wr88/ih8Tp9eu5oYSfJ5HbP+R3&#13;&#10;/IUAXviX8UJtXuJYI5fkHvnAx0+tfNGq+IJZi6IflJ6+vt7VT1PUpLiYsGbH/wBasBiXJJoARpGk&#13;&#10;ZmPU9q63wr4Y1HxPqMWm6fE0skpxwucd+aXwp4Q1bxVqUOn6bC0rysF4Bxzjn2r91/2Pf2O4dBsb&#13;&#10;PxF4igVrh8Nhh27Z496AKH7In7HdvoNpB4i8R22blwGAYE4zzycfpX6kwaJb2FglnbRhEUAYA/8A&#13;&#10;rV12l6NaaZaJbW6gKoH5f/Wq21sqKZZDtRefoB1/SgDlINMtrdjdXHAXnnoK+avi/wDE2K0Euj6S&#13;&#10;2bh8qxXpGv8AIk/55rsPi78T4dEhfS9MfdcuCq4ONoPcnP5V8QXtxc3tzJPdO0juSzEj7xz6+3eg&#13;&#10;ClPJLKSZSQxJ4yT97r/n3qmQxHy8k++eD154/SrZ5JHOO/YHuP8A61QYyAwHOQTj17n2oAiYEEnG&#13;&#10;MZ/D8/8APakIznv/AD5+vFWWjX70Yxye3HWmKpydowfyz+Hp+NAEBLYyw6j6fj/+uhOCSQSPr39/&#13;&#10;x6VLhcBSMAjj6j6UwjHP3if1/lzQBFzhgxJBHtj/APXx0pnAwQNoGF6/5649/wDCydhBBG8Ht6d/&#13;&#10;0qHYTjBCnv8Aj2P58/1oAbyTvJwT79cfTnHrUvbdjGT37Ht+J6f40ic45yR644zSnDdBnB4HAz64&#13;&#10;/HrQB//V9Ls9RyeDg8cZ7e3vnHH+R0NveHdsBB/Dnpx2598V5fDcujbsgYAxx7ZH5+vWt60vQpUA&#13;&#10;4Of5np169P8A9VAHp0F3jIzkDGR/Qn6+1aaXG5suMjp2/wDrY9Of/rV59a37N988H29f0+n41vQX&#13;&#10;ZIHOQ3H+PrQB1ivuHyZIPr2+pB/nmpVIyAOduPc89+KyI7rG0ew+pyc/lzzmrqSK2BncM8D0z1A9&#13;&#10;vSgC0CPu46/n9ccUEvgDJz6H0/rTRgAr0P1zn6etGNo4PXHUdu+KAHEAgc9W+vPTv6dgP0rzv4ia&#13;&#10;ImtaDcQMAxVSfrn1zzx7+1einYADjH4k/n9O4NZ99CJ4HgwfnGPUD2+nr/8AWoA/n/8Ail4d/sHX&#13;&#10;7m02MBG7fk3Q4PJ9O+fzrxiOYRyDjC9PcDvzX6EftUeB3sNRbU1jwj5TIGDkdD/j+NfnrfKY5SpG&#13;&#10;MH8fxP4cfnQBbu2Ei74wQCv4AD+fXr9a5u4BD5HX3/P8K34ZVlRU28D8uv69ao30IAO3qCfpzQBj&#13;&#10;9+hFWYG547H8Px/l+tVMYJH9akjzvznj/PagDdKCeHleTjcf6da9O+FWtnwz4rt7nI2Hbn6k9j/j&#13;&#10;16V5rbKphPzYz27dehH+fWo7S6e0vkmU8qwPp0oA/os+GniBNa8PW06nJCAcHkeuT/hXqKkE8HPH&#13;&#10;5/if8+xr4P8A2UvHo1TRoLKaXLBQvHPI7j+or7tUZUN6gH2PHcf56UATjodpzjr75/l+tWopHjI2&#13;&#10;nr/j6f0/LmqYwW+XBz3x79f8adzuHt7jrjNAHV2Wok4LcD64/Pj9K6WG4Vv/ANZ/T8PxFeaJIyMS&#13;&#10;hx/nj/PrW9Y3xjIXHJPr+Y//AF98UAdsVDKARyfbp3PrVB4epYYA7en06ClhullUZbPGfb9Kn2o4&#13;&#10;xnqP/wBfSgDBuLZcEAYPTtx3rAvLI7mYDHvj+v0/Ku3mhLZxySO2Rms6a1DAhhyM/l1FAHnd3Z7l&#13;&#10;dfu5yfTH0x/n2rl77TdwIOeQCc+3r9fTP+FemXFqckEZJ/p/nvXP3NoHXZ0z+Y685oA8Y1PRXKlg&#13;&#10;uefTk+vf3/wrw34haA15pMsZHIUj8CDkn1/D6V9bXun7kORk9vqORnp19M15t4o0Jbq0mUD7wPGe&#13;&#10;cY9KAPxF8e6UdP1ee1IOELD5sg+3/wCr2715BfL+93dScn3B9/6V9d/Hrwy2l61JMQB52Wz2yvX9&#13;&#10;OfXrXyRfJsZtowBjp2654/woAy1OOOwwc/SnzkKoUHL859vSq+SOn+fWo2zkdx70ARyKAD3JquDg&#13;&#10;1Ylb5SuMVVoAuKR1z/n9K+j/ANnfxT/YnjC2jLhBIcHJHPTBzkH8a+ak9+h4rqfC+pnR9atdROf3&#13;&#10;LhuMAnnkUAf0r+D9UXVtBtLrdncnXOe3449u9dXuxkY54PUY4zXzl+zx4sh8ReDLZkOSAOuMjgf5&#13;&#10;96+iyMYA4z06dTnnPNAEzAseNxzxnjJ9j/hxTdqhmxzx7d+fzx/+qkVx1xnH+fxwac2RkgdevTr7&#13;&#10;+nagBV9c5K/Qg8dD0/GhSQc4OBxnHH50DdkDGSMdsduPajAGdoyBj9f84xmgBcLx2PPXAzx17n/P&#13;&#10;Sk2E/JjJA56cf579cU4sRjAwOCcf54/D+tM+Ujnv255yRj/P4UAC8jcBj1469/T+XNOzuY84x+P+&#13;&#10;fw/woVAW2nBx9OmP8g0KF55znj/PX8Mdu9ADlfZnjoOhAOc9vz7dq1ra5IIUkDpxyPy/z+lYrDcA&#13;&#10;oGOOOfz6VOjMmGB45oA7JJhLgZ556etcV8SNMXUPDFxGy5246jt0P4dq17e6249ffufXr0q1qyLe&#13;&#10;6PdWw4Lo2PwBwRz1Pr+NAH84nxK0WTRdavbNE2CC4kj6fwg559h6968FulUXDg44OOTk5+vFfa37&#13;&#10;SHhyWy8b6qAoVJyJgMc5YfMSPb/PWvjbV4fLuAM5I53Dv6//AFvbmgChZY8056r8w7cA9B9a1ZNN&#13;&#10;TzXZiSOo6Z688ViwYWZATkE4x7Yrt4rDDQTsm1mG07jwc9vbH8qAMu705I4kfGQMYY+h7Y49u9Wt&#13;&#10;JQ7SrDj+noBWtNaK9uJM5ABODk4PTn29DUVhbvG5iK5K9u4A9Dz9aAKk1qN5LEAA46ZPbHoffPSv&#13;&#10;sP8AZb1o6drosx9zzI2U5568+35V8vGx+fe8eVyMk9u/+H+TXr/wdvhpXiqLccM+3vgHB4I/r39u&#13;&#10;tAH7TWV2doHQH5uc9CPof89a6a2nV0Ck/MpPfgH+VeR+H9US9soJ0OQ6Ln6kDr+PpXc2VyCUYng/&#13;&#10;TOPU/XNAHaKQ2BjP4ngkfTnrUgA2lccHjsazILkEDrnp+X/6vyrTRgTz2+g4+lADyxX5TwD6+h/H&#13;&#10;/PWnM5Ynjk59v89+1RsM/d5A9s4z0/8A100HsgwB+fTjmgCQndnH4e2DyCcf54+tBXdyWGOO/bt6&#13;&#10;+n+HFM+UJuztA/yf6f4VIOAMnJ9Pp1/woATBJLHOCTg9M+/b0x9acW6qwwOvp7e5pCuRu7kEdccm&#13;&#10;jAH8WF69P5UAMUBnJAByPT9Pp/nrQ5LZZSPw9Py/HjHXtSgc5boc+3PWkJyo4zjv/n64oA/Oz9sO&#13;&#10;w22YnA5iugQf+uqkEnA46fz61+WuuW+4tg4z1AA4I9//AK1fsF+1zYLL4bvLlwWEIgk44OAxUjP0&#13;&#10;/wA9q/JLXbdTvT7m1mxnrj1P1/rQB5eykSkd1OOfrxnH1rWkRli3qmNxGeCTyOf5VmzYErsBtA57&#13;&#10;8/T3rROXi3bcgYJ6j2/KgCBTn92owRyT0JHX+lR7iCOcYJH0Hqf8Kj3hiSBkkg8Dr7Y7fWgkMwB4&#13;&#10;AxyOenWgDs9A1Z7IebGuZBznqG9unJ/L19ceu+E9Vlk1yzkWMIssqkFieAzEMB6enIzXz7DeNaMH&#13;&#10;iGGBB49uhx/PNdf4a8R3CX8RJBbKkjPdTwR785xQB+wHg8eboEOOilhjH3cdP59vfjpV+6iaMlcH&#13;&#10;J9c9PT8qyPhXcLqfhhXHJBU5/wB9fUd/Wutv7ZI3OB8p9s/T/wCvQBy7E5Krzzxz1x9ePx//AFVd&#13;&#10;tZj0BAAI455/zioZlO5UxzznHfFQrv8A4uCM444HH+TmgDuNMvvLI565HUEkgdD6j8q9E069XCjq&#13;&#10;Seh4x+Pr/X1rxi1nI4zj8Rn/ADzzXdaZe5K7uM9+PQ0AewWU+Qq84/HkHv7dcf8A6q6GN96njgfl&#13;&#10;6dwa8+sLkMoOcjvz+f1/+uK660mQDkYJ7ZwPfigDaGR2xjn/ADnj2pcksVxgdDjkdc/5xUatkDIA&#13;&#10;5z+nXv8ApTmBztOWx/n8aAFJA+6Cucc+v+T2x+tITz6n8R/P9KCMjoQP6+/4dOKFDYPGfp2/zigB&#13;&#10;ckA9MD19s/TpSsvy9eTnjP8AhSNgABjgDOP8f8+9KMHkcEf48df50ADFjgEgE/nwOx5J9h/+qoZT&#13;&#10;wecEg+n+f1/rUhOIxxjHv69zxTHPocj6Z57H6UAfjn+1ZGx8WWJ7i3kI5P8Az06f5H8q+EtV3qw3&#13;&#10;dDn8Oc8/U9c196ftWjb4qtMDJNvIMD1EnXOc9+K+DNSmRpdrDI4PQdPagCtYgl1A/hK88dOvf8v8&#13;&#10;ivrDwlZiSxLdCJBjkf3c47cfTmvlyz8pmU7cfMM8gnHbOff2/pX1j4RkA0fzMZ3qpGOpwuPbH+FA&#13;&#10;HXNbrgDGSABnHyjOfy5/H6Uv2dIIwkowDyeB36/ljj/9dTW5cqZJiEO3bjqPbA7/AFqO43SIV+6W&#13;&#10;G3H1Oc0AcnqjeZGTMuATu24JYfN8uMdOOcnoK6/4dxhdVjVhx9uX07J1PPJJI/8A1Vy0rxGfex3i&#13;&#10;UsueP4cYz+POPavQvh6nl3dtPMcuL1M9cAFewPpnnigD062l2qepwRx1x/nArpbG7CMMgkkDPUdP&#13;&#10;X/P58Vyu0xyfKPusB16eo6VetpwThj06d8c9u3pxQB7NpN6ofGT1B44Pt69sV6rpF4CFUcD8vp+l&#13;&#10;eBaRe4K4P6+mM5//AF16lpN6coT1PHfGD/I/560Ae2adOGAU5yep9+nT/IrpI5M4IIBGe/p3ycV5&#13;&#10;zp90cDacDGT3+n4129pcCRemDyOe/wBKANDOcbRz6Y79vTr9etPxhvlPHH+f6fzppABIPPA9uvsP&#13;&#10;1pzEPlcc9ef8/h9aAABgDk59+AB0/wDr/wBewpWIyd3JPTvjsf6/0pGB3c8k/r3oB2/7Q9/TH/16&#13;&#10;AFOMHBzjHbj6f5/PFNIQnkcZ7fXkAf0zTueCeADnn9CeKbySFzyAR1559DQBgeIZfK0e+foRC/tj&#13;&#10;I7/5/wDr/hj+0HefaviDqKxkFIyqZ5JAUDoP1r9vPF80cHh+93EgPGV465bgV+EnxkuRqPjjV7uK&#13;&#10;LANwyAL1O0dhnv8AyH1oA8BmUiRu6j2rd0yImdFXI5GOP1zn8/61gSjE5DcbWxjOcc9q6nR4/NuY&#13;&#10;UY4J9fc8f/q/KgD17S4ImijR+u7GG4yB6/y/Km64g2FUTYGy3IJAPHr6f/qrS0WzWSKBmUkqrHIz&#13;&#10;97OAcf4/Wq+ufvbj96Dgqqtx1Pcj8P1+tAGFaxLbxOwwHIH4E9MD6D/J4rW0Cze71GBZDhHkDMxx&#13;&#10;gAnj09s+/SofLDQ7mXAbB7Dntz/nrW74agebWbFNvAkT5e3yncTjA/8A19aAPs7QDbQ6PEInMjSX&#13;&#10;Uo3HuFAHBPXB/D8K9M0S5BAK9TnPAOf89Oorx3T45odHsPMwPMaZ8eh3Y/HpxXe6NcgYQsAG6e/q&#13;&#10;D7HpQB9BaNdMRl/lz+XHQ5z+Qr1HS5w8Q544HtkD35x/n0z4Votwu/g8AZ69PX/9deqaTefw5yB2&#13;&#10;+g/lQB6AGDLwMjn8Oen8qcpzk9B0+nFU4pNwDg8DGff0FWQpAAxz6d+P88UATLkdeSOO3TP+eRUb&#13;&#10;DKjA6/Tp15/z/wDWdu5wy9PTt/8Aq/CnAcg+v6/WgCLJJIIII/X0pxZenTHrz3/zx7/jQQc5PU8/&#13;&#10;596eq5Iyfr+P4/56UANUr/FwPx/T1pwbKk4xjHqP6f57d6TaQBkY/wA/5/zxSDphVIOO/b1/w/rQ&#13;&#10;AvJ+7xn/ADxUMoHPYjj/AOsRx9aecFgBn5sdhxx/nimSLlSuDj9cH2/D+dAGPdRbuo5GeM/05x3/&#13;&#10;AMa+Pf2k786b4duWQYMcbNx6sMDBOD1/w75r7In6E5HPt1/+uPWvzt/a91wR6ZcWLNzJJHGAAegO&#13;&#10;SMA+xyf06UAfmPrEgKlP4ixyO3HJ46/XPWuRaI7gvcZ+nXoa6C8lDTk9AT0Pb6/yrGjR55BsGW5/&#13;&#10;TFAH2Z+zZoKXUZnZCWeUZwc5VADgD39a+5Lg+UoiYBACG5/QYx+nvmvBf2btDXTPD8E7RgsUaRmK&#13;&#10;84bGB/8Ar969+uIVe48xzyxG44/HP9B7UAbOlRL5W5TkkA5/HpkmvSvCtsWAn8oybeM9VHB98dBx&#13;&#10;n2riIbOZbZII87iQOuc4HIA617t4R0iSyt9xXlhnnORk8nHQcf4UAc3e2FxNezG8JkJ2eVzwm4/p&#13;&#10;7j8vWvRYFG0KDz+Poe3+FZN9EguIlwWJYsd2f4Rj09+h+ta1sy7QFIAY9frwM0AXOCTxnt9fXI6j&#13;&#10;6U1W4GevH4ccYHv/AI+tS4Pyrjp/n/8AVUCnKhVOM4zx/nPGKAH5UAcZ6fn/AJ6U9cYKgE+v+Pc9&#13;&#10;f6+9NIBxxnP05/8ArilJJJ9SD93v6/40APbI3ccjvj19TkY9uKryD5iuAc9ff8v89an5KnjAPXvn&#13;&#10;FQEKASB39zke9AEUpBPQkjPp+gPb25rn9QyImP58DP8AXHr061vsejY9j7+/uRjNY94uUK45579Q&#13;&#10;PTj8TQB5VrsTbGY8dx9P8OteLa9ncygYI69vrn6H/PavdtYj2+YMAk//AK+c8V4p4gBBIYkAc8HI&#13;&#10;9sD/ADn8aAPCtc++R0ByOvc+nP6muZinMZ5HGMce5zjt0z2rrPEERLYXbzn8P8//AF64UffPUk+n&#13;&#10;P0/HmgD0fRZyjZIPJHfjnp+H1579q9q0GUyFVwQePw/TpxXz5ok5BA/DkdOufwr27w3MAq89cHGe&#13;&#10;OO34Dj0oA9oS5S3tJJ3OUjU/jx69Tz0H5V+YH7RPiiS+182akbLcc46HJOCcen6flX394t1qPTfD&#13;&#10;7zO23ILE54Cr979O3avyH8e63Jq+s3l3vz5sshz0+XdwO/rkUAea30jyZcrgk9Pp/Q+n/wBatDwx&#13;&#10;YPqOqxQKuTuH4f5/z6ViTbmcg9v85r3z4EeGTq3ia33IHBZeME9T1J/z/gAfs1+zNNb+BvB8EZO1&#13;&#10;hGrZ6HcQAAR+vH9K+2/COsHVI0uVbAAzyPXHIFfGGk2D6XoVvYxIRvcAHHZR1zX054Nuhb6SjZIG&#13;&#10;zjt+H4eooA9G1TUVMqKG4yPxI7H/AOvWpDfw2WntLcPsCgnOenf29K8nbV47vUREOQnU9Pxz+H/1&#13;&#10;qq+I9b8yGO2TCiUjOemxepI9T7UAVfEOqDULhmB4JJP49vfiuUbJBPUdc+1SRyiTDghlfJBxj25H&#13;&#10;6Um0nhjjP5j2oArjIySQcDnJ4AI6Y7f5FUbn7p3DJ7kZweO3+H41oMj4GByPz47A/nkVRuAFBySR&#13;&#10;/PI6D296APPtZCAPgE56e/Xt0xmvF/EIOXbHJGB+P5/57V7bqxLK24Yznnjp6dOcZrxjxCrSJKe3&#13;&#10;145OKAPEteyd2Djt6dffH/6uK8/uMeYQpBzntyM8j/63Neh68n39p53ADP1/yK88lBWYlRwSfw/X&#13;&#10;igDpdEO1weuSDwenTOfz/Gva9BcfIpGOeh69Ow/wOK8T0Rsspxhun1yf/wBXSvZ/D0i/LxgHnoP5&#13;&#10;e/bNAHs+klWAXvgce3v9B/ga9B0xjnawII56jPse/wDh/KvONII2hj0AHpxn+lelWa4wpIIBGBjG&#13;&#10;fx/DpQB0CtgDA4HrjgH/ADj/ACaldtrYHfv0A/l+nFQICy4HPBz7Z+n6VKp3KWzk5788dPy7jNAA&#13;&#10;XXeTyB0xnGfTA9DimLwOnTtzStkZyeMZPHX0J/8A1dqMc47j9f8APb0oAU8rnqc5PuuPfpSICWA7&#13;&#10;n1P06df8aCDncBg8f/WI4pud2Omee3Gff9KAOY8UaqmlaVPcu+CE4zxj8a/GL9oDxuPEPieSMSEp&#13;&#10;E20g9zn8Ogr9F/2i/HMWg6DNChO8Ajjn5u2P8ivxp8SX8l1dy3MrfPKd3XnPYfXvQBzWpXIYlDwR&#13;&#10;0/z+X+eaj0exfULtLZFJLkAemff/APXVGYlmLE9f5969x+Bvg2XxF4gjbbuCMu1SOvPAPagD9Vv2&#13;&#10;OPh3DoOjR6vPF+8Uhcf7PUnP5jjP86/QyzmS61IoTiOJyV/nXhHw7sbfwv4ZtkxgsgwAMEnv6HOe&#13;&#10;tesaJNLl3bgu2ARxjPU47UAe66ZcGVwinIXHfrXY6xqkVhpjSZwAp9eB3rzrw0hVVmyST/TvmuE+&#13;&#10;MXi2bTNGKb9gfICj17c0AeA+M/EY1/xDLKgPlRnA/wAST9P8e1ULFAQAw49hnv8AXrXGaYwlJaU8&#13;&#10;nn3znn/Oa7ixzwWBIHHrkfyye9AG4gYAJjpjuQMHnr/L369M1OCSpyACf1/z9agj3L05Yen+e+f0&#13;&#10;qfG1/lBYemf19O3OaAF+o+YZA7Zx3zTCMZ446egHHHFOwBnIIA98ceh6/Q0bck5HHf3/APr+9ADG&#13;&#10;UdAMg+5HfPHv/kCkC4Zd3Az1xz3zTyu/AzknjnjHt+GaQqQcZyBjP59cf4UARNj7uMEjp1pASee5&#13;&#10;9eO3OB/OpArZ2tyRnv26+namBTxxuz0z349fwoAGHyls4yff1xg8VUutqo3XIweDj/8AXVzIAxnn&#13;&#10;gnv78euTWVfZEZReSx64P5470AcTrEhRWXoD09P8+h7/AK15LqkxLMCQSc9+nXn+Vela2wKHK5I9&#13;&#10;/bHSvJNVky5Xvn+X5d+KAOWuXbhm6DnP6gGqULfOOmeT9PrxS3LBn+8B2wBwMf54NNhUjkng8npk&#13;&#10;854H86AOt0hQzFsY7fUdvz9Px4r0+xZYbczudgC9z04/n1PGa840dGyvHHIwef6Yp/jrxRB4b0OV&#13;&#10;pH2Psxx69s0AfO37QfxFkVZLC3lZS33sdgSf8nPSvz81i/yXbDEk88jkgf8A6+P8a734geKZtd1i&#13;&#10;4vJXzGdwUdvvHB/z2zXjNzKZnYk8fX070AVDueTHUk/zr7Y/ZU+EV74p8QQ6lLDlI3G0kHA6ew5r&#13;&#10;5Z8GeFrrxLrdvplspZ5WXAB/zmv6JP2XPgkfB/hm3luY1EgUdV746gY9qAPdvCPg+HQtGigVOURf&#13;&#10;Q4wO5Ga17XQTqOoI5B2xE9QOD7f/AF69Dnsdq7EGc8cfzro9K0RbK1M8owcfT9aAPF/HiJpujvZw&#13;&#10;43ygpn0yMHoOw7f/AKq8A02G2s4WngQfvF2xn+Z6cZ9a9Z+Jd8t5eCNTk7mRVHocbj7Af/qrzBtu&#13;&#10;0xqAFQAL16A0AMIbccHBH1z0/U9/6UijHXqO2fQdx/n+tPP3ePlHXGPUf/X5poPIyeOOvoef8/j3&#13;&#10;oARlJ+U5JOc9P1/rULddzHBBxz/SpSMAADIHfjB9PzpmcqG649c9P5Z9aAKcrbeo4CkZ/nj0/lXH&#13;&#10;apKCH+blu/XOOn/1/Wuqumx97k8/j/nmuD1SbIYdPmPbr/nHr/KgDkNQlcFlJDH37/T071gbi3U5&#13;&#10;yTx/I5qzezOS+Ccj8ufSs1VAB7jPUd/XHXj/AD3oA2LfDN0yR+X1PTH5V1mmxqGXAwePxHUn/Djj&#13;&#10;v2rmLYNxk5xj/DNd1pURcfKMZ+vPT9PWgDstOjOAwOM8kfUfn+VdGkZAHUe3HX8ePbp71l6dGVAP&#13;&#10;rjrzx3H4dcVuBMD5Wxg/5/KgCuysuVDHn36c8dx+tUnB5AAAHrgDgfh7H+tWpOfkGQQT+Q7ZP6VX&#13;&#10;BJKZ5xnp3+vP1NAEJGOWOduO+ce//wCrtTGI28njgZzgYJ6/0qRcKwySMH16inMMAcYPHTOc9cfn&#13;&#10;1/OgCFsEjafr7896cRztJwc9MDPfoPzxzzRtwSO45z6jt7UxV2kjJxkdenPcd+uOKAGEFwMANn2z&#13;&#10;9CBVG8u1tYDNIQAvJPpj1+nbv/Or7jy13OcdzyfT09T2r56+MPxAh0HSpo43AbDY6Dtj8aAPDvj5&#13;&#10;8UzDGdOs3yxyOuFx3x6d84/rXwHqeoNcObqc5d8knPU+n0ro/FWt3Ou6q95cSbgN23PPHXj07V5n&#13;&#10;rN+sZCKORk9e3bH40AZl/qJlYoBgjgY7Drn/ABrsfhz4F1Tx3rkGmWMTOJHAJUZxk4x/X6V5/YWV&#13;&#10;3ql6lrbrvlc9h6+v41+yn7FXwMl0u2HiHVoPnO0oGGOSRk4/QHPp70Afb/7MXwasfht4athJEouH&#13;&#10;VST6cd/z54/wr7o0joJGHNeUaVgpDbRDCRY9q9W0keYAqjAPf60AdfAQy7j069e1eZ/ELxfbaLp7&#13;&#10;qjAtyMDqW7ADvzXZ63rEGj2UkshwQPbiviDxn4mfxFq5fOYI2IUHuckE/jnigDOubyfUbuS7nPzy&#13;&#10;Nk9fwx/h+tRbduBjGenPX2zTYAQuSOg79vY9/wDJqwTgn5cAegweuP8AP0oAzpRjqcED8s+n09a5&#13;&#10;y9kyxXt06dyc/h7mt67YhMADI/p371zFw4JK4zg+nf1wKAM9uu5DjnGePT/OPfmmH5R94AnjOCB+&#13;&#10;B5/oKsEkZJwRzxxgdMDioW2gYYdeOenTnJ+v1oARhwVJ5PsTn3Pp9aaqHOHORkccfn+nGB61NxjO&#13;&#10;cYzxnk//AK/rUeCBsUYJz0PQdeM5xQAmMj5j1Bx3HXqMf4UhyHBPBx0wcj+mBil6gtj1+nHt+Zob&#13;&#10;kjaeGA7/AIdTQBFwQSRjIPvz/hz7/SjB5IGD/P14/wA+lOGQOTyvHvg9TSbSc44HABzznpwPz/Cg&#13;&#10;BjDqrcg8YH8u34/zqrcMAcB8D6n/AA/z+tW2YEk5yR+GSPf/AD0rFvJQucHAI9fbqP8APagDMupG&#13;&#10;kYqTkcdAPy9fxqKGMl9oGck9R378c/5+tNZt7Zc5J6fXvj/PNbGmQeY42rz2H07A/l3oA6bSYOEX&#13;&#10;b05+v4fy59feu+sYtqggcnHHTA/z/wDrzWFp9sAql+T1OPzH+H866y1jAA3HgY4Ge4yKANO2UHav&#13;&#10;I4H+fbj/APVWuowCc42469z2/p/9eqduozheRx+J+vtirzPhSCMHnjPP5j2oAy7yTZGSep44HPOP&#13;&#10;WvPdTuCwYKRye/GPXHX8uTn8h1mp3QK8NgH+769/8a881CTez8gk9OOue36H09aAMWdg3B4zz6/z&#13;&#10;qs4C5LHb+PHfoalkO1ycjDc4+nb15/xrgPGHi2y0Cyknnl5GW/OgDnviB43tPDmnytJKAVBPXHPb&#13;&#10;/P5+lfmX8QfiBc+J9QnkZyYi2evB444/qP8A61dB8WPiZdeI76eCEkRKece2enWvm3UtUYRlUPJx&#13;&#10;05GOx9qAINYvyWKxnAK9j26dfxrmQDI20ck+5/z+FKWluZAOWY59/wDOK+l/gP8ABDW/iH4htoIo&#13;&#10;C0TOuTtPIJ5A49xk+nNAHYfs2/s/6z8Qdft7mW2Z7UMvbr68+nt+PXFf0Q/Cf4S6b4J0aC0ghCsi&#13;&#10;gt6Z9vpWR8BvgTpvgDQ7eJIlEoUbmA5PHABI7c819MTRLbQlE6fT+RoA4TWQsKNEhxwf8j6f5xXy&#13;&#10;74+1SOXzLOI4RCPM45LHoFxnOe/Fe9+OtZg0+3liD/vWU55+6PU/Wvj/AFfUzczmdQQnOB3GTyxz&#13;&#10;1JFAGTM4hUqgCu2RkdADzgenfOeT+lZ0hPLAEA9c98e9SlnOWIxkA4x156fhVO4kRF+bkgY9z9MU&#13;&#10;AZ984G7A47f/AF/Y/wD1/riljKxVeR/j+Y4/+vUt04dto6/lVzTrR7idQvOcHB9/X/PFAHSeHdMl&#13;&#10;mkz6fr+H5DJr2XT7JkVW7j6jOcf59u1YHh/TPIRWxux747nk/wBK7+2g2gL3H+fx9s0ATQxbcAd8&#13;&#10;/wD6yB3rSjiO4nGBnvkH+n50RxkYBGAP8+3pzU4GxBjgAA9B260AVpZMA5HH/wCrH+fSuL1vUDFG&#13;&#10;V3Yx1z0x7dfw710l/ciJGOclf8/54ryDXL1GY85PIz2NAHPalcGSRgCCTk/XH+f8msZixJwNpHoD&#13;&#10;jPP4/h/+qp5ZfMOQcjpnsc8//WqBkLZwMk/z7nv/AJNABxkqR1Pv65xz26f/AFqYV2AfUfUY9fY0&#13;&#10;/cqn5eSD3/X/AD701tpbg8fX1/DvQBC4Ix2x+Ofw9+cf/qpm4q4ctjBPI6j07d/8mn7R5mG5HH6H&#13;&#10;p/j6UiRgfN0A5xwfxoAcqccj2645/wA9MfmeKaAeTnBHbH4n/PrTxjrkDGOwP4Z/z3pgAKjafXp+&#13;&#10;nv8AT60ALjcCclSPw4wen+fxxxURDEdM4x9T68VOSq544BAP8/8AP86YwHLdAenagCEkjg8Y9vbg&#13;&#10;/wA/8mk4PGcfnkZ+lShQcleDjJ/kfT/9VGCoCtyDz0/XP44oAhH8O1Tjn8OT9Mgd6QgMoGckfTmn&#13;&#10;bSUxjJ6HoPwP+f1o4T5iPmU5I7A9P5ev0oAYxG0Nk8f5AHbj/D1rzzxl4rtdBs5GZ8uB9MDHX9Ks&#13;&#10;+MPF2n+HbGWeeQBtvGexPOAPbrivzp+Kfxen127khtmKxLxknH1P9eaAKfxO+Jd7rl3KgciMkgY7&#13;&#10;Z6fz6Dp6mvmvU9Qed9mcj19PU/40uparJcSMVZgSc9ecjn/Irni3mHnvj160AL8z9DnOenf8K7Pw&#13;&#10;j4N1Xxbq0WmaZE0jyMq8D1OMmjwd4N1jxbqMOn6XAZHlYDOCQMn2ya/fD9jv9jm18LWNr4i8QwBr&#13;&#10;k/MAwPHPB57UAUv2Q/2Orfw7a23iHxDbB5iAwDA9cDnj+tfrLpWj22m2yW8CBFQAcfToOtXNN0qD&#13;&#10;TbdLe3QKsYwAox09vwq82UBc8AcnnFAFcxpGCW4A557Zr52+K/xTttAtZLGxkElwwIVR2x1Y9Pyz&#13;&#10;mtf4ofFCz8PWv2O2bfO6naB7DOTntz+NfBWtaxc6veS31y2+WUliSfXn8B7UAZmr6nc6rcy3V5IX&#13;&#10;lk5Yn8wPb8sVjyOpJOfTgZ7d/wAv8mp3yrZU9uBx6d/8+vNRSFSQAMYxj2+uKAIySTjtnvgdM/TP&#13;&#10;9Kj2kDpyD+fH9elPYnJGc5yO3TPPWlIYAkAg/wA/agBmOBtOQO46e/5Y/Ko3XPOeT/8AX6f4H+dS&#13;&#10;MoXgPnJI6/p260wknPHHoCRyTnP+fagCJkYnCnpzjkc+g/z2pwU8quScYGefp/k05SM5zwD+I7Gg&#13;&#10;jJ/ukcD/APVk0AIwDFivGQD/AFwPrUZUbWHJzz0H+ecY6e9GQQSc4OOnfHr69e9NXkHccluPTAoA&#13;&#10;e/C7wMH/AD0xx+H+FBBI3cDBx/n8DThkhucjOfUZ7j0+vFIOAMHk+vPTr0oA/9br7vTmi468k/l0&#13;&#10;/wA9u9Zqlo2+YYA+nQdxxXrt1pwcMp5A4Oeh/wA+1cTe6WwDFQAOehIHcD/P+SAY1rcFc7jj/Pp7&#13;&#10;/wCetdFZairABzgD1P4e3+Fck8EsMowMD1559D7VJDOYmHHHAP59/wDA0AeoWlzwG4HHOCD79j78&#13;&#10;1rQ3G4gA9D19B3z25H6/r5vaXw24Y4I/n75P5+vWukt775B83GCO/QHnHvQB3EE0bR4Y7SSeOOP8&#13;&#10;/h+PSrIIc7V55/LPXB7e3WuYt7hTgb8Yz79P8/WtqGdWUK7YHTHbt2/kRQBoh2wcDI49Ovpj+dRb&#13;&#10;Bn/P4+1O3cbsccHHt/X/ABpxbIPy4Hr0/wA/SgD5W/aP8FJrfhe5nKb5Y1LL0Byo59ev1/rX4ua9&#13;&#10;poiuZY3GAG+nI7/0z3r+h/xhpg1XQ7q0YZDKSPy/Ovw/+NPhU+HfFF5bMcpuLKR6Ht0xnP8A9egD&#13;&#10;5vR1SUryQenv6f8A66s3BBUnoAM8DJP1/DOKguxtmyq4H0Pr6/yxUsJjdhuwmevf8vy/WgDn5Fw2&#13;&#10;Og+n4e1CA7gF7/rn860NRjRXDx8A8fl/j1qnGmSMdTz/AI0AbVpGChxzjn2Bz371BOAMRqMgegzk&#13;&#10;H3+v+cirNtG4IAH4Z4Pv6+39K15bBjblwM4AI9O2cf19qAPpr9lbxuugeI7e1u5cROeM8ge2O/HT&#13;&#10;H61+2WkXsd9YwXSfMrqD69ev4n8fwr+cfwFfy6L4itZ3+XbIADx7HntzX7v/AAW8RprXhq1ffuYK&#13;&#10;Pcg4zj+v/wBagD3EgYLdAQPXjPp/PtSZIB4AHXk/p/n9aASTyMEjPX36fjTgCGBBxj+uMc9e1AD+&#13;&#10;Dyp6fl05/wATT0kwx4x15H0x3/l6daZkgbWPJ68Z96cGK4UjJGPXjoSMcfr1oA3LS9dW2g8Hr+f+&#13;&#10;eR+VdPbXSPhQcj/I/wA/h3rz9JcAHHIB/nWnBdleAcAZ7+vHH8/TpQB6ApyAUHP+e5qGWLeCx+90&#13;&#10;9fr2/wA96z7G8WQANWqCCo3HBPPf0659P/rUAY09mp4AyDxjHX8eawJ7QdGHUHtz7fT6127R5HAx&#13;&#10;9f0rMuIMtnGAe3+f50AefXNo+SwA4yBnpj/Hjv8ApXKahYrMG3deRjnqffv+GPavTLu2AJDLkDjO&#13;&#10;D/OuavLfbllxgdvf3oA/Mv8Aam8HSRWov0iLFH7YGNwGPrznmvzE1aBQ7bQARnJPGB7da/dn48+F&#13;&#10;zrHhqWONAS6OOMYBXkds+v4V+JXi3Tvsd7JuTHLZHQjB5B9//wBdAHl0y/PxwPrnvUbKOc8496mu&#13;&#10;V2yEDj+VNVCw2jqePb2oApSZJ59v0qA+3SrjKoTnk/Tp9arOpXrQAqccdCasqTwevT/Of0qopweu&#13;&#10;KsxHPOOlAH65fsP+MVuNKi0mRsMhMeD7DjjPfp2zX6ZKFIBHJGR6j8+nFfg3+yZ4vOh+MUsQxBkY&#13;&#10;OvpkfU1+6+mXcd5YwXUROyRQ2Ofrz9O9AGiykZLHn0+nbsaUAAFQSpH49ff6dP8AOUVgDjHXqSOv&#13;&#10;PGetKCQCCcHj357/AFOev8+KAHbQuAw9+T6D0pCMkZJIPv8Ajkcfn+lK23aAB1z7DHrSE5JAGScY&#13;&#10;HYY9v8+lADVBztzz+I6/WngH0zjt69zx1/p2oRuRkYGf0/ShVyOmSM9v0waAGK2Ogx1x/wDW/wAK&#13;&#10;ULuzg4PTp9cZ5/z+PDcZYBB146e+cf59akIwN2OAAT+GRz6UAIeNxxk8n1B6emfWmgAEKDznjnH/&#13;&#10;AOv/AOt2oOPTI/Xr3o3Yxgk4PbuMf1oAnSRhwMknPQ//AK60orgbWXOR04we/wD+r/PTHLYztwB6&#13;&#10;Ypxfb94Zx/n/AD6UAflv+1t4bA8QW17EmQ/mRMeckqSR7dP09q/NXXbNhJuVSAgKng8f59uBX7Gf&#13;&#10;tZ6PJNpU92BlYpEmyP8AbXbwfXJFfkX4teaK6kRVKg5Pr16jn0+lAHnqyFHDKclTnr7fyr0DR0V7&#13;&#10;IyyDJiP1H4/Xt+NedMuMgcE16t4PYXVsbeNN5KAN6fKec4oA6kaer2x2phtvPTnPQEfr/Ks3StOR&#13;&#10;bwonzHPHX0x0/wA9sdK72w0t7i13IwYZ2g9gR2IPY+tQadpot9UjTA+U+tAEGpaPcQxhtm0N94Z5&#13;&#10;Kn09fpmm+GvLsNcsZlfBSVc9BkHuT/OvV9b04TaZG33UOAx989v8cevSvJzbC3c4G142OGPfHv8A&#13;&#10;pk0AfqL8PtYFz4fs+csihOuPz69vX1r1/Tr8cEHnP4Edjn+n/wBevkn4Pao1xohQscqFPbHK9vQV&#13;&#10;9C6ZfGPAPf8AAce/tQB7Fa3QYAoMZB78/wCen610EEowc9/4eTj2z29K82sL7ccBuD0x2/8A1HtX&#13;&#10;X2d1uA2tx79PwoA6kNu6H9emev8AjSlcg7T97kDHr6HiqsUwbaAcg5Pv16Gp0bIz1469PwNADwFA&#13;&#10;4ABHb3x61J0Hp7/0HP8Ahim45G7nHPp0P+e/8qkVcoSeTn6fT88UAMwWPHJOOcAn/wCt/k0uMZzx&#13;&#10;jI9sfp+VKwGAAO/T/PQ0w8jdnIPHGOPXmgBXIJyB0/w/+tz78UwgkdRz79OTgk8/54qds444BH6e&#13;&#10;/wDKomAOCvIP+SPz6/SgD5Z/aa05rvwdfgDO+0ccZPKHPGPT/PpX436xDvjuWlzliG/2h9c9v88V&#13;&#10;+53xusmvvDEsIGA0c6ZPH3k4A6/57V+IWsFU8xAMZGPUHHH64/OgDxG/G2ZiD1wfc571eRi1pg4U&#13;&#10;Mm3rzkHiodV/123PK5/H0/z9KktAJYQjcjkcDOT2A/KgClCnORx9enbvz+n8qjw/mdeRx+Pf8Kn3&#13;&#10;iNSoGM4PfOOhA/zmoTvZgegJ9OPc0ASyoqhcMcnPT0+v+cd+ajtH8uZCMn6cZOe/NTSggI2ckAbs&#13;&#10;nqTn8apxuFcNjIH+eaAP2j/ZtuhfeDRgbjJFHIff5cY6/lXs+p2ykHI5+o+gIx2/I+tfOn7IF8L3&#13;&#10;wvbQg8vbhcHnOw9O3Ht1Ga+sr+y3BsgD6dgT/nmgDyO7hIYlhjA4xnnP6cH0rKdduMfX6fh+tdhq&#13;&#10;kG0kKvAJ98kZ6+3+etcrcQqh2jgjPt1oAhilKuM85zjv/nt/Kujsb0B/mOcevfPoOT/npXKP0ABz&#13;&#10;0yPXHfj05/wq5bz+Ww2cD73Un8TQB7Fpl2GC/NnOc8e3b1x+fpXe6fc7l3ZxkfmeuDn0rxLTL5lI&#13;&#10;QHnj6Dv/AC7V6Npl+Qg3HPvnrQB6ZbygrtHBAGM/p9Tj2q8uMgjsfT+tcxZ3YKgA9MY56HHauhhk&#13;&#10;yOeT+FAFsjGBjI9jj8/8KZnI5GR9M/j/AJ/SnqxZeuP5/Q4+mRmmYB685yM9fx/pQA5dwYt2I9PT&#13;&#10;/P8AnpS4yAcg9eP1/wD1U0DqRwfUe3+FODAAsB+ZIx9Px560AP2nAzyRz+XX1yKgYDkZxnp7cflU&#13;&#10;m4hckH0+nPT8+n9aY5BUgdevFAH44/tXxmPxDYFclzDMPwWTjJ6D2zxjOa+DL/5WLMMH69Pr+f09&#13;&#10;6+//ANrZWTxFY4GCI5x3/vjGT29/rz2r4C1BF3MwHIPfP+TQBHpuWuE4IUkZJz0Bz/n0r7A8Fsk2&#13;&#10;lhABlQGU9C24enGR69q+RdNjj3l5GyOOeueuePevqHwFPbrp25mJOxcdc4PofXFAHpcVxl9jjOe4&#13;&#10;zg8fTr6//qNZ+oTrHEZDj5RnPPB9unT6fpWfFdr5xRuDhTjqeT0/LGazPEdykNoZJMDIK4OcjPag&#13;&#10;CpbSrLMreYWIP3uq9Ccgdc5zzXqfgOL7RNFFGWCGWNgF7lsnOe348/08F0S6M7KsZ8oFcbm6n0x/&#13;&#10;X2r3/wCGl1bLLCY1wY5I26dQMDrxnHv+VAHpcsJTOD8xz36knJ/Ac/8A1qjido8LjJz0zgexx/Tm&#13;&#10;ui1G12cAY/8ArH9OK5mQFHyck+nX27etAHU6dd+WxZSQB37Yxx0xnP8A9avStGvtxQZx+fT/AD0/&#13;&#10;mK8YtJWXAPTnH58jPt26D+dd1pN2UxkkDjr1H+T/AJ6UAfQGlXe9QTnB5PbJI6fr3r0ayuC2EJ68&#13;&#10;8HGK8M0W9J2sRkHjpnpyf/rfSvUNLu2wu3B/Pv60AejqxPfA984qQYBPvjP5dM8Y/D8az7ScMq4O&#13;&#10;COOnb/8AVWiOFYHkdOxHvQA/AYHJAx09wfyx9M0jAMB6fzyPT2//AF+tNJ42tjt+H0/zn86Afnzn&#13;&#10;pQAdMEnj+fT/AD+NMbqQDuJ7c9e369KdswB6jPH19valztIOMknHp1xxj/PNAHnnxGlWHwzMRjJY&#13;&#10;dcklQc4/p3/w/CDx9eST65qEyniWeWTdwSMkjAx/TuK/cr4u3Udt4Tndzyqu2OxCIWwa/BXxXcGS&#13;&#10;5kcEIJN7Y7gE5H8+PxoA89itjNcEMcZY9e/P+T9a7rR7FY9RihYkFV3gDt7g/hXF2MwhlwpJLg4I&#13;&#10;/Ou40BJjeRl2z8vPHr/+rigD3mygihtUVeixrn24BPUE9f0rntUhM1yARtC89/x79P6DrXWQr5Vu&#13;&#10;jKGI2r79s/h05NQNbIZTLgEA9xn3IHpQBgvYhY080bVHPTpjof8AP510XgdIT4oskkLKkStKzKCc&#13;&#10;YUsAMdycDJ49e9UrpPMQN0JX5e2QT059PzFbng+JrXWZblW8pxA68cnbjGB6f40AfSE7LHY6PaiL&#13;&#10;yjBZq+d2dzSu77ic4yQRxWnpc6qybjtPTn3+v49K528Plywoi7PLgiU9+QmT/wDqq7aSEOHUYPX0&#13;&#10;GR70Ae26HdZGPTH69T6e3avWdHumKpngkDPTuOv59BXz/o14SQW4B47ev+ea9d0W7G1OhCgfh9KA&#13;&#10;PZ7CRXxg5I478jP+cd+tbigY54x+memen5nFcdpdww+XHb0/LP0/KutRgQSR1x70ATYyOMAHPf8A&#13;&#10;+t3pMY+7wDkde3rnnn1pMgHrxx+H4e9IMkj39M4/D6//AFqAHbc5Cjj6dB6e3uKFyMENjPtjg9//&#13;&#10;AK1KCMD1/wAmkzuww4znHXH0/SgBHXJ+v5fhS8ADuR7/AJen1pSFJyoxkD/9dN3ZPqf5/U0AIcnt&#13;&#10;gY46cn1wM/zprbmJY9B69Tn6U/PHAyR/L+lKQ3GTyD+uO3/16AM26YiJ5Dxt5x6+/P8AnHSvyO/a&#13;&#10;x1c3us2tqHyPMllbtwTsAJ9uo/Ov1l8QTJaaXcztyVjOPrzX4jftFaw1/wCObtC2Vt1SPHbPJPB/&#13;&#10;KgD5h1HCuRjLL97v+nXoc1Dotq11qEUKdS2O4HJ7j+ffFNvW3SFmIB7ZPb/61dd8ONPTU/EdrA4y&#13;&#10;C+T9Ae/fvQB+nvwjsBB4digJPQIwHQYAHPHSvTobZZ7pYYzvMRBPGBx6jjPuM46c1znhWL7D4dto&#13;&#10;0TYZP1yBzn+dei+G7RFzj5pZOeT0B6c+uM/pQB1fhrSppdRi+Xeqjd6Fc+nPOa+hbO0NvaoZl5OP&#13;&#10;wx146/h3IrjvBtlHNcbFG4HDMAOVUfdBPbPJNexX+ntFamSVghAxwfmOQfXn3NAHjOqXEKTfZ4Dx&#13;&#10;v57Yyent/n8blhKXG3HI/TI6f5H88VzOsz+Xrk8Kcgndxxg4HStvT3ZgFPHU845x/n/IoA6FSu3c&#13;&#10;OB9f8849qGHAZRgn8Rnr1HrTEO4YY5/z+P8AjUoB4ZQB9Ccj/P1oARQBggkfhweelIFzwDkfl7f5&#13;&#10;/GnLkLhOT344Pf8A/XRt3ZPoe/XJPA9sdvpQAmCCcAHHt39//wBX50hUlTgZB9f65+n+RTiMbmyc&#13;&#10;jntxzTiVHLdeOfp/npQBWZTyCeRxjHb+v8qx70KF2joM/lW4ykblzjH8ye/8qyb1AYwqjcD29aAP&#13;&#10;MtcTKs5BJA9Mg8Y9hXiuvJ97cMdgOOn1r3PWkLKdo4OfU4x1/OvGPESuVfGBjn3oA8G18RgkkZOO&#13;&#10;TjHfnP8AnpXmbsElI6Dp26D8vp/+uvUvEUYyec88e2fT/PWvLLzhjzgHBHt6EZ/lQB02jEcbWxk5&#13;&#10;9Tx0PPY/yr23QW+VOQOh4yeMfrnj2rwXR5Asm/PAPTp9MDnivZtDuE8svk/J16c45yR06UAcl8cv&#13;&#10;Ek1l4euoo3IzH5YIxxk8gep5/wD11+ZmpybpSznJJzyP8+p6/jX1h8d/Esl5dpp6NnOWbsp3ev4e&#13;&#10;vvXyBqLkyOGGSCeef06Z/wD1UAUYYmlcIBjcT+p5r9Gf2TfB0Q1K2vJY8qoMxB7ovb8K+AvDVhLf&#13;&#10;anFFEMliAOMg59vpX68/AzRIvDuhJcsNz7UjBxgkDljigD6s1jU7e3itrS1QMkeOc5xu9fyr0DSb&#13;&#10;+RtNS2jOEAySOMcDPf8Az9a+XW8TC+8TCBmMhLgEAZ49foM49q96tb0/YBCDsAGSecHjigDsbO5V&#13;&#10;ZCznCZOSemewznoK4jWtXlvNTMMMnl+UfL2j7xLH5vz9u3XHSqWp64qxNFAMrEDnHcr94j1I9fWo&#13;&#10;/DUKz3P2lkyc+Z5jHLAnoM/TtQB3ka7IkQHO3CnoMYFSZ+UA56c9vw55+hpowcEH/wCv7j1oDYHz&#13;&#10;DBPOTxknHBoAaQp2+/Qn0PH/ANaqN1kKcHnjPT/6/FaDnGMjnn8OOvf/AD9az7gAKWPGM+5oA4DW&#13;&#10;cODzwAdp9x0xmvGdfBYPx8pHrj8z1r2nWlPks/OVHXgc9+3v/nFeP64pCv6npyP880AeI6+gO8hc&#13;&#10;E88H+debTbWkY45Y+nQ5zjHH5frXpXiEKu/dgdfqQe+Oteb3QIkYngZ/Mjv/AEoA3NGf5hjgZHrz&#13;&#10;+PTnsB+VezeHyF2Dcf8AD1wePSvEdHbMm/B2jp3P+eeK9u8P9U5/XHPvxQB7NoykBWX26deP89fX&#13;&#10;ivSLBsrgjPH9OQeucA15xo5+UBTzwOOfxzXo2nMQBg8/TsPb+X5UAdIgjxnOBz26ZPb6VKMAccAj&#13;&#10;169vwqOIZAZgBkfiOKnKtkYG7OSO+PqMUARgHJYDPpyeT6k46e9O6gszZLe3Gew/lUhBXdjGTj/J&#13;&#10;/wAPpUZIfPbJ7cd+9ADFHIw2M4GOcYxwfw9aztVvVsLKWd2wEBPPQn0PPf6VqHOevAzyeh/H8en9&#13;&#10;K8E+N3jOPw7oEiBgrEMevp0/rQB+ev7TvxEXUNSfTreXcMnIHb0OfqOa+Dru5MszY6Dp1/r0r0Px&#13;&#10;1rNxrWrT3su5vNYn5ucY7V5nMxzgcgccHP5UAS2ULXU6xKM7iM9fWv09/Zc+Hj2ciajIoUou/pwW&#13;&#10;IPXPT/OMV8JfCrw5LrHiGH93vRCCQeVPPav2D+Gunf2JosEG0I4ZdxGB8v8A+rjpQB7amrpstrBD&#13;&#10;8iD5sfy/P8e3vXpWl3xd0iH8HLegOeB2579OleBWmowNevsUks+Rx2B4/wDr+v0NexeHIbi6me6l&#13;&#10;G1GIwPXHWgD6W0q7Sy09ZXOcICeg6/59a+NPi74ofWvEg04SEx2vLDJ4J7Y/z9K+gfFnikeH/DjX&#13;&#10;TlVWGMszH1xwP8BivhSPUZ9Xv5dTuTua4ZmbOO578/lQB6Foy4y4GXAyePX+nXt9OK7uxjCgLjr9&#13;&#10;R/n361w+lxqFQ8F2HP0JP/1//wBVdzYgAfKcE4Hb8f8AP9KAN5EDqcn73P688duf8ipMc8c9ORz+&#13;&#10;lMVfl+U4PA+nsT+H+c1LtJzkAZ/x6UAI3AyTk+3BJ6k9/b/PFMIGTlcD/H37H2p204245H9M0nLZ&#13;&#10;wcE+3TjH0oAapwMdgfzIpR8wOeM4zn3Pf3qTbgkkEdOg7/59aXaOMjBz/Q0AQsoGSRnOT1x9R+nb&#13;&#10;8qgwQ2TyeexxVpgADt6nHTA7f1zx9Kg29m6Ht1xj/P8AjQAzBHT6fj+n145/nWRqBIDEc5/L9Op/&#13;&#10;H9K2GUEHBzjpzz24Hr/+viue1GReOg2nOeSRx3oA8+1Ugs5J46c9uuOg4yOnWvIdVKFwTjBJHU8/&#13;&#10;p0/+v0r1DWZcb8ckj6H6dv8APFeU6lIWmY5z+H59v5UAc1Mys4IJySffPp2xVi1iJI2r1/n3Hpx/&#13;&#10;KopGzgZPPTv0HarVgqs6rjgDP+e/BoA7DTfKt4fOfonY8fNx37Z/zjmvjf48+Oje3Muk2r4PKtjk&#13;&#10;f59/bivojx/4ph8PaFL82MKfXn/IPH86/NHxj4ga9vp7yV8mQnbg9AOccdfagDidau0LtEhznGe+&#13;&#10;CP8A9XP8jWFFG0rBVGSTgc9aZLL5kpfGMnP69K9U+FHga68a+KbSwiTerOu7tx+v1oA++P2HfgLL&#13;&#10;r2pp4k1K3LxoylSykYI79P8APFfvlomiQ2FrHbQoFSMDjHX39K+fv2bvhcngzwjaWscYXKAngDnt&#13;&#10;+n+NfXltaiNOmScetAGTZ6X5s4d1wi/lxUHi6/XTbBkiYKCO/YAV28UK28RZuK+bPip4hGx7VHbc&#13;&#10;7f8AjoPP9KAPCtdvTdXU0uMB2Oz1C8ZI4PX6en0rnMHAzznrgdecfp1xj/61uV2ld2B5JH/1ufaq&#13;&#10;7Ajk5456/jg+3rQA05AYng9e3qaTG35QMEdO/PXj2/SpNnHPAGOw7ds46UzJJ+bkH8uvp14oAQKB&#13;&#10;hRggYA6HOe3Hp/ntUTk8q5wTnHsAcH+ecVOec7jkg47H8+OgqBztBbpgY/meP89xQBiXr5jBB6Z9&#13;&#10;8+mR/Ig/WvN9ZmK7iMYOc/h1yOP8/nXdanIUB9APbGO5I7V5nrFz8xYcnnGQMZHQ46daAOQuZRkj&#13;&#10;rjn1yPX+f8vqQsrEEYI4H07Zx6c+v9KhkwZdnQDH+c+3+e9XLIDI3AgH3569h/8Aq/WgDesIhuHH&#13;&#10;AHPPv9K9B0uM9AOe2MY6dP5fr6VyNgo3jAyCfx7ZzivQdJTLDjaTkZPI/wA/1oA6+zjZR8oHH48f&#13;&#10;561oN23D2/Prz0yKjt4zsVRwBg9Mdf8APpU8ueVzjHH9R/n1oAzZyQDnHHPI6dOff/OarnIIXg4O&#13;&#10;MYJGep559v0qdsN1Gc9znv2/z2qModuSOfXnj3/P/wDX0oAjJPA6ZHp354/P0P8A9YOcjd1OMc/T&#13;&#10;px/+r8aeVfIIO4/nn3x6UzAJZQuSMdBjv0+vegBNoAwpwCAOvX07f/XqA9eB0PfA5HXnp9alwD94&#13;&#10;4GOMdDz/AIdaztRu47G3e4nIBQeuM89j6UAcl408TW2gaa80rhGwT15zj/8AX0r8ufi144uvEurT&#13;&#10;Q79yAnIDfpj/AD05r2r4+/FF5bg6dYSZJYr1HT2r4kur083Epy75zzjPuOv4f/qoAytUuhBEwJyP&#13;&#10;bjnp/L3rz24ma4myvXpwCfpzz/nmr+sX7zymNT8oyMD9PWuv+Gvgi88V63BGiEx7hwM85z0/kaAP&#13;&#10;oj9l/wCEUvinxJb313HmGIqzcYAXP0PJx9fbNfut4ZtbPwtokGn2KBXfAwOwGM/r179/evlr4FfD&#13;&#10;yy8C6CGlVRK0akkjqeT/AJzX0TpV+L65SRm+VPwHtn3NAHvmgO4GCcscZOMf5zXs+mSJZ2nnOQNo&#13;&#10;z6dfXmvGPCCG4KEn5R8x9MVqePfGkHh3SXCuDK4woB6k9/pQB558XfHE11cnSLSX5TzJg9ucDr37&#13;&#10;14vZoSRvJOfU9/f/APUM+1ZstzPqFzJdXALvK25j1+g/+tXQ2MI6k8r+XPp170Aaca7FA6Z9s+/0&#13;&#10;701srggZHrgflVkAlBkcfTIx3qtcMcEqOmcZoAwL75sjGfc+/QfnXOzAbwQcEZ/ln8M/z7Vr3kgZ&#13;&#10;zzkDHTP+T1rIY5JwcA/p/wDXz/X0xQBAwA5PUfr2wP8AClVTnk8Drkdvb8fx65p2MHJ6jHPf/PtT&#13;&#10;tgVjuGCcdsfiKAIwuOGPJPHHt/np+Xeo9oJJbp6evrnP19Pc+lWMAYYkkcHnjv0phXgZHB/L/Peg&#13;&#10;CDG0HuDz6E/T/OKac4HPqfr36H654/rzKVbGCeo/D8f/AK9MC7evU/n/APr6/WgBgPQAgkdF+nvQ&#13;&#10;QCOV6gfTPU//AFhTyAQSOQOeoOecilUA+wIB+vXHGOMe1AGfK2F54ByemOp549R1rn7uVmb5iQRn&#13;&#10;gfT369uP1rXvGKqxPIXOe+eO/t7Vz0jOWPUn+o//AF0ANjj8x/lPPXk5+gHHXvXbaVaDaB0Bwfrn&#13;&#10;19652wgLuOc5Ofb8e3T+VegWMAxtxnP+FAHRWMYXaFHAGOnt+NdBaxORz8vTuT19fwrMtIyAOOMe&#13;&#10;n8/rXR20YYjAGOPxx/h3oAuKmE45/DOfUHpVO4kEak9AMdfyxV134Izkdf6VzeoThQx6jjj+hoA5&#13;&#10;7VLrLZzg57cf/q/pXGTS8hWP49T16En+f8q19RmLvtJ9+Op9Bn0ritZ1aDTLd553yAM/TnOP8nrm&#13;&#10;gDH8Ta7baLau8zhSPm69v/rivzl+MHxRm1W8ktLSbKhsYXpjPOeev0ruPjH8VZL6eXTtPkJGGGSR&#13;&#10;jnjJOf8APFfGWpXoDyTSPvZyT06ng9aAMDU70Jly2XHOTz35GeSPw61wksz3DdOP1q1e3RuZCY+A&#13;&#10;eOvX6iuy8B+BNU8Y6xBYWURcyMueMjk9+PyoA6j4RfCvWPHuv21naQMyPjLdsE9D+v1/Ov6Ov2Yv&#13;&#10;2ctM8AaJa3VxbgXbopJYcr0wBxXmX7In7L9l4P0m01TVIAZiFIBAPPHJ98jv+Vfp5Z2UFlCkUShQ&#13;&#10;uOcdTigCrHAlvGI4xgAfkOO3tXJ+JNRh060eaV8YBx2/ziuu1C6js4mlkJAH9K+P/iv42eVptPtW&#13;&#10;IY8fL/CCP60AecePvFH9pXEsUDgqT8zdy3oPbvXlDAk7mOQeD357fSrDPkkk5IPT/EenPNQkHPBL&#13;&#10;N14/mc9qAK0jYByOB+H+c1hXspAK+n6H68Zzj+ta91IRnj9OpPXrn6/pXNTO5+9kk9cd/wD9X1oA&#13;&#10;hCMzgcYJx1z7DP58/X1r0Hw7pfmkApyec8/kf05zXOaPYvNMrY4H6dxx3+te1aHYiEIqjjj6ZA5o&#13;&#10;A3dPthHGEUYB69OMdCP610VuuccZzjpzx6VTgj2gKO+fXjH69exrVhiUHnr/AJ/rQBYhVQA+McDP&#13;&#10;OR/9aoriQRo2eRn3/XqasbiozjAz0HbH8q5/U70xIRnjn/OfSgDl9evQFKqcgj1Gf5/06evNeT3k&#13;&#10;pkd2DFg38ueo6c/56Guh1u+eZyFO4/07/TpXKytv+ZhnPP60AUwMjHQN69cE4xj9OKVsbW44GT79&#13;&#10;alwCR2z7YyeOvftjpS7Rg5OT+Y/D26cUAV2Oxs9x1JGMjHcdf89DUfAbaTycc9/qc9amZTg9SVzj&#13;&#10;sTzx+VRMhL7snGPT8s0AR5O4FQBnIPB6/TPYY9M9aUENg5zj+vNKEBw+SAT6e3OcUoyFznOO2OCa&#13;&#10;AI+ZASDyc9ce+e/P04/Q0Bct0yO2cDHsc/TjoasMpGMEkgHnHHbHP+f5UEHhRx7fl1Ge9AFYfKAA&#13;&#10;OcYz6Ajnn9efX2pwGQM9cdz6/Uc4z9adtIO0/wB79COwH+FKWCn5zke5/PHv/nNADWBJAPJOO3Bz&#13;&#10;9P8A9VMwoI5zzz/TPrSyOSdrcgdunfpj8Kj4HfOenboOlACO20Ak5xgdsdj6f5+lcH4t8XWXh2xe&#13;&#10;SeUAqD6f4mpPGHi6w8NWbyzyjOScZyc89PTGa/N/4u/Fe71+8ks7aUrEMqemBz2Gfx+tAFb4u/Fu&#13;&#10;5126kt4HJiG5eCeecYBP+cV8uXuoTXUvmMSSff8Ar3/z1p1/dm4kYsxO/nk+tZarvoARvmPTg13v&#13;&#10;gnwLq/jDUU0/TYDIZCBnBPWl8E+BdW8Y6tFpumwl2cgev3jjNfvl+yD+x9aeFtOtNd1+3Rp2AbBH&#13;&#10;Uj14oAqfshfsbWvhu1g1/wAR2oa4OGUNjj3PHfg9f0r9ZtK0e20q1jggUKqjtxjFSaZpttptssFu&#13;&#10;mxYwBgdOP/1VYmmYdTtX39P8igCdnHPGAMnn2/znFeJ/Ef4iWnh+zeGCQNKQQqjGSff05/wrS8de&#13;&#10;PbTRbR4433PggLnqT618L+LfEc+rXkksr7mc8nsP1/AUAc94k1y61i+lurt97v1J7d8Y9B29q46T&#13;&#10;5mIbn+nP+e/51YmIfG44HXr/AJ/OqjYYH5sAEAnjk+/r/TnmgCJyzA856c5/MdPamlW+5wT17dMf&#13;&#10;5FSqoYk4wf8AOM1G6rncpP5dT7Y/TigCMh8HIJI/TPbj/PPWnHDRg7cAEDPUj3xnv9aDtUHAyOuS&#13;&#10;OfepCcjaTkZz6e+B1/OgCttCrlSSD+H4Hr/nvTcHGT1PA6+vf0H0qxuyPQnvjgevucZ/nUTcjaRk&#13;&#10;enr0z/jmgCuwBYc4J9SMH2wfzpxUKRzkHnr6n0/GrBznCnI78frjHPXikJG4clePzwOenf3oAg8o&#13;&#10;c7eQe/XP4dfxoKbscEgHP/1+R+dTFeQvpj/P/wCumBVbJ9OOc8c8+nWgCAjGcLgcfh1/mf8APalC&#13;&#10;4Bz1GeT+Xvxg/wD1hUxBLZBAGT39RTME/LnHagD/1/qu5sgcnHI/T0BH+f6Vz91Yq2QByOOPrxjP&#13;&#10;X9a9IltWEhYdzk9OlYk9oWY9yD1x69KAPI73Sh8wI5Offn8v89feuQu9PeJ9wViM5yM4wex7cV7b&#13;&#10;PYk54yec+n/1v8+lc7c6csg2suADwPX/AD60AeVK0kXykcem0/h+VXob1k289O/8x3/zzW3qGkbv&#13;&#10;mxjBOP5Efh9f8a5WeGWEsduOfTgY7/4/1oA6+zv0DDL4/Hnp9c9v8it+3vemRjAPbp9TXmNvcuhH&#13;&#10;OQff8OevSuhtL8r35GBz09sUAelQXXAyQT1zkk/h9P8AINaIm+UHGc8Zxgn/APX3/wAK4S3vhhGz&#13;&#10;gHpx3B7966CG8BQAHOfX3/L8+tAG5MoljMbLwRj8xxn2+lfmd+1V4BZbkapDFld3zNjt2ziv0pS4&#13;&#10;3YwMH6jken+FeDfHjwuuv+FbjYm5jGwHHcdPXn1oA/DDWIEjklVfmYAjPPXPXmsCKbafLcHGfryP&#13;&#10;0r0nxRpX2G6nhfhlYjBAzweM57n+teWTN5VwSBg5/I96ANu4gSe1ZVU5xnPcnvnj/Pcd6wbO3aSU&#13;&#10;KcgjI/T8s+ldFprkv6lvccf/AK6SSyktL3nGHO7v/P8Az/SgB4tGjKM3Ugdumf8AP5V1tvD51qVj&#13;&#10;GRz7Z6Z9Ov8AnioFshcRCQcEDP0znv8AQjj+ddDp0BNuV6lM4JwDyOcfh7dPpQBwFzam2njli+bH&#13;&#10;zD14OM/5/nX6gfskeOHuI0025cr8g6AAHIGAef8APtxX533tgCnmEYAwB0459a9x+AviV/DviaHa&#13;&#10;cLK3PPfPAP4ZoA/byKRZVDKc9+vT+v41L32jpwMfTOa53w3qSappNvcoQQUXJGD0HXP0ro85wQcZ&#13;&#10;9v5fyoAASW46kgYx/P8A+tQpOO5zj/D/ACfrSAB8LkDH/wCvv+lKAMAjgH+fv+VACqWwF6kZ7Y9j&#13;&#10;n/8AXUq9ATjIyfX+fHbp/wDWqPkZbGBx1HHH+eKcmcDnnOee+B/+ugDSguTE4GcYHPrz+X+fSuos&#13;&#10;74EBSTwc/wCHOK4dG2deevb+X+fyq7BN5bfKce/pzwKAPSkcMobOR+HOP8KjlQMu7nJ+n5iucstQ&#13;&#10;KhQ2CTjv19R9f8jFb8MolUc8859z7D6//WoAzrqPKnIxyccHA571zt3aZyu3d6ZGe2M/TH4V2UqB&#13;&#10;snpj/CsuaLrk9c/pjn9aAPGfGej/AGzRriHYHKKWGe+OuMfz/nX4f/G7wyNH8XX1ky4jSQyJwB8s&#13;&#10;g4x279+K/oEvrPzA69Q42n39QfrX5D/tf+Eruz1iG/2fuzviwBjBTlT6dPWgD81tajjWZfKGQBzg&#13;&#10;Ef5/CsZT1B4z+Zre1aKZM7hnoc+oNc+OHH86AJJoBGC5IJPIx6VRlHGf8/5FaMsTmLzeoHH9eaz5&#13;&#10;ixGcYHagCqPpVuH0659qqdDU8LYOKAO/+Hmtv4f8V2OoISMSKO4/PFf0KfCHxAuu+EbS5zkqo78D&#13;&#10;juOOh6cZ/nX83McrQSJKuQUOfcEf561+1H7HPj7+2vDqWErZcR5/754P0/rQB965III5xwP8/h/h&#13;&#10;TgBncOT69P61Ar5CoTk//X71ZXByo4IHv2/z/KgBW/ukA8jn60iliOmCMZ9QemevuBn1pST2OAcd&#13;&#10;/wDOfzoUEoFHrj0ODz/nmgAXaGzxnp1549OP8/zM/LnkNj6np39PfB/KjcM4/wDrZPsPxox1G/JG&#13;&#10;fU56H3/CgA5xuxnPY5P8qGB9Cf8AD9MfjSKoAAJ9Bkjrj/69P2nHzDGPY9uv8qAIiDj5R0x0PamI&#13;&#10;rgE5xj2z/n8f/r1NjkZHI55Pr6+1J1b5TnBPbofYn+VACHjA5GMHPX8+3+elGCcAEc+2eDx9CKcF&#13;&#10;xyAcn8Sev0pcd+hH6e/v60AfO/7QOi/2p4UudiZLQOq/VcMOPY/n2r8TPHcJW6XI2ADZjnnuD3B/&#13;&#10;z61+/vxCtBd+HbkAbgnzHjPykFSP1GK/Dv4oaE1vrF7Z7ObaaTAzjC7j7Z6YxQB8zTJ85z1yfUfp&#13;&#10;XdeC7p45jFgFSV46HGeoPqM1yN9bPBKykd/6f5/StfwtOYNUTzBkEEY9c8gdKAPsbRrGKK3MZUu4&#13;&#10;ZvMDAEOpHX0yPrikj0WIXQlRSdhPBGDz/Ppn+lLYa1C1rHmEIlwo4YjcCw9Pf17eldTbOJIAx7KO&#13;&#10;OrYPPX0FAEt/Grac25PlCcjsT06e3b1rzebS3uY3SIYbjaRjknscgY/DOOlepXnlfZTk4IBwSfYc&#13;&#10;H1HauKSZZ38q3RhGWyHPRSOCpH9TQB6d8G7mWGRLNkbDxlSCcfdPY8/419RwSvCV3HofzGf1zjki&#13;&#10;vkb4eahJa+IUjlXywHAHTkNwTn/PFfXkkagK6gAHB6E9f8/5xQB1WmahyuWwOvsP09+v5V3tjegq&#13;&#10;FzkKBzkfX07f/qrxu2neMnBwR/kY9D6cV2WmXp4Bx8uBjjP1P+OKAPXrS6BVWU5LDpg/r7E9/pW4&#13;&#10;jhsKR1/H8vbr7V59p98oG0kDOPfr1/yfauqt7oEnJ6ccdPU/SgDofm57t/kf/r/lUg2k+xz+nY//&#13;&#10;AKzVaORXIOMjr16j/PH5VJw3bgnOPw/zigCYLxs9On9R15//AFUzbnPoe3PXt/n9KkXgnB9T6/TN&#13;&#10;IGLEDPT2/I0AMOV5HOR/Q59O1NO4n0PoT1/Sns2fvcH+XtSAMQdpwBjj37/nQB518Srb7V4ek3ZI&#13;&#10;jdSRjrkEEZ54/wAivw28ZWYsdWu7cAIYppF2hQCcOcDPQevFfvH4yi8/w7fLnJRd34Kf8mvxD+MF&#13;&#10;m1r431iDBG24cgkc4fnjrx7UAfMOuhRcsyDHJGCMY9Pr161WsHG0sezcc46/n+lWNcR0mO8Ek9um&#13;&#10;KpWbBFbccNxjj35oAgkO0kZyPXH/AOunMzB1DbgRye+ARxxSS/684GAD+XrmpVX5N3UA49+nUDHP&#13;&#10;HrxQA+QhlVAuCFAOfUc88dfpx71QAPmZ/wAjmtBixB25GRz19O4+lUGYq5ye5oA/U39ibUA1hb2W&#13;&#10;/cAZoyccfNhup569O/H0r9Cby2JTbsAz6+voOelflf8AsTay1vqptzyEuE79A+AcjtjH48V+uM9q&#13;&#10;5VwFBBAOe4/z3oA8k1KyJycHjPHXGfy6+lcBeWu0hmHBzyPy4/Xr+WK9m1O0w53DGDn0x0wAM/j/&#13;&#10;AC6V5/q1qOBjLdPrz/8AW4oA84mQhiAeh/l1/wAPpVdW2Hd0xx+fr3/nWtew4JJXqc/hyD/9esSY&#13;&#10;bcqVJfH/ANbOff1oA6OwugoB5BH4ZrutLvjgAkgHpye2efy44ryy3l2nbu4Hp/nvium068K4B4P6&#13;&#10;fhn8KAPctMuxJtOQcgHkf/XzXYWdzuAO7Izx3PrXk2lXzKSC2O34+n59TXd2F6WIHY+v9aAO2Ukj&#13;&#10;HYk+2P8A9XvUmeBuPPX6VnW828c/l/n9elaQ5OAeP5fQ/wCNAAoGTtPI+vGOh/z60hTg57/l15pw&#13;&#10;IByRgjPOc5789D9fwpODk5HHH09z6UABI6nnOf06k1A3yjLDOPr05x3q1gqSGPDfgMdsfXFQOM57&#13;&#10;H6evb8aAPyM/a6TGv2BUcbLgD3G/v+Rxz3zmvz01LhyCSB1GeevT0r9E/wBrsBtb05wu7P2nHZQA&#13;&#10;3AOcdT0/+vX52amD5pYng4BHqR6+tADbIeZlVGeFx6HJ69uf85r6M8EzJHp/J52j5eeMD2/EcV8+&#13;&#10;aQiy8OeeMd/89PWvX/D12tvEyRkBWQr29c8j/CgDtl1BWvWYPnZgY788dex/ycVj+LdSH2EiQ4kw&#13;&#10;Rn0weT+IH54rm11bfcyHcATgBR3PUY7/AFzWR4jvnmUozAD0xnBNAD9Du1a5VZJdgyMAfpnrj+X4&#13;&#10;V9Y/CKIT6jEm0ks0SkHggM3Xg9Pp269K+JbCd433KeB144I7e4r7R/ZzvYxeRiQEvDNBIuf7ucke&#13;&#10;4/8A1d6APqDUbAFWUDOMZz6jjB7/AOfrXn19A0TFWGCT046ele4ajZE73VPlYgjvkH/PU9/xrzPW&#13;&#10;LTBIyMknHX8cH9KAOMVthKlcEdeCMfz/ADrpNOu2XAYliD2xxj+mfz9TXPMNhwQAM/lt4/D/AD3q&#13;&#10;1bzEfMvbjP05P50Ae0aLqBwnOPr09/8A9f5V6to94WBZjjPPtz+f+c56V876TeFdu3p6e306CvWt&#13;&#10;Fv8AlOeuAf8A6xoA9vsJ29uMHp78f5/P36mIlugyCPXrnoePr0rzrTLkFE+fB6Y69D3ruLSQ7V3D&#13;&#10;p6nj/I9qANXAYhhgDg+h+mf50Yy27qPYAH8On1oiIYYHU/8A6x+BqTdx8xwBnvnt2/OgBNq8A8de&#13;&#10;oxz2wf5ZFQnn5l6jn6cDj8anIVmYsOBxzz2/z2pjhh8wGAOD0/DFAHzt+0HeC18F3soP+rtrhuOq&#13;&#10;/IcE/wD1q/DDxDdJtIkwxRf/AEL3r9p/2pL9LLwVqKA8mzlB5/vHHH88/nmvxM8Qi33SrnexC444&#13;&#10;z6fXHU0Ac5p7StMXBwBnnHX1r0fw46rclYk5AxkjnHX6Z7DHQY5615zYttXA5IOMdjkev4V6L4Yg&#13;&#10;zO7scgdsgf5/pQB7r9pK26EZDELxn8jj1NSqVQDnBOODnA5yR+Pp/wDrrGjyZAM8oDg/ex6jp0B/&#13;&#10;+tWksgBVgMY9emcc/wCRQBZAWaQpnCj8eT1Pbj3/AErp/C1mJbm6kVcAKig9xvccH29u/fPbmLSQ&#13;&#10;BjtAI5OfQDjkj869L8AWDX1/J5Skgz2sfucuCfTrj+VAHpGtKsV86Lxs2rx6quM449Pz/Oq0Eh47&#13;&#10;FPrxnv8Aj9fxzitHXCXvrl1XrI+OByAx7/57ViQyMMg9vTgfh+fb3oA7rRrna3UA+v156n/CvXdD&#13;&#10;ugSm4gngdQMc4/Xj8K8H0y6w+7PI6/5/n9K9X0W6DKAp9+e5/LH+c0Ae+aPdckK3Xk8Y7/5zXeW0&#13;&#10;m5Qc8D8/5nI5/GvI9EuAuCxxng9eM98e1el2Ey7T0+uffp+lAHQqCwGQMn/P4ipcf3QRnvnt+Hr+&#13;&#10;XpTEJAJJyPQj09PTNTbRhcjH09DwaAIWwPmHU+vP4j+VA34IU5PoO5HQev8A+odiak2hgVbqPTuf&#13;&#10;p3pGXBHGAfx9OMAg0AIOR0zj+fqP/wBVNHzAYH3cDHrxnv8A5/qAFRgnP4+p/SnH16579h6fUUAG&#13;&#10;MAqpHHbHHIP+eaYzHqByMd+Pb86kYnBDdAenGefU/X061EzHJ/w/LmgDzv4j3/2Lw7Ng4L5HXjA5&#13;&#10;4Ar8IviRqkmq+KNUv85Ek7/Nzzg4AHPTgda/Zf8AaD1pNM8LzMr4ZIpG9Oi4H69/51+IniC43ySS&#13;&#10;upDMTnpnPJzn/P6UAedXLBpcqMAHPUenQV7/APALSft/iPLDcFTPtnIr58kkaRycZz29fQV9u/sv&#13;&#10;6BcXlys4QIfMHz49iT/QH8KAP0AtLCJNOt9wwiIPQ/MOo7H65rf8PSbpwjqqCThQOMAEdPU8/h39&#13;&#10;ar39j5NskJbLjB2njg/5/Guh8MWSIRI/RF4PTHPPOD1I6UAfQfw6s3KNO4AaQjnjgAcD/PWvS9dj&#13;&#10;dbCZ4052/eYAtxz1Pb/Pbji/h5EZsOBwG2+mOM5wOp7V1XxC1KDT9Ck3tneMY44z04+goA+Vb27M&#13;&#10;mt3Gw5AfaDg8+34f/Wrq9NkOV2dD2Htxz+vH+T5JZ3hmvJJFIALHnrjHHT1r0zRpgyh8jJxjv+Pt&#13;&#10;7+9AHewMOGzjpx6+uP8A6/8AOphwBuGATyMdPc9hnrVC1bJBA5xwe5x2rQXapHGfy/zxgUAKcYy3&#13;&#10;I9fx/XP4Um4Z45PXH1zxz/n2pPmxkDr/AJPrTB0LZGBgH8+P50AOzyCB0/QZ5HqeO9LlyDjkHj8B&#13;&#10;+fX/AD1pB069M8EY6elOPUk846Z9O9ADWAC9Mnnt1P8An/OKoXOAB6HnjjPH+c/hV8MAxxyR0z6/&#13;&#10;5x/hVKbdt3ryPqOD756+9AHnetKBuLDJz+X1685H1rx7XYyd28cn2HHvn+hr3HWIcqT06+nXr16f&#13;&#10;415FrsZcPuBxg9O3bNAHz34hhA3ADgd8dP8APv8AgK8f1NQJcDg/UjPOfU/59cV7j4ijG11XoGOO&#13;&#10;ByOc/jXimrqN+5uhH0/U84zQBDpTGOdV5BP48fn+teoJfJaaY0mdm8kLnoBn+g6ZHv3ryixkPnIz&#13;&#10;AAep46eoHI+ta/i3WDp2iOykFkjOB6s2cD3NAHyn8Qdb/tPW7mdOQX2eoKg44H+P6V41dsHfKcg8&#13;&#10;44P5Gus1u63SM0hw78/XJ7cde2frXIR7nmABAyc9M5HTj8KAPZfg7o/23X4XljZ0jy/0I6Dj1zx/&#13;&#10;hX6e2WqHQPD1tEIiWSI7iTxvfk89elfJ37N/g5ZLZdRkAQzSYUsOSq8k8444r6V125a5nnMZLdjx&#13;&#10;0xjGB74oAk8Gy3FxrBu2GXLYyM5APbA7ZHJ9cdq+lDey/Z/ssQBKbVLc43HgH8OpPT8K+a/BZvVv&#13;&#10;jBZrl5TkjG5uegH6cV7xcW0tnZCMOQQmWI4yzgDg+vYD60ATpIl1dtaRPkIFRc89+SOvUnr9M17J&#13;&#10;ptlHaW6KOSO/Xp+VeO+AdKnkvo7hRsRNzFjxkL0BHOeT2r3SGIxoFJJK/wCefSgAC/xdQenX/P8A&#13;&#10;n6UrZGcNnnqffv8A/WqcEbgeh49xTVVfTjt/9Yf1oAgKlwMjGOPqenXr+f0yKo3OSvHJPXJ46+/X&#13;&#10;itI5yQOMrjp+f+f51VuBujZwMAge/H9PrQB55rBDlgDgnjAGBz6DrXj2vBRuLfeHXnr717PrKAqx&#13;&#10;AIBwpz/n2rx7XWBL9eeSf8B268UAeI68PmLZycEg+5H97/8AV/WvMLossjgrkDHvn3B6/wCe9er6&#13;&#10;+v8AdPB+nY5xjtivK7w5dieBk/8A1v6UAaOi5Yjg8kcnA59ffpj2r2bw5JukVC2B07f549/514ro&#13;&#10;zusgTgZYHrnPIB75+uPrXtPh05KnPGc/X05oA9v0Zdygcc4Hp9D+f/669F00jaDlc8f55H/6/wBK&#13;&#10;840NiAGz0z+v+cCvSdOXkDucfh657+39aAOntwMFc4H+Pp+HrVgjCcDj6Ht3/wAmoIjwuDkHHbt6&#13;&#10;ipm4PHOR/n1oANozuAwTjuMZHrSqAcIOAfSjJ4YDIHPYg88/5/WmAsQpzweD/wDr/nQBUvJFtrZp&#13;&#10;ScCNST3x7/5/wr8vf2oPGz3V0NNWXILNuHBOB6/p/jX378UPE8Og+H55GP8ACx9MYGe2e/8AWvxL&#13;&#10;+Jni248SeIrqd2yiMyjnrz9PyoA8q1u53HAGAcgE859Mf5+vpXPWdu9xMFXkn044zz/nP0q1e3Ak&#13;&#10;ds9s9fT24/yK7T4a+GrjxL4itrGJCUdwGI9Pf6/5NAH2H+z/AOCYrSKC/nXPn7WLAAnbjp6/gPX0&#13;&#10;r7rsBcCCXbHwcYOO46AZ/wAP8aw/hf8ADUaZo8DNF95OMgjC9Bj/AOt2r2O/js/D9hFHGu+VFI/E&#13;&#10;5H+P4UAcBA7W5ikI4UcdASRwf14H519AeBr4ySicLtS2JJyM8Y/Lvj1NfMz3F7eX4cAmJOFXopJ4&#13;&#10;Gfz/AC/T3fw9KumaC9zO+0SFt5zjakfLMPY9B7UAcf8AHjxgJILXw5buQblhcTD7p287ARxxnHHf&#13;&#10;FeO6IpEYY5BbgZz+XXv/AJ9K5LxF4gm8T+J7vVZOVlkIjBxxGp2jH0HpXZ6CoZE9VIHPUe5oA9X0&#13;&#10;tQ0aEjBIJ/QH1GT/AJ5rtbPC5GDkY/Dnr+QziuT0nHlpsGCe34cev412NmG2gdz1HGOOMUAa0auc&#13;&#10;NjPQ5/HGP8eKlZRuO3GDn19+uf0/rSqDg4HX6DnJ6H1p2MN0wB7/AKZ/lQA3yzjoc9T16fXHPvTA&#13;&#10;jZPHTPQHoPXqKsMMneCQf5ccZ/8Ar/hTNuSM8kZ6nrmgBcYIwMj8xx0zwOnX86QkjBPJGfbPqcU4&#13;&#10;8AFgQeT16duTTSTg7RgD15HHGD7UAQOOOo9f19Rn+XSmjPLMMZ6Hj8vQf5/CQggjgnrz9O2ee1KM&#13;&#10;D5k5JPGc9z/OgCrN93OQOe/P6Y9u/wD+rkdUk3KeD/L8Md/5+3euum2AdM44+hNcPqrH5gRgd8n1&#13;&#10;5+v40AeaaxKqlgoGSe+cdOeOeMdPwrzC+f52J+U7jjjGT39f5V32tzBWbByT7Z+mPXIrza4LMGOM&#13;&#10;YPHuP60AZ2N7jjAJ7DGPfv0yP1rRtWit4Xnl42qRnP8A9bj8eazlctgA/wAXcnnp9M4/z0rhviF4&#13;&#10;ri8P6JK4bBVegxknqMdvxoA8I+M3jT7ZePYRSMFTO/GCM57/AOc9vavj3Vrr7TOeeBnHJ4HYV1fi&#13;&#10;jW5r64lnlbLux54z7fl6VwDHe3PJ/wDr0AW9OsGvZ1jXjkds4yfxr9mv2IPgHDJNFr97BlkIIPT1&#13;&#10;x+n5cda/O74AfDa+8Y+JreCKHzELrx1HJ74r+m34GfDu38IeHrW1SMIQozx3xigD2zQtJjtLaOCJ&#13;&#10;dqRgDA7AdOK62O3EeOMYzS20Swpk8n+tOnlEcbOf4efp/jQBy3inWE03T3kZtgHUnsMc8V8ReJdU&#13;&#10;k1XUZZfMYrkkemB044/zzXtfxQ8QhlazQ5Lk89MAHp+NfOruGyx5PH4DP+eKAIPLJbn09QfpxSMu&#13;&#10;4DA57c9P/wBQqUFScsME55Hp/nrUeVBC4yBjg9PbNACAYBbqD3/oR+fT6cUmMA5zu/T/AB/z2pWO&#13;&#10;DtzkYx+HufxpnUg4yOv+Hv2PP+NABIMZUDJP+f681RuGKLuzwevPYHpxx9auNvwdozjPHcfTvisu&#13;&#10;8IWLAHIJA56H2oA5DVZtmeOCD/8Aq/yK8w1SdSSQcHvye3bGOuf6V3mrPsD4OBzz0/z9a801CQGU&#13;&#10;7epz29+aAM6NcvzwfQjB6flW3aRhcHB4x/nHWsi2Rgw3jeOueOOOc101im0jbyAO4/Q0AdJpdtuY&#13;&#10;7h1/oeM5/pXpul27BAMHBxyOD+HPv/8Aqri9Kh2MGA5ABPGPr+Nel2MZA29zgH6Dn0/woA1IYyCO&#13;&#10;eB2/x9Cahn3ZPcAe/H6+/pj+VaGGwSR/Xtj9Pes6dtzE4BPI/wAMcY7UAZxA3YYccZ/LGf6YxUQY&#13;&#10;4O4Aeo6njB7emf51O2CDg5OPX0Hp6GmbWBC9jkdzjv1oACoxycY4PJ+uOozxxULZxwcEEcZ/z+H/&#13;&#10;AOqpipILN1OOM9+9RyAJjgYGPU9+f/15/qKAK0rFVLdhjnk9Oh7cf5NfLfxq+JMWiadLbwSgMQc4&#13;&#10;OTxj6HnPXpXr3xB8V2nhnSpZXbDhfpkH/PPpX5RfE3x3ceJtal3SExK3OTn7p4//AF9aAOM17Wbn&#13;&#10;Vb6W9uCfmYnLYJx7evrmvLNa1MuSiZAPfj19PXt7cZrQ1fWViUxRnk/1HOP8a4pPOu5gqfM0jYUU&#13;&#10;AauhaNPr2opZ26ltxG7pgZ/z3r9XP2dvhBZaNapqd1ES4X5dw5z3OfTn/PFeE/s4fBWS7lXUb+P5&#13;&#10;yqvhkz17frX6H6nLB4T0KOKEAOF2qoz1J+pxmgDa1nxAkPladaPkj7+DwOmBj+X5k16F4UYsEVuO&#13;&#10;AB9e3v8A596+W9FunmuhczuWZ2BPXv05/n+VfXXwzs1lZ9QuRmJVHljruYnBP6UAfQ9le2+g6OWc&#13;&#10;7Si5Y+3Of69a+WPFPi248V6y102fs8RxGvUYHXjjt9K3vin4wL7PD1jJlm5mPp6DH6V5ZYqRjfwP&#13;&#10;T6/49OaAOtsFJ6jGeOnT24rr7RFG3OAB7Z/+v0/yK5rTk5G4Zyf09OldlBGoVGzgE46nPA/l/ntQ&#13;&#10;BKCAehAH5cHnp7VlXkpCbc5IB9fwP6euK037ZwQPbsPr3rnL+RQCCMjn3+n+f1oAwrht7Z7njg9s&#13;&#10;9vpVVh82CDg84/r1x2qZ/mzxk+vv/n/PrGpCYAOT79T/AFFAETYPJHAOe+B9OefpSEYBHAxk/wCT&#13;&#10;369KmclPmIznp1z/AJ/nTeFXgcD37dvf2/yKAEAPGAQF4/yc9+uOtNZcEgcD+WOp5/n/APXqcEoQ&#13;&#10;cjqfrx6fX1qL1z0A/wD1H/P9aAIdgJIxy3XHHA54z+VPReTnknn6Y98n/Jx2FKec55zjr39R7e/p&#13;&#10;UQOB6D8AePfJPNAAqjnjr2x0/wA9qjkIQdeT249On49f51IzfL83QD9Owz/jWVdzgZVOV4+pPt3o&#13;&#10;AybyTqFOCM8fjxkD/D+dUBGjkKhzjsDz9CeM+n6U6d2LkZyR2B/lT7Ubj0wF6+v+fb8KAOj0yAMY&#13;&#10;+OpAwB1Oeev/AOv3rv7GFSBxkDHUc4Pf8+/41zWmR/IMDGMenI7Y/wD1V2FmhxjAGG/HIGD259va&#13;&#10;gDZtI84ZT1469/5fz9M1vxtsAUdAPz9c1l2qk9Ofpjn/ADjP/wCutbAAyMHFAEEzKmTnOP5Zz71x&#13;&#10;mpXAAYZ6kn1GeBj/AOtXR6hMUQnjjrzz/Lp+VebavqEcKsSeBk9epznHsfU/SgDA1e9itIGmZgoU&#13;&#10;E+hGP8/0r4d+NHxbW3E1lZyhmGQdp9x/k/jXX/Gj4sJp1tLa2soBAxjPJwO1fnRrviG41W4a8uHy&#13;&#10;W7ccZ7en+c0AVtX1aSa5knuH3s27kngZ9AfTt+teZalqLzsQhIGSOo6fSrGrai0xMaOSBn8ew+v/&#13;&#10;AOuq2k6Vcardx29shdpW28fz70AX/C/hq+8R6jFZWsZd3bb8o+v+Ffub+x5+yrFpsNp4g1233PkM&#13;&#10;oI6n1rzX9jf9lH7XPD4h1qHgENyvXPOAP89fy/cnw14csNCsYrW2jCiNdoA4wBQBa0TSbfSrVIIU&#13;&#10;ACjsMfTj2rZkmWJSWbGOfw9akOFyc4/z/jXk3xA8Z2uhWUoDgvtPAPJOOB/+vtQByPxS8epp1kYY&#13;&#10;WzI/CgE/meM/pXxfqN5LqFy9zOd+9sk9+n61seIten1m9aac5BOfXjqAD2965j5iTkcc/mPTgfpQ&#13;&#10;BCyt1Jyefwx16n6VFIF56gNk5/Hn8Mf5FTMST1wT3A/z/Os+6uFVSo4P649Py4NAGVdybyVI24BP&#13;&#10;fp25/nVWKPz5RzksePf0wM/1ps7ea428Ek8YHA/oMCui0Ow3SBuxxj/PagDqdC07CiVVHP5c9P8A&#13;&#10;P4V6ZYxbQo6MMD6j6/4fzrH021CA9gP14/DnNdRCqg8HgDrQBowqfcH8ef07/wCRWimwHJ5yPQ9/&#13;&#10;U8d+c9apxDrg9Bn6/T3OKsyNtHznBHv/AC+lADLiQJGTnHt0PP8An2+vWvN9e1HkjPTpg8n8P610&#13;&#10;usagYkIXnqfx6f5+teTahd+dI6k5Az79P5UAZU8u5iM4PQdMc5/H+faqLlgcqM5znHA9P88fhUhb&#13;&#10;nHQ/5ByD/nOKhZcLz2HTp349fyoAZuYt09xk/wD1v5UhwxPHIGMHA/rj/wDVinFGBHOMggD8evtj&#13;&#10;2pyqSPnG3dxnr+P4UAMAJwewz157dj/n8cCm5JXccEjsec//AF6lXc2WJ25Pb8hz+tNIGwY6jGf8&#13;&#10;KAKmxmHKnAx7H8Mfn9fbNSqvCq3rj+p69/wqQgs4yMnjt78YP+cim5CKGU8DkccdKAHnKplRggH+&#13;&#10;eSf61FJgA9AfYdfXj8zigcBVX356Dn/63cUNgN7HPrj8qAGNk4OQDj6fh36ev1xUW3K71GAcDPTn&#13;&#10;vipMgDaMcYHrznnr+nrSF9qsqnr+v+B70AQsOmBwM/l/np+NcF4u8YWnhywaWd9rAHFT+MfFtl4f&#13;&#10;s5ZpmUEDjB/zmvzj+LPxUvNfupYbaXZCOCc/XA/GgCD4qfFO61y7lt7eU+WGIJzwcHgDjge/APTF&#13;&#10;fLepX8ssjDdnnGTkE/5NTanqzSOyqeDxknOR14z71z+55WIJ655PNADSDIe3/wBavQ/A/gbVvF+p&#13;&#10;wafpkPmPKQOOcc9aZ4J8E6p4v1WDTtNiaR5iFAUZ498fTj1r99P2Q/2R7Dwxp9rreuwb7lvmAZen&#13;&#10;Tk/55oAZ+x/+yFZeFbO213W7UG4bayhxz9T/AJzmv1c0vSrbTLVYI12qg9OMVFp9ha6VbLBAAoAx&#13;&#10;gfTrVp7gsCV4AoAnkuEU8cAV5j428ZW+lW/lxn94eAAefb8O+aXxT4rh02F0jbDDjjv2/L3r5N8Y&#13;&#10;+JJriSWSQ8n1PQj8qAOe8Y+JbjUbp2lfJLHg9vQD2HTt6mvJ7ubc3TGfbt29Pw6VevLh5ZCwOc56&#13;&#10;+nt+ZxWMx+c57e3T6UAROMZyMjGcduPTv16jt+VVwCG6Y6g+2Py+n55NT5xkDg89cd+4I7c9KXbn&#13;&#10;G3oOvPb/AD3oAhwRliME9uCAcdOP8ioHTgHGT7d/1x3qwFBxnj0xn8fUcUjZ3BuuPxOM9KAKgHXf&#13;&#10;n3x+X4D/AD1p2DwR1/T6cfp6Y9ae65yQpIGMYJz7mhlbaGXj0/z/AJ/SgCuQ67QeAMH/ACcnr6fy&#13;&#10;o2kjaeOuBj17jP6fzqVQwwe/OOM/h+lOVW6Z5Y/5J/woAqj5UGBnHJ6574I/z7GnGPHOcDuPQnt6&#13;&#10;9B34/KpQqnAH149B3B5/z2oZVyxIwTjn/wDX9etAELBwD/dGAfXjqSOOtDKMZHToPXP+e2KsHGeo&#13;&#10;HGfqQO4wP88UzAI56HoSemOnt26UAQsvy/LkDj2PHsP0Hv3pflBGR1OfXPPY8fl0+hpeCTngHJPP&#13;&#10;HX8qdnow56nuR+GPzoA//9D7xmgHJxznp/kfl/Ks2a15BIPH6/1/D+ldHgMSp5J9eM+nr3qq0S5y&#13;&#10;Bj6j9P1oA4i5swpJK5IU/X2PHbpmsee13MUxkE+uP0+nr/Ku8mtAYztGR17dPWsW4tccpzj09yP8&#13;&#10;5oA4C4slIPGQPz59s8muQ1HSkyGUY7d85/z7f416ndwZx8uM/d//AF/j0rm7u0DA8Y2/mDigDyK5&#13;&#10;sZI84JIHTgdu/wCfas+J2iYLjBHoSK9KvNPDE5Hv9B65/wA85rkb7Tejrz1/E+w/z0xzQA21vmGC&#13;&#10;xwM+p5z7cHP+RXQ29+oCnOSO34Z/p9P51wrJLAxAGGGce3pj1q3BdtHnJwTj17f096APT4boHGcE&#13;&#10;fXr/ACP0NQa5YpqmmT2rDh1Y+vTp/n/9Vcva6luAbOCcd8H1610UN6WUAt8vHTsOp/X/AB9qAPx6&#13;&#10;/aA8KHSvElzJGjCOfLL6ZJ5H/wCr/GvkPVLbyZg+MBufb8B3r9bP2nPCNvPYy6pEgJi+bjB+91x7&#13;&#10;D/Gvyx8QW6xyvEylcfQjj0H8/wD61AGTpl3sljzwFP6kY/zmu+urX7VbpOp5U7Tx69CDzn0yfrjN&#13;&#10;eZQN5Uo7kdM/zr0nQL1J4xbTtyMrgDqT2/H/AD3oA6XTrFZLMrnIA9O/v68fjWtY2rQxeUoyQGxz&#13;&#10;09P0JBI/WptAtnlcxs/GCQfbHTH866yTS5oWwV4IXHHcc59MGgDlbyzZoFLjGOyjg+meucVT0OST&#13;&#10;TtSiu4fvI2fr059uOn6mvQYNMZgWk24Pr7VzNxphju8KpYDAHB4Hr+Z/zzQB+sfwC8Vxa34eiidw&#13;&#10;zogB59BwO/NfR64IDHjPtx7gd6/M/wDZv8UNpepLY3D7ckcbvyGO/wCNfpXbsJUEgHykDP1/zigC&#13;&#10;ckYyTyeeOfypfl5H3s8f/W/D6dafs4GRwfX+WaTPA78H/P16k0ARYCYzxjrjp+XOc/XAqRR+mOQM&#13;&#10;9+f14NCknA7j/DAOaGU7TgHGOuOuDxj0/wAmgBcnJwMEf4f5H6ZpyswB54Gfr+Xbp/npTDtGRgYP&#13;&#10;r15+nbilK44Xgjnp1Hb+hoAtxzEEckk56DGOetblnfkffPH+evP+eK5nnt3xwR+R/CrUbgYzyB6H&#13;&#10;qOSTn+lAHfpMH78n/PrmkkRVAGOvv+nT+dc5aXuzAY/n7f8A663IpldRk/n9f8+tAFWe2HPp26nH&#13;&#10;qTjrjFfEX7XXg46p4PuLu3j3TRbZ0bHIKYDA/UZ7193Fc/Kp6fr715X8V/Dya34TuoCN2FYdBkhx&#13;&#10;ggd+vpQB/NHrNkyTtk7gM9sE55//AFVw0ysjncMV9D/Efw7/AGJrt3YP8ssDsnv8p446YI9PSvCd&#13;&#10;Utwk5bOC3+PX+dAEEIWSIk8kDP1wPU1SuZDLgYxjpirMBKttXkDnr69aqywuszJgHaevrQBnN1+t&#13;&#10;CEBuac5LH6UgzxzQBcwpwev6/wAq+8P2NvGo0vWmsJ5MCNwcZPKk/wCRXwUwcAYOBXq/wa8QyeHf&#13;&#10;GVnKG2LMdrevqP8A9VAH9G1neLLEki9GA469egHX8fzrYjkzyW4OPz/pXkPgDWv7U8P2V1kkmNR1&#13;&#10;z09R616ZbzhuhyccZ7Y/z/PigDYHGD2IHYfjjvxT8tgkDJHHf/P+GR0qBJFwGJ5FWV2/ex7d/wBO&#13;&#10;9ADSQpJ7jA/A5yP8nrTQdrltvB/P046dh7fSlO4A4PX9Ovf/AD6UijIAAyfqR9KAFUAZxz7Ee/A5&#13;&#10;4pxIA5Xr0OTzz6fT8O9MyBjbk5z+X+RQDjCr8o/Ljr6/5/WgBxUDkjg8/wCeg/z6UYIIB5xge/Tn&#13;&#10;/OaQjJDYyD7/AKY/z9KVgFxtJwe+Px/D6UAKvQBucZx15Hr9P6UjAYwCcDPTPPPY/wA/84UsVJ4y&#13;&#10;P1xQdpG0dvpx3zQBka3bG70u7gBw7owHPU46f0xX4/fH/wAPCw8SXxUk/aQJRxgZI5zk5OcdsV+y&#13;&#10;cy56cluPQHPXPFfmN+1ToEkd9DcgE4eSPafY5H/6v8aAPy91IoGeQDljnA4/MVnWU5trqKcZG1h0&#13;&#10;xyM12Oqw2kPnxIu5xvXP8OfUDt/+uuIMYXGV4P4dKAPsrw+ba60VDndhceoGBke+eO3v689ZaXil&#13;&#10;0RcNvU7XAPJGMg+ue3rivFvAWprc6ekTAl1VWA7kpxkj0yfx/CvSYJYYJAzPgZJ+XgAHjA/Tn/69&#13;&#10;AHcXdz5tryNpA6DOTjocDg4xwBXLt5UTSMoCxSFWz3VsDk/1FXL68EVs7JxjcT6DGenPTtXBx+JI&#13;&#10;5LuWE8gjJ5woGMcevTP8qAPQ9Fu/sutROsmcHH95M9RzwRzjjmvu/S1S+0iG5XksMZ7/AIe/qT69&#13;&#10;K/N2bU44pILhgylHRX56dg3pjH+eK/Qr4YXyal4ZhYMHKKAMdMFcj/PpQBozWzRsT3Hrx359OP5U&#13;&#10;6C4MTjuB164/DvxW3eW4O5Wzt6dPz/QfjxzxXPTRlHPy4J9cjr2oA7rS79SQwbdt5xzwc9+en/6q&#13;&#10;7axvFYbScg+/PTv+XTFeOWF55UgVWIx+X05/lXa6fejjnk9PfHcUAetWs+QMnIJH885x26Y9q1kY&#13;&#10;FAM5I9D/AF6/hXD2V5liQeSB7+uCa6eCcH7p5z1/n3oA2A5AGTjBGeMZOOp9fpj+lB5yGOc8d/yz&#13;&#10;x0/zmq9uiq5YEkucn9P5HmrPTOCMY7c89zigAKggsVyVz3PYfj+vHp0pTsJPfPHt/n/I9aFUKCqj&#13;&#10;B+mcn6f1pjDGWI69/wD63UUAZerwG4026hByXjfg/TjHFfi/+0BaNZ+PrsYwtwUcHrklSuAM9eP/&#13;&#10;AK1ftdON0bRkfeBXGPXp7V+QP7TekyR+KoL3GA8Jy2ccoxyfxzQB8M+JbQLIzMuDx9R3x/8Aq9q5&#13;&#10;qyizIy4BJB6k+nBzxXoHiO13s5HA4z7DBrgbUstyFU8gn2z/AJ9KAIr1MzhiOGAPH8h9a2pbRvsq&#13;&#10;bR1X26+/Wq01s800QA5brx6cZ/lXWyWS21vzyQig++ewz+uOnf1oA4pYNoORyOvtjrkflxn2rJcH&#13;&#10;eT1JJ/nW0TliuCBub/P9Kx5xhvQ9/wA8/pQB9ifsf6gYPF80DnABjf6YPUe/PfvzX7hlUli3KuVw&#13;&#10;GGff/H24r8AP2ZtSNl4/WJjjzoz3xnGCMH3/AA7V++2kTG50u0uE6SRxt+JXP86AMi/tmB+UYX/P&#13;&#10;PXHP+fWuA1OyBUgjjr9MY9fevWbqLKnIyefb9fyrj9TtM89A2R6nB65/nQB4tqVpgnAwCOw4x6/y&#13;&#10;9DXHXEHz7iPUEZPX2/H/APVmvXNTsCSQBng+3+eOvt9K861O2SMlmHrnjjP1/lQBzisqtgDP+J6f&#13;&#10;/XrWtJyuFGPl5+h9PzrHcbWGcDjIx39PTpUsMpUjBwV4z2IPoKAPRtNvtmzDE55z6455+nWvRdNv&#13;&#10;VYKOg/zzxz078fjXilrcrG3ykdcHn8/T8Pb6V3mk3zEDP/1ueo9KAPaLG6+bdnH5Yz0/l6fn1ro4&#13;&#10;nO0MDnnuCCfbof8A9VedaZeqxDZx6k84zwO/vXZWdwmwP0U5/wA//roA3B94Adevrg/T8PSpFXGG&#13;&#10;bqc9ux7/AM8fyNQJtY7QBn2Pb1H5VMvP3unPH9aAGMB0xkDr7Dt/+r603JHyofvEDj/D/JpzEkhv&#13;&#10;qOPp29TTM7s8cdM9M59vagD8mf2uo2Gs2Sp90Ndc49xyOmSDxx78+v51ajDlyTgY5HbOOTjvX6Rf&#13;&#10;tfoW1Wx2DCia6DE9h6frk1+cOtLGuFQ78Z5zwee3pQAzTSRnBweD9f5Z69zXa2l28FmH6JnIPHXP&#13;&#10;Tpxn26fSuJ0pxGpyoJYDqM8ZP5f5xW9ql2VtfLiGSevbjOOR+tAGct+wu3lLYHvgHA7Drn2P4VZv&#13;&#10;b5p0HAIGDz1K/wBPXiuX+ZiSed3YZxkHoPYVOr4YbucMPyHf/P6UAdDEyrCu5tzlQPXqegOT69q+&#13;&#10;s/2a5wuuxD7zlovlOeQDkAD6n/Oa+QN3mRBlO0degByOMD/69fVP7M08i+JTEowxeMqxxldrc4Pb&#13;&#10;1oA/Ta9tPMhWVgBlVPf+XP19q8x1qyJZm645x1wQPevd7qENEjAYLKp9MFvbt19a831u1ZVZlGSO&#13;&#10;nfv6f5PvQB4LeQ+VJknjrnqfX6d/5AmspGwcMc+vuPTI/Gu41ezb53UZOcfT/I9a4qVNpIByQT37&#13;&#10;dDkf57UAdFplyEcEjA9eTj0OM/z/AMK9Q0S7JZV3Eg8H9evpXjNo7pgnjHAxXcaVdlXHOAo7c9ep&#13;&#10;P9PwoA+gdGvd2G3g5xn6YGOPz/xr0zT7jcBuwCOPx7f/AFv8Oa8H0i9TIbjoef5CvVtJuThQWxyP&#13;&#10;889fWgD0qF84YZI4x+X6e/8A9erOQc8YycdDnjv+nXFZFlNuwByR+nHTt2H61qg5GAM9vT9c/wCe&#13;&#10;lACbvUYJ6c5z279KRmJAzglfXHQnv+fXGafg564z9P8A9eeKR9wxxwc9eooA+Hf2vbt4fC9/GDkF&#13;&#10;IU4HZmOR/Ie2a/HjxBGfNc5zjrxjHpz/AJ9MV+rf7ZF8BplxCBkvNCmPZRnv/nFfk7rzHc+44BPT&#13;&#10;HTP/ANbGP/r0AYdlsLrySSw9v/r89jXqfhyI5Lx8DGeDu7/Qd68v0+JjIrHA+fJOPT3r1vRD5KNI&#13;&#10;Aqq6qNzDkEkZI7Dr3H0oA7+eUxKYX5fA3duv+e1TNKyssWQCc4BHA7nOTz+HfnrXPm/kuLglyDt+&#13;&#10;VsnliD1B/wA8VoSSt2wVGcYPT/PsfbvQB1FrtwFY5ywHHoP159q+j/g3Fp5Ftd6kxEa6nGxj67kh&#13;&#10;j3EkdCMjA/HjPT5dsZ9oAHJGeTyAT7evv2r6h+DunmXyJgS2wyuOvGVwPbj/APX60AdhrVqplkkW&#13;&#10;PAmZm2r3yxP6cenArhmBjfaTjg8cnHPP/wBYDNeuaxaYiLAZAz25PPr6V5fqEWJC2MHB7YP1oAda&#13;&#10;TLFJ5mOODj6D+Z4z7V6Rod4CV3cYGcc/z/xryuFiSXBwRjt6dSRXXaLcsJcbsAceo565/wA+tAH0&#13;&#10;TodyrYB5Bx36e/0/yMV6jpNxjBzkHj17dc/l164968L0G8yQCMgHqfc989cfpXrOlXII+bIx2yMH&#13;&#10;t/n/AOtQB6lAxMY2jOePz6+/6VaIDIO49D+H49/asiwkLqNnTnpwODzWuWJAOAAOfTr0oAUE4GBk&#13;&#10;/l1465/rn2oORhhxjtwfqOvFNBAOCeR7e/NOwCcdM/z5GT70AM4/iXHbrwOev+c0u0YLDjtyOvb1&#13;&#10;z7U4YIznbnp/LH40fN8w6jn3PbPSgCPOSGJ4H8h29qikVsYA/l+Xt6DvVnadpAPBHTr+Hr3qtKcK&#13;&#10;xxgdcYx1/wA//WoA+Ef2vNeFroE9khGDtjJx1ycsPwx3r8l9XcbjuGcnON2Tz0P9ee+K/Qj9r/X/&#13;&#10;ADb6CzTjfNIzdyVGAAfQc/jzX5z6uwEhx8w6Yz19/wDP9aAObhTzJwoGST36f4V+mH7Mlp9j0uC4&#13;&#10;UcpGSBjksxOB+GfpjvzX50aNbmbUFTGSSMYOep6V+qXwT02SLRlITZBGiqD0Bx1J/GgD37UblJnR&#13;&#10;mdpHY8DsAOpH4n0HPHvXoOnMttpi5AA25wBzgdv6dc/nXkkk+27Eb4C8A4zkAnJPH8vWuxuNcWO1&#13;&#10;giiILlsc9vQH6DigD6h+GKyXESNK5KMN3y8DPU9Rz6VF8bdRh0nQpWICOysw3NjkAcA8k4zkg1o/&#13;&#10;Cp2k0tJI+vQgYwSwHf0/CvJ/2lb+ODTVSN9zPIsYOeR6gfXnmgDwTRJ2kCuWyT1Iz07857V6zpMu&#13;&#10;Ark4PUdhjr/npz2614boc5B3Z57jrxXsOiz8qvUH8c+57UAeqafKJFDKe2fU/l/PrzWuvHIxt/X3&#13;&#10;4/lXN6cwWMED6d/bA9K6KPGOTyf5HNACgDBwOnTjnpxnt9cfrTSG7c5/D8c+n+c0/G3O7PPfoB+P&#13;&#10;vThuPbgHkfy9aAECjBwuCB7flTmUbjjPXqPpxx7fX6mgAHHPA79evt2/yaXpnAIA/wAg/wAv1oAh&#13;&#10;bvxk8fnjj6VXmUGNewOD1A5//X/Wrm3qGGT0+g//AFd6hlBA4GMc47/5IoA43V4wUbJ5Of8AOff8&#13;&#10;68h1qBsuByTnPYe54/zivadTjbB79e/+fTivLdchyHwcHH4n3/z/AEoA+ePEiLlvTB/r0z19a8M1&#13;&#10;pcsecEDoePz9enHf9a+g/EMSLvXGDz+HoAa8K11Nru2OCen+8OgP4UAcpYsDOAoyAfUn8Sc/p9K4&#13;&#10;T4jawRZ/Z04LuT9ADj/HP867AyLBFK5OWHA/+tXhPjfUjc3bpwFjwMDBAx+HT1oA8k1d33Md2SSO&#13;&#10;M9c9OMc/y+maboVi97fRxqm47gDj3PHb9MVTvn3TFR839f5flXtnwP8AC48R+LbCxZDseYFiBnhe&#13;&#10;vPFAH318MfB13o3hZAiH9zGo/wC2khB/Qe1dvfaR/Z2nsPK8yaQY3MSPYV69pOjNFoVvbRIAbmXz&#13;&#10;Ccc4GQPpx26Ve1jw15j28HOHxtHOBtB5zz+HFAGL8K/CaWVmLy5j3zOAScduOD/I/wD66seMJlkv&#13;&#10;xbRHIkfbgf3l69Py5+lex2GmW+laIBF8gxgNg88AZrw67aefxFFFHb/Is3LPgcjGSfXnGT6UAeu+&#13;&#10;DdKa3sZL6cbWBEYU4z74HP8AnHFdrtTAPXJIwfUds9Kq2CyxabCkvDNmT5QMfN0OPof6Vaw2CAMA&#13;&#10;fQ5GaAFJ74wRx+P/ANf27UxvQc9vfIH+fepGww+bgDH0H4f59aZhhzu6j1yMn3oAYQo5Izkjv7/5&#13;&#10;FVJVBiJxnufX/P6Vd3BVBbkjP0+n/wCqq82duMfge/pQBwusj7/HbsPfGB+nf1ryHXo2LMV4A9fY&#13;&#10;/wAun+Feyarxz1JH6EcV5Hr6N823gnjjt0BFAHhfiKPaSO+SPp6gn6CvLLtW3luBn3zn3xke3P8A&#13;&#10;9avW9eO7ccZxz9Ox+p5/rXlF6x3MC3HfB98H/wCuaAH6auZgcZAOc5xxn09K9n8PADyto7/l/n/I&#13;&#10;rxnT2/fBh1LdPXH888V7J4ckRim/kepPTPXNAHt2ihm2Lj09D26Dp/nHSvS9PwoAPIwB65z0H/16&#13;&#10;820Uhdu4gAD6cdj/AJ/rXpOnAkcjk4z/AJHtQB1cK7V4HJx39OtTEAHHGT1we30/LjtUNuW2BVPU&#13;&#10;joc8e/v9KtHDY2nBI7HigCHAO4Dp64/z6+lMZ9gLEADBJ5x07/5xUz/Kx3dR6dyP8/09a47xdq6a&#13;&#10;No090ThgpA9Bxz+nFAHxJ+1N8QVsrGWxtpP3svyfLngEHOfrxX5a6rceYGlcEsSfXk9+f8/nX0J8&#13;&#10;dPF51/xROkblkgyoPUZz/wDX/p2r5wu5IQoLHk8gHP8Ak/8A66AMDEk8qov8XA79fT6f57198fsp&#13;&#10;/Di4urtdYkjx5jBV7E+v5V8b+DNCl1zW7eztwQ0zYGBnvX7o/AH4dLomhWwWLDRqo6Y5xkntQB69&#13;&#10;4e0wwWMDMNkERK84xge3+fXNeb6zI+p6i78uu5jjHHB4z7d/pgZr6L8Q6cmk+HxCp/eSqcZ9T+nt&#13;&#10;+VeE6jFb6Dpk13ecnHvkdhjvQBwtz5R1K30+AKGdgMDHDE8+/HOcD61f+KHiVNF8KyWVk+X1I+TG&#13;&#10;R/zyTliPYngH8DXBeHLu41zVZ9SjX5Y2MMWe8r9T/wABB/TrXBfErW/7S15bOFt1vp8a26YPUjJZ&#13;&#10;sdsmgDD0fLPkdhjtz7k5zxx+vbr7NoMQcIQOmOAP5n/P1rxrRNzMm44I4+mMcYP1r3Pw0D5QUHkc&#13;&#10;n6AdzQB6VpaMQuMDH49epHUdfX9K7a1SIheMkflj1GOfX0zxXL6XEcA9fqPf9MY5/CuwtiAMk4A/&#13;&#10;AY+tAGlGpBCjofX0xnGe34UhXCjsByeen+PTP9KepGSCcAHpnv26/qaAD1wATgeufbpQAgVlzxkj&#13;&#10;jv69CePf8qCCoK9ASOTyfxwf5U4gHIJ59c9M+o/r/wDrqXgDHGBjocfj7CgCBvboAPTjnjn8qbhT&#13;&#10;8w75+o/LJ59fwp/yjAA5P4Y5xx2xT8Bvvjgfr6/hQBVCgMeB/hjOCOf8eaFyVO48/hxj6/yFTDaS&#13;&#10;eMlseo/SovlIHAyQfb6fpzQBn3LnnJyP88/41wmtycOc44HTP4/5/wD113N45wcHKntzj6dO1ec6&#13;&#10;3MCXDcZ/Xv0oA8m12TKk54HBwfy+n4Vws7NvYscE579f8+1dfrjA5AAOPz9Acdv61w13IIwcnGM+&#13;&#10;vPHf6igDPu7tbO3M7HGBkc45x1P16/1r4o+LHjNtQ1E2sR+SBjnkYz+fbp9K91+JnitdL0+RIeCB&#13;&#10;jk45P9cf5zXwdrGo/aZ3l4zKxOfqecCgDE1G6M8pOeB/nNWNC0yXVdRhtY0LF2UED69M8jmskgyM&#13;&#10;B/nmvsH9mH4UXPjHxRbM0G9N4/E9R9PWgD9Nf2JPgfb6fbW+tXcGScMAR34zngZ+v4j0r9kNJskt&#13;&#10;YVVRgKB+Hr6V4j8KPCNt4W0G0tYohGVQZ46kdT+Ne03d+La38sDk8Y+vr/nmgDWa5Qv5a8nisHxL&#13;&#10;qMdjZPuOCFz+lWNNzs+0ynIGTzXiHxN8TARNaQnmTIznoM8mgDxbxXqjanqUs+dqA4X2/X8f8jPG&#13;&#10;sp6Hrx3z/X/PersrEsMjB59j2zj16VWwRnnt/OgCPaF+p/PI79sD1ppTJBIyRx145/zj/GpiAPlP&#13;&#10;IPOenfP61H8x6jGeOvHFADcY+UHGPXAz/n/PpTAgH3VGR+H6j6VOqrnBOfp6dvpQyjnb1A/zj69P&#13;&#10;zoApkDA3D09/8n1rA1GQKh44BHPU/wBPyropQAhC9u/H+e9clqDgqQO/49M//q9qAOB1uYBSBjP1&#13;&#10;x/n6V53c7mbZ0DccHqfXt+P6V1utSBd2G5579Megx+n4VxRYu+WOGHPuBnHP9KAL1shyGxk8dMZP&#13;&#10;bH867DTogCQF4PX26D3/AJ/pXO2KgBMcAfp7V2+mQoFUFeBgfiTjNAHZ6TbgMCBgE9R6/T/PvXf2&#13;&#10;cICnjp9en/6+o/WuW0m3PDEdcZ4P6c/yrvYUUKBjH4YPTjv+FAEZUovyjAHbJ9eP6VkT4yVJwT2x&#13;&#10;0HOevPatq5z8zAdcen/1/wAawpGYyEZGM9fX2/p/OgCBwoUcYA9+3r/nP0pGz9SeOvOfX0PTnPtT&#13;&#10;+WxzkDtTDu3bRz365/Lv/k0ARtgH5e/U9z+vQf59Kx9Yv7bTrSWWU4CAHr6e2OhP+etac0hiG9mA&#13;&#10;AGc+x/qK+Qvj38UU0exntLaX5j8vXsMjPvnH8qAPn39oP4ovf3Eul2Tk5JB59scfTp6elfEF/ev1&#13;&#10;c5LZJBOOv+P169cd97XdXn1K6e+nbLyE9STgHJxXm2oXLyylfMBz6diOn+NAFG4lNxK2RjPbn+n+&#13;&#10;FfQfwN+F174u1q2vHty0COuO4b3OR+J5ry/wL4TuvFetQWEEbSB3UNjnAyOv+FfuJ+z58F4fDWi2&#13;&#10;0zQgOqLj5enA5/GgDrPBPhGz8HaJgIquqDJAx6enavJPGWsf2lqciRqWjTAHXHvj8a+h/iGZbO3N&#13;&#10;jC3LLhv8DXzTf20FkSrnM8nQEnHX37fzoAu+DNMm1bUktEGPMO3PP4k9a+wdS1m28G+HljtgvmIm&#13;&#10;yFecs2OSce/9PevHfhvplvpdgdTl+V3XL5A4Ud+vWsPxLr8/iPVSy/LDFlYx14/SgBkUt1f3TXt0&#13;&#10;S8kxyTnqc4PuRXUabFhlLLycDHB59ff2/T356xjAG0YHYkA//q6V2ml25YgYIBA4x68g5/woA7XT&#13;&#10;LfOfMTIJ9faunRBjaRwM84zn/Pp+tZlgm3tkEDitcbcdSfw9/wDP6daAKNw6j7pz1x/9b+Vcdeyb&#13;&#10;mbJ4x+vrjrz+NdLqUm0E55PbOMfhXJzNlyMdf59v1oAqBMngYHPTn8fb6YpMAOWzg89D69x1qYjJ&#13;&#10;xkEjgcjH+eaaFJPAxjjr17kf/roAhKjcCvIHv04+gxTSqjJI5PoSCMDp9f61ZDbjyMj9Dn2xUG3P&#13;&#10;OeefvfgTg9/egCHkk7uGPr7dadt5yD0JP9Oueec5FSBOSB15HQD/AD9ajCBgeD359x3/AB/z1oAQ&#13;&#10;gcKD0J6/pnqDjP8AnrTB8oHfPf8A3uef8/zqZVC4YDgY6AjPPFMkQrywwR1J5z24oApyNtTnJ9fU&#13;&#10;57Vz13KJCQp54OOTgdhn8M9f6VtXTALuHI5/HtXN3EisQx4x3Oc8dfxz3oAouAw579+2MdPXitrT&#13;&#10;IkLZ24JPJ9Pb61koqyMAxGCehrstMhZhuBwT+o/l9TQB0unwjI4xnPt9CMcc/wCRXWWcQwM8Fuev&#13;&#10;5f41h2SEsF6dO+fTv7D2rrLWMryvyjI6f5/z1oAvRKoUgDsB17/lU0ko5YjnHb+nPYUnCLjHA9z+&#13;&#10;tZV9OkSbiemev+T/AJ5oAwdYv0hQu3b69B+X+fU18gfGH4n2ui2c6RS4kwcdePT0z/nvXb/Fr4lW&#13;&#10;uh2Mw3jIUhffHv1/w4r8s/iB42u/EuoyyvL+73Njnnr16/iKAOa8W+J7vXrh7i6kypOQM9OeCD15&#13;&#10;/XpXk2p6mqsYwMn1z065GefpVzV9TSNGiVvMxxx+f4f54rj40lu5AqLksR09STzQBNa2z3twqIMl&#13;&#10;z6foP0Ffp3+yH+zJdeLdTt9Y1W23QKd3zLkDHfJHPtzXkf7MX7Pd946162nuYCYEkByVyDg85yen&#13;&#10;OK/os+Enw00/wToltYWcQUooBwBk4/8A1cUAdz4C8Gab4U0uGzs4RGI1xjGPz969FAAGTwBSRoI1&#13;&#10;GRjA6Vy/iXW0020d2fbtU9/xNAFHxd4ts9Hs3Jcbh79K+GvGfiq58QahJJI+YhnaM8Y75/zk/lWt&#13;&#10;468XzazcywwSYiRv72M9ent6V5e2NxYgEknoB+NAEbgMwAGADxz6/wCHt0qIJlDjAxjqcf8A68fl&#13;&#10;UpyfmxkkfQdeP1/XGaidgFJ7HocdvXp2zQBSnmCDrgH+7xjPHGfU9P8AJrm7uRpXYHnGR9Mf56dc&#13;&#10;1pXs4IBIHzd/fpWNkyMFxz+OeTQA+zt5JpNgGTzyMEnHtXqmi2aRxgkcHjPP+R+Fcvo2n+YQzn/6&#13;&#10;30/Tj3r0vToREu1Bkj6cDv8AhQBq2yHjaOR14/Hp+FbsKYwVPH0Pes+FRwM/L78jsf8A6/8AkVqw&#13;&#10;qBjGcAdv5frQBoJ8oz3/AA/Udc9cj/69Uby5VIixI49cgY4HI/wqZpAMZ7//AK/Y/WuT1i+2KVU4&#13;&#10;HTPo3p/9agDmdbvyzEDvnpkceuf8/wCPESu7El1zkEcjv6fn361q3s5lbGQw5H+T+FZWOSuMHr+o&#13;&#10;6fTv7UAQELyDxn+vQ898/wD66awHOeuefy9Pf8/pUzZMeOcH8B7Y9hUZYKDjn/PWgCIA7uOM898D&#13;&#10;PH+f8mlYZbnIHA7/AK5/x+lOKnr2OfWlzwTzjnHHU+4oAgyjMQCcdxjH1zg/gf8A9Zp2HzuBxjH/&#13;&#10;ANf86ePlzn8uMj1x9e2KApL/AN3OfXtn8/zoAgkXIz1DDpn3+v8AP6jrVcHPC9D1xnv1+tXiNxAA&#13;&#10;JwR2x/LPT/GoVi/hHUeoAz7fyoAhU8hWOGHT0Gf1+vr+NOZVACtyfrjJHT26f5FSAKHPOcdfp6f4&#13;&#10;013XB6cfxdOc0AV+FU5PAznjkdu3p/PPtXCeL/F9l4etnklfBwTzyfTpUvi/xXZ6BZSSyyBCMgD+&#13;&#10;XHf+VfnL8Vvi1PrN5LBE5WIbhkHjGew9/wD61ADfip8U7zXbiWC2l/dZIJGMcduv4E9+1fLGsamG&#13;&#10;YpH/ABdcZ78/5NR6nrTzsVTIB6559jz29awPvn2PrQAwRPK2PX8c/nXceD/BeoeKdSi06xiMjykg&#13;&#10;YHr646f5xS+EvC994g1CKxtImYuccD1r9qf2Sf2XrbTI4Na1uLMpw+CnIXHB57egoA7b9kL9k2x8&#13;&#10;O2ltrut2we4cBvmUcepxj8Pbmv1isLOw0a0VIUVAABwBXLaRDYaBYpHGoQIAAPf0xUsV+2puzZzG&#13;&#10;Dgc5yc0AdQLjzyX/AIeeeg+v+f8A69cX4o8UxWETRQnLnqAMZ+lQ+IvEsenQGCJssMA4P8uOteCa&#13;&#10;7rTyyPPK2SenPbsKAM7xNr8srvJI2W7Z5x26Z/SvDdZvmuZj3B98/iP0ra1zVfNd1Izj8s/55/Ou&#13;&#10;IllzJlxxnmgCq5DcpyQvqRz/AJPWq7Kdx546c8cHr6/nUrYDA4z3/XGO/eoTuzz26c8En3+lAEW0&#13;&#10;5TnGfQj/AOv+NLgHjuMnrgDrwM//AFqm27jkAZHUj9T09qCpbOBy3T6j1z9f60AVXUkZ7HHXjg9f&#13;&#10;y4/zxSMn8SjJ4+nX/D8f6TbeOn5g9Bj0PT1oBA6cr056Hvx/WgCoytxjnb/hg9P8/wBE2nPPUjkZ&#13;&#10;6/4VcI3MFOAD19u/+fSo2iHD4we/4dz6UAVQqqCVHXPTp1+nXPNATnOOnU5J/M9fwNTMhVdw6dc/&#13;&#10;0JxTWGeO/rjpnv09O1AEKqhOzH556jk+/wDkehoVQV+ZemOnv+Pf0qYKx+/zkdT0I9Kaq9DgDPTj&#13;&#10;p7flQBCxycjkkj73b0J/+saReDgDgc9e/ue2B/ntVgjGf5nPb3/z1pm0uTgcj8efY4680AVnBG0D&#13;&#10;qee5OT09/wAB69eKrSycFVODnGcfl/n86sTSDaWBG4/h0OTg1lsxbB9c8nr+dAH/0fveC4EnzZyc&#13;&#10;jtzz/P8Az7VbAAPXP/1+xPT6VwlvfsmTnOMfXoP1ro4L8ONucn69fp+NAGnJFuOQM59O5HOO/wDn&#13;&#10;is2eDcAM4Pr6H1/z+FaiyK+G6DnoentTHhB6c/8A66AOVuLMFeOv17emKxLqxKkgjK/mPoeP5dfw&#13;&#10;rupoBzuOT36dc85rIubYbCcbu3BPHTtQBwE9mGzjgj0GO34+v+e3O3NguCNuRnGffP4/iT+leiXV&#13;&#10;oQDgcjt05/lisS4ths5PJP5/X1oA8vvdMEgOFwR29OvGM8/gT7+tcnc2EsL4AbHvjOR3H1+tevz2&#13;&#10;IbLdQOc9K5q904FcDGT07du//wBegDzyKZomGT7dufT8sY5rctNRwVDHr9Oo7HP+efSo7/SnRi6L&#13;&#10;g8n8Mf4ZrDWJ4mCg59Pr05/lQBR+Jelxa74dliIBLKy9B0I/Wvx5+IGjyWWqzQONrIzDnAOf6Dpn&#13;&#10;+fNfs1cym4s5YmGS4PtyR1r83vjx4bFlrEl0owtxk7T03Djj1z9OuKAPia4he3mJYYx0x3/ka2dH&#13;&#10;nCXkWScSHB/D09eKNdh/iA+4QPTt9elYUMjKQFGSP5jp9M0AfU2gKpuIJwQU4U9MDOOc/jxxxXux&#13;&#10;0gXtmkgGSOMnoffP5fnXzx8M7yLUrVIJU3SAEkH29Pr6elfW2gRZs0gByR/LnPH9fyoA8pFgILsR&#13;&#10;yAkD+907559PaifTlmuyyJyBgAHpz9f8jNegeINKWOTOPkA4xyPQ1WsbeIzKuCMYyefwI/wxQBzX&#13;&#10;hgzaB4gguwSMsAcfXqfp3r9VfAetf2xoVvPncQBnv1Gc56fnX5n6zpcSETWhwQMnnOfqOo+lfXPw&#13;&#10;D8StNF/Z053Ege/P+ePegD6y3fKMAYx/9cjFN5IbAx1H1456j27UxcswwOvT3qTnjPOSOfbv/wDq&#13;&#10;oARcEgE5AAzx39v5+9PAAC+gz+GOnvz/AIfSmNwOuSfT3/CkIDE7R2z17ZoAdtHC46Y//Uf/ANVL&#13;&#10;nnA6nHrkdvTB+n09qXqRxge/bHamKOrDr6H17j9aAJAy56Enpj29B60gKx4IX7vb/Efh+XX1KKAe&#13;&#10;Rzjvj8KkHHKjJ5+nTOfy/lQBJG4BG4DLevfnitW1vGXaAcj8/wAc9eaxR8rHd/8Ar9CenrkU6Nm4&#13;&#10;3HBA6+v1/wA/jQB3VvcJLgMeeOh9/wDP+eqalbJfWUtswH70FevTPf6+9cxaXG3B9Djr6df8muji&#13;&#10;uA6hT979P/r8/wAqAPw1/as8JjQPG11cxxKqXIEpx6j5W9vrjmvgvVY8ytIzdeVGP5ntX7SftqeB&#13;&#10;EvLA63bRs7wEnIPRH659sj/PSvxl1izmgd1ZMFc5Ge/fH17UAcwrhXyBkD+tLMzmMMeB/wDX7Gom&#13;&#10;G0kdD/KrOFmiK9zyOfT8sUAZTLx05HrTFxuqw+cnAyfrUCKc59KALYUFMen4VZsbh7S7huFPMbq3&#13;&#10;HoMZqvu4IHX6dTSqmM8++aAP25/Z28XjWPCFvESXKoDxyBk+p5/z1r6ps9RJX1PA+v48dM8Y/wD1&#13;&#10;/k/+yd43aER6U74MTeX1xndzzx79Pxr9JtO1MsACOTgf4Dt+Hb8qAPYbe9HBB69x0OB7fzrWjlDK&#13;&#10;cbSD+hx7+navO7K8VlXnqe/T/J6V1FpdEnaWOB+Wepx/L60AdGASM5GDxyP0yKXJBB9P/rHBz16/&#13;&#10;56VWhlDgZGBx36fj1qdRjp2wOOcf5z/SgBcjJUHOc9P5+/vSq2W2sOeOOnI9T7UuONp5BBGOuaaF&#13;&#10;PIzgHHOP8j8qAH5B5H9f5f0pjkFtw9u/Tj09u9OBIypBAI4P6ED68UhPbGRk+mDn0x0zQAA8nncO&#13;&#10;PXGf89uuaCwwCemfXr+n86UcnJXA6DJ7ev1pVXIK+mM59RznH+f50ARuARnOd3B/Xpj06j1r4u/a&#13;&#10;n0M3WiXU4XBAjmB/Rs/h/wDr619qYBAIG0dcdfzz7f8A668U+NOgLrPhuSN+UaORCMex2gcj06fT&#13;&#10;0oA/BXxRA9vdTPGhIJBBHIU56HNefSZLtnBOTnHbPPrXtXxDtpVuAQMI2VPb7ucHjHbrmvGJoTE7&#13;&#10;JjcV79jQB6j8NtRMM/2dQNxyAeN65Pbp+WfpivTZL1re8Mzvkvj5hnaWH3uOOCOcY/pXzt4ZufLv&#13;&#10;cMSgP8Q65zx+HrXqN9qkKAlTkv6H5SeDkg9D2oA9Ou9UW60+TadhYHjoeRwSP8+teQWeqpZ37JK6&#13;&#10;5LAfQNx/P/EV0EeuW0lqYi4DgZV853ew4zmvG7+683U2dDgMT1HA7dOlAH0A2rq6xtG/+kFQmRxh&#13;&#10;h2Izz9a/QD9nnVhfaMIWIyYh+BU7Tzx/LNflLp18kJGHDSBc5z8owRjI7+n09K/QH9lbxCbi5S1k&#13;&#10;II3lByBwcdjzQB9s3UPV2Ix9OmP8ehJNc1dxLxwABnHXjp1/L1+pr0G7tRHllG08dBnA78jniuXu&#13;&#10;7fA27SABkde/ckfX9aAONYNFIxwe3PPHtnP8ufXrWnYXzRPtzgYz34x6c9P8PSm3VtkFwuP8/wCR&#13;&#10;WX80UhHTB+vH+e9AHqun38ZI55OPfjHYe5rsLG839+vY/X9fr/8ArrxvTLzaMscAe/TnnB698fp3&#13;&#10;rudN1ANtyevfOPwoA9Vt5wyoEI57++OT/nitONgc84HT0PHQ/SuKsLvJXJwOeMnI59c4/wA54rpo&#13;&#10;ZdwJ/rQBon94DweeTyDj1/wqLgKD0x9fwwKX74K9sduM/wD16MbvfHHHagBhBPUZP1xyR/nrX5h/&#13;&#10;tfadHHdWs0a4AknjJweP4gPrx9K/T9lJ3EjB+ucY9f8APrX5/ftiaQJdLN6vy+Vco2e+HRlJBPvg&#13;&#10;f0oA/LrXfLEDKx3ZUE57g+nevN1YLPkYUA/l/j9K9K1ZWNk4XICjHB9Dzx+P8q8tkXEu1hjBPv8A&#13;&#10;yoA7G0iR3D7tw3bRn36kjtjvW9dR+bCqg7+44HbjjPfjt9c1naXDvh3E5O0Hp0bp/T+v06KOENEX&#13;&#10;U5U5PXGD2Htn/CgDgZLUR4iTJPIPfHp6dc1j3sMShdp4I6e/0z0rqL/KTbUBHv8A1/SsK9t1wBjA&#13;&#10;+vv27/gO9AHefBS5+yfELSZegaQIe3DdcZ9K/oN8B3Ju/CemS45EQX67e4/n/nFfzl+Dr06d4o0y&#13;&#10;6Q8xTxt+G7p6+/r2r+hL4PXovPBcAY7vLO31OMfhQB6cyAkEgHP+ePocCsG6t1clgmVPBx0/PqP8&#13;&#10;8V0jAkEqOeOB/h+YzWbcwqQe3PfOMmgDzXVLIhSUGQfbP0OOO3X2+tedapZnluhIHQ9TjrzXtWpW&#13;&#10;e4FcdiOfXrn/AD2rz3ULIlyG7fy9PQ0AeM3dttJAycc8c59M/wCFZH3fvHBOR25HpnNdrqdqFY5O&#13;&#10;B0x6f/rz9a4y6TkLtwDnvjp/nigC9bXDbl6joR7D9f8APrXVaddBW+/1I6Efr0/CuBichsLxx069&#13;&#10;+n6VuWkxA8zdk56+/figD2fSr/oqtkcHp1+n5f54r0LTbpW2gE5JGBnkjv8A5H4kV4Tpl+ylewPX&#13;&#10;5h/h/npXp+l3ibQT046/lj0BoA9UtpeSCMZ6A45z+mfpx+dX2AIC+nuO358Vy9jdHIyeOR34APGP&#13;&#10;84/KujSQOBgcD15x+NAEoXjrkke31/nUO1sHkg9xx07Yx/OpnUsvXn/PH9P/ANVDAEleh7depoA/&#13;&#10;Kf8AbIj8u+tJXJQC4uFPIGRt4yO/r19/SvzZvwzMSO5OT1HBOMc/zr9LP2zYWN7ZuVyhupweevy8&#13;&#10;fyr8z9TBEhiXoCRn+H/IPegBdMBydpBP9c+v6/4V6NcaXp9popuLx1jLp91idxIGRxx/ntXnWnBy&#13;&#10;GKDggenPqR/WresTt5CLK5cq2Fyc44HHv+dAGHDE0pwhzndgjjj/ACP8PWhVZnQ8DPHBxjn8apBm&#13;&#10;OAWyOv4dePetCyTc4znHPUds89sn8KANwEiNQBtJUccY59uPavpj9mYlvFgG4FYXiJ4JbBbBxzkY&#13;&#10;/wD1CvmOXgY6E+3bHB9RnFfQ37NMnk+M2DnBJiO31VWyc9x/Q0AftVPamO2VCN21QpPTOOmB+f8A&#13;&#10;9evP9YsVlyuME5wBjBx7/nnmvUoYvOton6mRVbvjJ6Y+nHv61ymp2RIKt1Pv+f8AkUAeAaxYlFZi&#13;&#10;cf0I6Z615jf23l7mcYxzg5GOelfQGt2Ixuxkdceo/oea8g1uy8suSv3j354Hb/69AHFIcEKp4I7H&#13;&#10;P+fSuksLjBUrg46fX39f51y8yESHHGP0579xV22l2Hc54A/nnAyKAPZNIv1DJ82eg9CP6c9cdPQ+&#13;&#10;vruj3Y5JOOD7ceg9cn+Zr5z0q8KMFyAT9Onb/wDX/wDqr17Rb0sEIPTH5d6APeNPuN5Ge/PJ/lj/&#13;&#10;AA6eua6mFg2CDgEdeuPbt/Tn8q8v0m9YcAgZOfQ5HTivQLS4WVAxGMc+5NAGuAQBwc9OPr3HakbI&#13;&#10;P6cAD8v/AK/T8qTPRgcnjn+tMkYH5FPr19v5fWgD8yP2xbvzZIoAciS6bjI/gTgH2/ya/MfXAzS4&#13;&#10;Ayec46D8v8+vav0O/a31HOs2iFSVZp3AzjjkAD/Pqa/PLUJ4lJLxklgdvOAOnX86AKOnCYyoiEAD&#13;&#10;JOc/jivRoMW8L7m34wMH+6OmffP/AOuuH01WlmWUpx2Uc9ff9frXXvFtjLylQVY8dMYAoA0DfeVK&#13;&#10;6oducAcc+ufX9K021NcAu3zFlIHrx0HB6da42e7jkumjgUsW4JB6kDrx+X/6qGvANgU5xk44yD0H&#13;&#10;H160Aeo6bdedEI8hmY9e+TgnB/PsK+4PgVbp/ZgBJbMMxx1+ZmH5/wCQDXwPoF1E3lqCMYHA4GR1&#13;&#10;OfX/APX3r9FfgHYH+ynlC7D5OSeOd7DBA7cdAO1AHb6tbgREdQMnjsfbjP8A9b868l1e3VCw28j+&#13;&#10;vIPPpjoT6+1e8apbK0TcYJP58nrxXkOt24BYsOTnPfj0+lAHnIKq2OQAT19M8/57VuaddGOQYIIx&#13;&#10;9eh4/wD1/h6Vg3B2SE4wT3/PkelSWkwJHzYJPbuOx/l3oA900O7AAYH8jx/LNevaNeK+3b6dvb0H&#13;&#10;51866DeE7Bnj06fT/CvY9EuumR367h06f59c0Ae8aXOpUEnkfTnBAz+HX9ea6WJT5ZLcgY/yOP8A&#13;&#10;PevO9Hud6/MCAOM+xrv7ZgyKvTH8u/frQBc6YDDJA6//AF/6UuBxkdj+n5+360oBkwuME5Ppz3/C&#13;&#10;hRt4x+fYZ7UAJ95Tjgn8c4/X6U0nJGDweB789vf1NObAx0PHT+YH9cUwjJGeM+o659B/nvQA/Bwe&#13;&#10;cjgnHHXr/nH4ZrL1OYQWFxLnGEY9euAT+vXtWqc5yMkHr7D9M+v51xPju6+yeHrqXPUAAk468cn3&#13;&#10;oA/IX9pXWPt3i1LXfkQL0BOcsSTkD6f55r4z1S4zLhRjnHXrjvz+fXpXvHxg1xtQ8X6lc42p5pVf&#13;&#10;cLhQD68ivni5ZjJk/KSfy/GgDsPAFk2o+IbGFgHRpl3A9doGTyP6/wAq/WbwbKmneHre2ij2hg78&#13;&#10;9x2P4dSPp71+a/wS0t7vXBOqkiIN6YJPAH496/TjS4be0srW2fDFYVBHOAT79Ov9KAM2/upnvtyl&#13;&#10;nKdsc57cdP8APsaj/tUi9gSVzuBHfpk/MawtZ1rybh1gUkrht2Qdw5249Mk1w8eoT3GvQQuckfeJ&#13;&#10;9/mz+X59KAP1F+Fmp+Zpi7HwjqWUqex6dR0A7V82/tHayZtdsbFTuwWfAyOOnuD9BXqnw0u3g8MI&#13;&#10;YG5eBlU5BxI2ePyr5Q+MmqG48cNEzlzaJtznqSe3egCfw/cgPGGJIAwM8D8c8/yr2fQ58hB1zz2/&#13;&#10;Af455r578PXBITnB69e/pmvbNAn37MDA/oM8e/8An1oA9p0yUlFYHPQnnp9a6iFlZFxwD7DjGelc&#13;&#10;HpcuFCg4B6H6129rlo/mP4Zxj6f5/rQBeH3QcenPrj1H+fxoHdSdwPXn+f8An+tSCMrg5yB6kfp9&#13;&#10;P880m1sEfn2z9aAGqdpIzg9j29v/AK/tTh/d4AB4PrmlUcnknjHP198denFOJ4K4xkccdee3XHt/&#13;&#10;+ugBMNkc4APf/P8An+URGQM/nnsPy/8A11J9eSf89uhpsi8AKODkn/Pf3/KgDm9RXaGOThc/qM/T&#13;&#10;jv8Aj2ry/WRvDjsMEnA5z1/+tx+XNes38Z2EY5Oeeuc8fzrzPXEzuCnbuGCfvcc9s/8A16APAfEc&#13;&#10;XLE/KD68YA9MV4T4gQAvxkAc9MHP+f8A6w6V9D+ILf5WYHIz+Y75BPTjFeEeKItqF85A6fn1NAHh&#13;&#10;mvX620R5IxlieOMdO/T1r5y1i8NxJI7Hk5Yd+o6fXP6V6v4uvNzSxZwTxz047f59a8P1Oba5dcED&#13;&#10;px0x6/Xv6UAc6lvNPOHRSULYyB059PU1+iH7HngeS91N9R24KgKp6/M+MY9DzkfT3r4C0mK4vr1F&#13;&#10;GcO4+nXsOK/bT9lDwk/h7wpp98YyHcNdOSOiqAACenbg0AfV2n+F0F7EypkWvybex4749/br+VEm&#13;&#10;hteatGgHyxMe33eP8/y6V0PgW6udSiF3KpPmsze30/D3xXaadp/+mSMF4J6H170AclrmlLZWBCgD&#13;&#10;A3ckY3EYA9sD3/Cvnixtmm1p3X598jRDOMDJwfXsK+tPF9pI1nLuAxGhc7voR/n8K8P0uwgS/QBM&#13;&#10;qm6YegzgKOPQ/wCeKAOlPIKDnAx04wOPeptpUlepJPrxmmBeeuRwcf5zkmpFXI3Z+8c+vfp19xxQ&#13;&#10;AMwBAxwOnXrxzk9/b1qIqR7HH459fepWHBTOTg/X3/wp21sY9cfn/nrQBW5456fpgdfzz+lQupI+&#13;&#10;ZuAOuKn284AI68k9RUcgwG43Hj9enNAHEaqAFKocj2OO3/6/8K8f1/bhixOG9x19817RqwJUo44w&#13;&#10;e/cjv7eorxrxAoZm3ZXGe9AHiniBWCvjoe/XoB+teV34w3y45J54J5/l2Fesa/8AdY524yR/L+XW&#13;&#10;vItS+V3z3Pze2en4UALYMrMOoIPQcYz1Pp1/z0r2Dw2fmQ45JxjbjPHGOnH4V41phJmDYORxjHqR&#13;&#10;gYr2Xw791TggE+vTj88UAe5aIxdkVjkce5Uev1/DHWvTdPZhszzwM9fx/wD1GvLtBLYUMMDH869M&#13;&#10;01cuQTgnp75P6e9AHYQDMYJO4D0OAT/nBq2GLkL0/rj3I/8A181SgGFGepHU8Y461cK4zu5J/r2o&#13;&#10;AHbbneMgeg47/wD66+P/ANpHx2ujeH57eN9pkyo5zzjkjj0+tfVusXiafYy3T/wLx6ZA4Hf/AD+F&#13;&#10;fkX+0b40/wCEh1g2Mb5jjOSM9COw9PpQB8c65qD3lxLKSDvO7n9O3TtzXGFmmlxnJyP8/hW7fSr5&#13;&#10;rHO0E/UYAH15Pb8qXw/pj6pfpbx5LE4HHXP+HvQB9lfslfDdvEHiSPVHi3pb8ZxxluhJ9u3qPzr9&#13;&#10;4PB/hm2061igjiwI0Bf3Y9z/AJ/Kvjv9jv4TvoXhu0u7mPy3nVXbjHI6DP4/pX6PWOnfZ7B36Oc8&#13;&#10;cce2e9AHkHiuEXd2trj5E6A9ueePw9e/5/L/AMXblYIhZwj5x1wfXp2NfYerWiwRTXsvIAOPb/P6&#13;&#10;V8ZeL0h1LxIbq7zJb2nz+uSPug/j2oA89F4fDGjS3mQn2SMquMDNzKPxGAPw/lXzVJJ500kxI3u2&#13;&#10;STzyT04Pc17P8T9WkMNtoUaAbP30rcZMr9iB6DArxlATLy2TnPTOPr/9egDsdDi5GQWyeMHuf8PX&#13;&#10;/wDWPbNBU7QOmMD6cfr/AC968h0BFIUngHHTvx098/56V7V4fj2KHxgcHp/P1570AeoaemADzkg/&#13;&#10;h9eR1/zxXUQHHy54HbGOO/r+JFc1pwxgZzkV1Vum4ByeRz0/Q0AXVA44JwAeg/Xr/nmpNxyBng+n&#13;&#10;GeP0pPugNjA4xgen+f1qRgN+0e3b/PpQAhYAADoBy2Bg/U/z59BTwwXPBJHpz+JpnC9VxgnrjnH+&#13;&#10;f5U8ZLEA5HXr/n/P1oAYSWIxyQeMDrjH170Bhzjp/Sn4G4A8+nH5emPSmEMwK/z4/T/69AETFcEg&#13;&#10;ZJx17ex7euKhkUgEZwB+fUdAf8f1qy0Z+6eTx3/MH6fz/Go5MkHJPOCeeOvA9P6daAOf1A7c8kEf&#13;&#10;59+fpXmuuSiMNIfmI6DP5df6+1ekaowCHb/n8ehx/ntXlWvSjawZT2Pft0z2oA8t1mXzPcjp2z65&#13;&#10;OP8APSvKtf1ZLS3d2JGQQv5Y+vT0/wAK7jxDdiJGfOCVOD07/wD1wRXyT8R/GfkrOsDZKkqvb5sH&#13;&#10;JPP/AOv86APEPif4rl1DUWtlf5IiRyT19uMe3U14VNIXYvxj/P8Ak1r6xem4uGLHLE5J9Tk1ipGZ&#13;&#10;GCryT0HegDe8N6PNrGpwWsYLhmGcc9fb8eK/fD9jX4Sw+HNEt9Ru4/3jKrfh/Unv/wDrr8zv2Zvh&#13;&#10;bJrus2008eS7Z+72H49P8K/fXwFpdvoWjW1pbAKURVxjoAvTv37UAe96XMFjXJwAB+n9KpTaj9uv&#13;&#10;lgjJYA847c8fhXNanrsOnWBbcAcUngtnuJXv5chAPzz0x60Ael6xqUWl6UWZsYXJ7cYr478Q6rLq&#13;&#10;eoSTs2Ax4z9Rgf5/SvW/iT4kyP7Otj8z/ex2A7CvApwXO4Dr75PHTmgBFZj9wdcD16+vbpUBHG3P&#13;&#10;PPP9Pb/PFThWAAYnPPTnjsfx68dKiCgkKvIzge/+c5oAbgZJ3cHjPXr6/T8KbtwMdCOTk1KEwBtJ&#13;&#10;4B69MdsfT6U9QD8oGPT6+38/zoAiZj1PXj1/w/yKcxyeDwPf9Mfyp+1sDaM8evb/ADxUEhKg4BUg&#13;&#10;cfmKAKF2Sqbs8jseo/8A1dc1w+qzqFLFuB7Hp9f/AK/PpXX3rfK4xjHt/kc15vrE2Qc8AHp6/wCf&#13;&#10;8+wBwGr3BMzF2z29Bx71iQfM5BOSOnT8OnX0q5fPuc84P4cdz9RSWq5wAMnHTnv/AJ/nmgDesEwc&#13;&#10;jjOM49u/9a7vSYOigbug69f8/r61yllCxbbjBx6c9fXpxXo+jW4UDjBOPx9/z9vWgDs9MiVcDuuP&#13;&#10;bPpyP8+hIzXWIoVQwySf8jmsewhJUYHtit3GRweT26Y454/UdqAMy5bbn5sZ/X8M5/lWG/JIU8nP&#13;&#10;T06Y/Oti6IPTpx+BP+e9Ze0j7vPsO/Pf+ePX9ACD7vykE59sDnp9f0qNmRQWJOR1/pz/AC/WrBG1&#13;&#10;unygn8cd/pXN67q8Gk2UlxOQAATnPH0/xoA8/wDid41g8O6RKS4WRvlHT3HOOn61+SPxM8a3HifV&#13;&#10;5pJZDsDcY6Y6nA79a9w+PfxNk1e9k062k3BTg4PA/wA+vpXxlrGprEj85dh1zn8vfjigDF1TUQmY&#13;&#10;wATwOOMfUf8A6/rWNY2dxqFykEC7nkIHHfPAzVRmaZ8nkn2zivuL9lD4Daj461+DVLuIm2iYNgrw&#13;&#10;fqPb60AfS37IP7PLeVFreqwZaQhucgAdx+J71+rkdpbaHpgjRAgQBVA47dvf2/8A11sfD/wBZ+F9&#13;&#10;KitYE2+WuOB1/AetW/FOni4wFO1EOSOuSBxQB8v+NlLNLeT/AHcDHvnkEf5yK+bIbCbWNaeeQkwQ&#13;&#10;leOCCOwH169eueOlfSHxGdJpotJjOEkzv9dq84+teWRx2Wk2Ut4eSxIX35wCR7UAW9c1lrGwTSLS&#13;&#10;TLzcyMMDAHAGR7GsDToGPI9Qefc9qwPNkurjzHPznJOR0GeMfhxXZ6dbhIxuGMYGe49R9fT2oA6W&#13;&#10;whAKgDgjpiu90q3IVMHp6HPbAx+Xv/hymmW7ZG3jp+voa9I0+DCgsMA8/Xj0oA2rRSqjnkd+tXHZ&#13;&#10;VXeMgH9P8fw/+vSxptAzyR/TvVO6fGMHj/639KAMHUH3cknHP4/nn/PesNgrAgDIwfx9hnOMeufw&#13;&#10;55u3DlnJJ7Hr3444qmSOdo4HsMc9f/1fWgCJQq55J+mD+P8ASgjPYknPX0HB+v0pz8NycccduR/n&#13;&#10;vUfG85Xg4/P/AB4OcUAIVByV4Ax078cjp78e9MwCNzHGR+Q7f0wBmpm4OMctj69P85oCZOcdOuPf&#13;&#10;nqf60ARBD5Y5AHA/+sBj+tM45IUADPb1x35/GpWU7fUk8c88entULZ3dwRk9B0J/l6CgAYHJfHBx&#13;&#10;78DqR/n9KryttBOcDt7VZJKoSf1xjpj9M1k3rgKSpxxgHn8R27elAGPfXJXK78EZ+v8AP9f1rnJp&#13;&#10;STyfmJ/T2/H3q1ezbicHg5Ptj1/KspGLNnO0nH/6/bHT8KANixBLBwOOTjrj+vI9a77T4zGoIGSP&#13;&#10;6DPp9TmuV0yDBXHGf8j9a7y0hbaAMke3HXnr1/8ArUAbWmghlxyDj8O/Hb/PNdZFyAePpzwOnv6V&#13;&#10;iWEXyr2z29R14Pt6fnW6nyAZOQP0+mfrQAsrbQWJwp/XivB/iZ8QbTQLWT95hlVu+McYHfjA7/pX&#13;&#10;V+PvGtr4asJZWcK4U4r8nPjP8W7nWNRktbQ9Sw3buOR657j+ooA5H4r/ABLuvEd/KkMuUDY9gvTG&#13;&#10;elfOt7qCrEymTn/P9afqN35YO84zjqent7iuJuZ3uJTzwc9gc+n/ANagCvcySXEpGc5/E4zX0n8C&#13;&#10;vhBqPjjWoUELNEGG7IyM55x7j/PFeffDvwBqHizU4baCMkMw5254P06/56V++f7MPwOsfB+h2s08&#13;&#10;INwQP4ed2SM/578UAe9fAL4P6d4H0a3ht4ArhVycf419k2cC28ITGDj/APUK5nRbVLWFNqgYHArp&#13;&#10;pbhLaAzysAAPpQAmo38FhbvNKQNo/P8AlXxx8TvH8mozy2Fo5CnhivQjuM+3eur+J/xGwHsLJsk8&#13;&#10;Eg/d+v618xXLvM7Mx557+p70AU3DscFsj+ueRVdioG1ufTt+GP1/OpWOX24wfX09fzz3/OmgYBzz&#13;&#10;nPI9uMcZ/WgCAj0G05IBbtzWddSFV2dR/n1q/O2wAgg9Ow/n6fjXPXMuSy55/I+/+RQBQncltrDP&#13;&#10;v34BHX/OKs6faNMwCj/Pb1+vp/Koo4WkYYHBI/I+3Su80XTtiDK5x9724/H9D+lAGpplmkcQwBxn&#13;&#10;/P8An9K6+2G1VJwc/wCR9KqW0GwfKOB+GOeo/wA+tbcEXKjrjOf6GgC3BESV9+nB6D0/z/KrvK4I&#13;&#10;6dPp7HrSRLt5XjpjjH+RiklkSMZbnHFAGdfTiJCc4JA9+uen8q861a+MjMpPy9+h4z3/AA9/zFb2&#13;&#10;sXsm11/u/wCefy/z1rhriXeTgbs44z19c9KAKbupb0PXr1H+f8OaZjKhey9+3Hv7n/8AXUr5OcnI&#13;&#10;J9PyqMAc+n9O358frQBC+QRk889+RjHBHb3IqMgsCcYA9D69vrVjaQSR2/DHqO/1psafLuUcjpxQ&#13;&#10;BEqjIGTwcc464/yP8mjaxBwOg7ADGD36/wAqlZML04+p7Y7fjx7UMgI2tkH8Tjj9emaAImGMKByP&#13;&#10;f1HTp+lNI/hHBP8AIdOOn0x+NPCjB9+Of89eO1KB6gBj+vI5J7UAV8ckE/rjvzxz+H16VEW+8w49&#13;&#10;s9eeOAOKl2E8jrjkenfr369veoidoAxnrnpwPf0oAkGNpOPvZPYcj3+veuA8ZeL7Lw/YvNLKoIB6&#13;&#10;4H4fX/OaXxf4us/D9k8kzhWHvjOffp68V+dHxV+K11rt3LBBKQgzk7gePf1NAEPxY+LF3rVxNb2s&#13;&#10;vyDcM5wCMY/l+Xevk/WNSMzna2QR689e4xj/AD2q1rGpmUFM4b649/8A9ftxXL+XJI/TIP49aAIQ&#13;&#10;CTuz1/pXbeFvCeo6/fRQQRlgxGTjPHf0p/hbwZf+Ib1LeBSAf4vTr/n1r9NPgd8C4bBIru7h3HcN&#13;&#10;oK4OfTHf19qAOx/Zg/Z6jt2tNU1G2+dyGG7sBznGeOPX2r9cPD1nY+HLARxAKsa8/gM/kK8Z8J21&#13;&#10;l4ftkhG3Fqg3Nx970H9adL4xvdbvho+knagbDuP4fX6k9B6dfWgD2z+0LnVbsIg2xDH69ef881r6&#13;&#10;hq6aPYi2jID9ODyCf61zdrMmh2S7hm5ZeAeoB4H1Ncjf3k1wzTznGf8AJGP5mgCDU9SaXdPK2cnj&#13;&#10;uB+WOfwryTXtYDbgrD0H17/Wug8QamFjYA9enP5f4V5JeXBaV2znuQD+X0oAqXUzS5dwB+AHT/EA&#13;&#10;VnEb8ELgHHUevOec/hU7AnJY7QT0OPw+uRUbIqEr3478fX6DvQBAVyvckEDqOnAJxz/np61Gcbti&#13;&#10;jGf5Aev6n+lWCoJI6Zz/AD9etR4KkNgAL/SgBhUghS2QOM59B6Y9fp69OKVfmzxye2RnOOoH8+aF&#13;&#10;AOWAxn17eox+H86CvBCjBOQPft69fcUAJhSCTkj8AfYD60jZGT1K57+nf/P/ANagZ4LDAHHpz/k/&#13;&#10;lRIAT6HA64wfr9P84oAjxyeMnjv17fj0/lSsASMjbn9SPWhoyXAzyT255+o9+lIAQc4P8+2P59KA&#13;&#10;GqpJDZzzxz+uf8/zqIgj7nU9PXJ7+36VOE2uBjIP54/z+tIYxuB25H8vTIoAr4HGP8e/5dMfyxUg&#13;&#10;j28diOfYe/vT1X7rN054BzjnBH40mVT5gOn174oAibkhhhsAdvXufT/PtVGWRck5xkY6478jocYz&#13;&#10;nmrMzqo2q20HIPXv0ArHmnRWKdQfT3/z+NAEc0u47Ryx989T6Zq3Y2jzzDC5UnGMHp7VHBbPNICF&#13;&#10;yD6/4/59a9X8MaFgIzLyuM/L375oA//S+rEbgBW6Y6D27+vbp6fWtCG4kjIYckfj9OM8f5/HJjcE&#13;&#10;DB4HTH6ZH41N/CFx1Ppk569KAOst9QAAWRuTjBP+HP5/riuhjuUfbk5A7fj3PFedo2WJBBA6+3sa&#13;&#10;1ILsxkAHGcdBjP5+1AHbtg8E8kf19qpyRg8KckdMj+Rqpb3vmMMnBPvjgD8q0o2WXDY59vQe1AGT&#13;&#10;NabgQD07/X1/risG6sh0xgZB4+vOD/Pg8e+K7KSIE5zkD/PTvWbNbhs7eRz06kd+vT2oA4Ka04O4&#13;&#10;89xgf5+n+RWNPZ/MfLGAO2PTkj8q9EuLLcAVGcfrg9aw5bQsxU9efr37f54oA88utPBQ/LgnOPp/&#13;&#10;LPT+tcff6YMElQM89R0PXPT8v0r1ua1BJyOSeh6c9QfwrnrqyAbjovH5HsP5UAeRTWrxAt74wDnO&#13;&#10;O+P8496+bPjV4WGp6bJOF3EfOfXjqMf0+vWvse+00PuYDAPbGf5j9a8v8YeHvtemzx7WI2n9c5/z&#13;&#10;2oA/F3xPp6QzywouBn5cAc49evSvOypjcZ4BzwT+tfTfxe8KTaNq0hH3QxI2gdP5dea+atQiImLN&#13;&#10;35/wPsBQB6J8P9bfT9TS3Q4EnYck89M/0r788EI00HnE7nCqwzx+HuR/k1+Zeh3Itr1Hz0/zxg19&#13;&#10;6/DPxL9o01MT8iMZ7njOen+T60AeualbeflyM4OB7+nXA+tY5tYkkDNkHH+P+ePer329HJRWwRkY&#13;&#10;bv3z/gapl49sgOWLepznHUDpQBS1MQTR4BO8DPXP1xjGP88V2nwl1VtJ16JVbKEjqeg79Tnr/n18&#13;&#10;i1bUTaTBXGNx+6Bxznp0+lWtB19Ib6K4hBj8ts+hHPQgdsd6AP1k025W7s47lRneM8fqO/8AL9a0&#13;&#10;toLY64A9B2x9ea8h+FniJNZ0RfnyevX159+K9fHzZ5yRn8h/hnpQApHXnk9/w/H/AD15pMKEKjof&#13;&#10;f0zkdP8APem9AcD/ABHvg9vWnbflOSQf6E9/p/n1oAFOc5GCM/T8cfy/xoC8fdzke+MD86UYzt7D&#13;&#10;OB+Pt60Lxnn7o747YoAU52j1PTpwPTIobHIbgc9vbn86UYb5cdP8+ueKVsbgBlhj+vQduBQBEvJI&#13;&#10;PXk9fyzwP/rVIoCsRnn8Pb/P6/RM/MTnOfal24z/APX69fwoAlyw2heT/n39f8mr0NyYiMnIHpxj&#13;&#10;0/z6VljJxtyP88cf5/GpAVwCBkenTGcdDQB5l8dvDieKfCVza4AMkTxknorEZUnrwD+f61+AnjrS&#13;&#10;mstZuYnQqys27IONynacHp1wenp3r+jTXrf+0dIubdsEupKg/wB4c/hg1+JP7Sfgt9O8V3bWybIn&#13;&#10;YzLjj5Wzkk+2Ovv60AfEd0m127E/49j6U+yID/MMj+Ie3Q/pU9/CI5SoOfr29s1UgOxs5wOnHJoA&#13;&#10;iuVZXKsOR0/CoEXvjjH6+ta9+hcxy4xlQD+HqKhSHcpVRz/L60AVY+vXn6VZ8pQoZjg844znHt+N&#13;&#10;MWLbIeMgH8T+dbc1oqQh1ycDr9cZzQB6b8EPEX9ieJ0RpPL3sGHPcEHH6V+vuh6qLu1guUI2Oitn&#13;&#10;k9Rk59//ANdfhTpF82k6xa3iHmKRSfpnofwr9fvhHri6z4cgZX3FAuMdSpUEE/r/ACoA+mtPvguG&#13;&#10;3ZB6f/X/AMg12FndhscjA5OR+hHf254rxy3nMbKT0z+P4e/euxsr9c7VOOcfT8f0oA9btroHGTj+&#13;&#10;o+mPSthJN4PY8fhj/P4cdxXnllehtuSADnPXn6V01rdqV3joR1J/n/n0oA6RMNgr1Gex7dhyMd/6&#13;&#10;HFLgEYAHp0x/h17fUGqsUu5dwAOR07dP8TVpTyGbjGOp459cH3oAG2bT3I/Pj165/wD1UmwKcD6d&#13;&#10;vwP6dKkIAAzwOnOPzPakKhTtxnn8v09fzoAUDOAR8p9B/P8A/V1pFwfunGeuPzPp9Kc21VznGf19&#13;&#10;+RQAGJ3dCfXjHbH40AJ8xGTxj0Gfw6H/ADzXGeN7QXvh+cYyygP+X16da7UIpUEnGcZ9KoX9v9os&#13;&#10;p4iOHQr0x1HT+VAH4UfGTRzpepX1siZMczLgjoCePyr5TvVIBdlG5s9PX0/DHFfol+0p4dEOrTzn&#13;&#10;5Tdx78DnawGD9Ca/Pm+tow77VbHUHHfvQBkWExjuEbBOf8a6rUL4rbhFGFOG5wSpx/nj/wCtXHKu&#13;&#10;HHYDj8D+NXJp2YLuOT6dj7j/ABoA1LXVViHTrxz39ueayJZnmlLZxk+579fWqI6nvjvUgwPmIz/9&#13;&#10;buaANCCTZKoByo49BnGfbNfX/wCzL4nisfFsVqz5IZHAA4OGGT9e/PPpxXxsrAKd3I571638Hdce&#13;&#10;w8eaUIwIxLIEOOh3ECgD9+pYkubdLiJs+Yobp1yOPb/P0rkb63K7g3Oe5/z/AJ966HwZP/aHheyu&#13;&#10;Sct5eDyAQRxgnt+X/wBd9/ZZ3Ekkn1HP+FAHm11ANvGR+AOOe/8AX2rnLiHpk4z6/XOc13l7bqrl&#13;&#10;s5HGCB/hgH/69cvd253MMH3GOlAGIkoHuBk4P4/l+v6V0+nX4B5OSO+RXMzIqE8Hse3BIwPrzS28&#13;&#10;zqwCZJB44x9fXpQB7Jp9/wArvfJ5HHHUc/5612tlclh8x56Ef1/z1rxXTNRPABKkcH8hnp9c/wCT&#13;&#10;XoFjfEsAuCMY69fUj8aAPR4ZVkGM5PGOeRj6d8f57VZwuQBwOfyHv/n696521uhjGeSe3oOxraic&#13;&#10;EDjj8+/bpQBbGedzZPtxz6/5/Ovjv9rDTPtHg26dRjKxvkgnG1vXI/E19hn95znOMfz5/lxXz5+0&#13;&#10;Npo1DwddoxwXt5V3YB6DPsO2BQB+HOpsv2d42ySGPvn5jgcflnv+lebTBhclsYJP6+9eq6vEI5pk&#13;&#10;f5MEgKSDjuCPqfSvNL4qJTtOST16dO39aAO38OqGhCqd+5G74GR19Prjv3rqrdQYW4z2zz+Gfwrl&#13;&#10;fCjRrbLnOSQeT16gV3sKjhM4JP0Hcf1yPagDgNRtgkxVxgjr64GeB/TnmsieA/ZSW7cHPr6jqea7&#13;&#10;DVbYLOVUZPvz+vvWTdQJJGFUZI2nHv6j179aAOQsVYXkUqk7kYHt/e4x3zX73fs16q2q+CEzySsL&#13;&#10;Y/3k/wA81+EXktypzx047gg8471+zf7Ht+1x4WitiwJa3j794yQSf8KAPtEoGUbsZ478fX3qrIin&#13;&#10;B/Lt9cZzWgMAHb/iT1OSO3vUTxhsA8A8/nQBzl3bg5YduwI/rXF6naDJLDr+X9P/ANdelTRhgDjJ&#13;&#10;x/gPy+n865y+thnJxx14z09KAPEtVssgcZGSf8//AF+tedahaOkpIPB445/rXumrWIftjH8/avO9&#13;&#10;RsxznvxjsfxoA8zaMpjnGOPoe3OR6fl9ackgVgA2ATz+XOPp1rRuoDGpJwMe/PPYCshlJbnOM+hH&#13;&#10;bigDqLG46EtkjHqODz0Ht6f/AFq9C0e+2kdQG5/P8eK8jtJSoCkkEEdR0HWuw0u6CY2HkdOe3frQ&#13;&#10;B7xpt2DgDChT+nXj1/8Ariuzsp1JVc4xnjr09efy7V45o18fl3dSPyB6f16V6JYXQIRjwDxx0zjn&#13;&#10;nNAHbBgwGRnI5GcY9+46/hzx0oZSATnsep6/0/L9KpW0q7eTyf0yf6+9W2Ctkk5JHT1+n9aAPzN/&#13;&#10;bOgIEOBlvtj4OTwdh6n1x6Z/rX5b6jGRK+4cFm6Y4OeBX6u/tkwq0HmNklLsHPYnY1flbqwDzOxG&#13;&#10;SSc+nuM/j/OgCppa5K7QD1GDn14x+f8AWukfQFntzdXPCknYFxwccZ9fw9qzdEtCyhySABxx3+n+&#13;&#10;fSt3VNVNnYPAnOT7gY7H3oA8zC7XZe4Yr+A6/wD6x+VbNkoGVUjOO3PXp+HHt71jKGO5s4+bn8e5&#13;&#10;Hf8AWtqzA2BycOT1PYjp/Pp/KgC35LTbyxwMY57nPY84z719Bfs4PHF43ZHGPMVFVs5yQwIH5Z5/&#13;&#10;WvAlZURdvzZ9if8APFe1fANtnjiH5MggHk7Rw3HHf2oA/eKwYXNjFNjO5Rxnpxzx789qztRtxIWb&#13;&#10;GCpP/wBb6+1bGkrnTLfK5Hlp2xjIzS3cCMMt17Yzjrx/nNAHjms2eA4A5POeo56f5/MV5HrdigWQ&#13;&#10;YxnPY88cj/Hn6+tfQmrWvyucdfXPbv8A4V5RrViMEKmFGM+2O/T+lAHz7qFr5TsVXof/ANXp/hWX&#13;&#10;G+1go5JyPXPGP88V3WtWgjB4zj8/euEli8tyB1PPXr34oA6Kyu1WRFyQBj8K9R0e+O1ctycN+WP8&#13;&#10;/n7V4nbzAMMHI9D7d673SLtSwwwJ/p6/Tt6UAfQ+j3JYA535z14P6Y/DH0xXpGm3BXGTjA7YBH17&#13;&#10;14Xo12CVYkYJB5/X6Zr1jS7gEAgk4/Efh6ev50AekRSAoFB45xx7etNmYiJx0KqcHPoM+lUbSQsu&#13;&#10;0tke/fr+JqxfukWnzvnBSNm9Oi8etAH5D/tUzrdeJ7aNpeEhlYDryznJ9vTp618HatExcIgwOnXP&#13;&#10;GOnT69K+zP2kbyOXxxKGwAtuo57EksfXoa+O7uWI3KEk5K/Xp154oA0dHt5YIwyghX6t67euB6/5&#13;&#10;4rS1OVY4E2FiCT16bj/n6cc8ZFOt3RlEMY+ZDtwAe+P/ANVZuriX5d+RvBYZI4wece5oAzYr2Tbt&#13;&#10;XCKMZPTO3jqOh696csjt1+Uchu4Hp71RIHEfQEZI7gfn0pSX3pk5yfx49v8AOe9AHo/hyVLfYjEv&#13;&#10;INpXkdcZPH5d8Hp71+sXwNs4joM5jy7mK2XLfKQQMsAp9Djk4HtX5FeH7oR3MCMP9ZgNkYPJ4x3r&#13;&#10;9hv2erQy+FzPjJdepPoAAaAO31a1IjbuB147E9x9T0ryDX7Q7XZOF5AHX6kd/wAe1fQWrW5UE9yD&#13;&#10;nGOD1x3ryjXLSNl+ZQQc8+/+f8aAPnPVI3Rm+Xkc+nbpz+P4DvWVDKQwDtjjp+HTj8q7DxBb7S20&#13;&#10;fK2cEev+P51w7ACXgYyf8/4fWgDu9FuyGAXjp6Enjpn/AOtXsmg3e4jnOec/j1znr+or59sHCupy&#13;&#10;QQB1B5969b8P3qsowcAc9+/f6f8A6qAPoXRbjdt24wB6/wAvevTdOkLoM4GD+Y9CK8S0a4G1ADnP&#13;&#10;qcd+3+ea9V0mchUbOScHrnJ/nkUAdxEPlAY+mcA85HGPy/zzTGAHOMk+o/Mj8j3pIiCgIOPlPH19&#13;&#10;f8acygjdu5GT1HfoAfegAUnJGM5wOcj6UqjgjG0DHTg+vTrQwHPbp/h+P4UbT2zjjp6E/wCf19DQ&#13;&#10;A0DOR09BnOfr/n868X+NGqLp/hl2dsABn7dEAPI/z26V7VJgfNnIzyMf4Zr43/ar1wWPha7hiJLC&#13;&#10;3K/99nH65/8Ar0AfkF4r1B76+ubo8GWR255OCe3p+XSvMXkDzAjgZ7AHH4d67nWl83PzYByB/T8T&#13;&#10;g1yVjp7Xl2sakKGP5Y6/n0oA+tv2edI81pbggEllTGTuPv6d6+9AtvAzDdiMLtBGOmenPTOPyzxX&#13;&#10;yp+z34elSwiMQzktI+RkHA2jGOn+TX19Npiwae78Ejtnk9e3Gcf560AeE6zcC7v5ViXJzye5APPv&#13;&#10;+HYVmwRiDU1n2c4Oe+W5x+P869Js/DrXV7LOq4Xrx355BHrn/wDXVDWNPh0a9L+UZHO3C4AwOuc9&#13;&#10;PQn3oA+n/Bk13beExDAMNI6PG+QFIOMg9Oh/WvjLxfeS3fi7U5XfcROU69QgAPP4fTFfTuh64JPD&#13;&#10;0FsSqosbzLt/h8ochmz0/rXxxdzm4vZbpycyszfnnr9BQB6T4fnHCscAfw9hxnn/APXXtegT4K59&#13;&#10;ffn2/wD1/wAq+ffD853ABuQcZ969n0KUgK2M7uDkHkj/ACfy+lAHvekvkj26DI6Y9P8AP1r0Gxky&#13;&#10;ox1wfXj/ADx2/rXk+kSbQgB/z/nn9K9J01v3a4IIOPx4/wA/nQB0oOSD/wDr9/b3/wA4pT2YrnGM&#13;&#10;4/yf1/nREQcEkHb3xkn6Dj9afzztGGHbpQAxj3x0x14/E/zFO2nncOvXoOh//V9P1pSzZOeAMHHr&#13;&#10;+X86cB83dgT7ZJJ6f/roAZ86jGMYIxz/AJH+NBOQBxjr9ffP+eakbLKWJ4PfBx0FR7QuOMnn2/yO&#13;&#10;tAGZeR5Ukj/Pb6V5tq8AVWXGO/b09v0r1C7A2BRyO3Gc46f5/OvPtZQYyflI+vI9P84oA8K8QQbi&#13;&#10;/BB/kM9R7/55zXzj45k+zRSSk5PzcZ59Tn1+uPyr6b8QISX4yDnjpn1zXyJ8WbxbO0cqcHn8M/8A&#13;&#10;6j+tAHyP4qvlnmkBfoQD+o/p6+mK8qv5GdDnqT2GP8/1rq9VlMhdd2V/r3B/z/SuPuHDzbAcjjOR&#13;&#10;+Y/SgD1D4U+HrnXNetbGJMGV0U9zye/1Htmv3v8ACOlDw/4Nt7OFMM0UVrHtHI+UbuRjqe3GOBX5&#13;&#10;U/si+El1XxfbXHl5S3y2QOMrgj8ea/Zu10uW2GiaYqhycyyZ/vdcn36fpQB6x4P8Oppekbym1lXa&#13;&#10;OMD64/rXRWtokG6TGWPP/wCr/wDVW1bW80Wmxtc8krnHv2H4U+wtPMYyueB7dx/LpigDg/Flskmn&#13;&#10;yoQWaVgM8++c+39eteLRwRxXlzOg4dwqgAY2oOvX1617l45mNvDL/wBMoySoGcsen0rxWJAsSIx5&#13;&#10;A9zlj1yfXmgBSP4fvZ7/AJZHT/Pagcnk8En8s8Y6Y/w/KlUEkZznt+Hb8v5U4bs5x0z79cf5GKAG&#13;&#10;KCDtz04/H68dOw+lNwfYH25x9PpUx+ZPlOCM9fr+dIQpJOOD9fy5FAETDaFUgZx6H8fT/wCvz3qv&#13;&#10;MABkjOOR1Htj3/z9KukHaF6luOSO3t37fnVSbpgDJ9Ocfn/n+tAHH6xvIfbzwe3T9eCfSvItcypY&#13;&#10;EZyfX0969k1NQUOQAcdM5x7e9eQ62rDc3IweaAPD/EH7wvuHBx254HfH+efy8i1P5cnnBJPr349K&#13;&#10;9j8RnaSQN4/H8P8AP/668f1JSWZWwoOTk8du31oAo2GVuA3AJx9B7/j/AJ717P4cyzIGHH4//XP+&#13;&#10;NeM2SK8ykckZbHHI47fhXsHh5hlMjgfyHb2/OgD3PQ8LsCjBPuBgccA/T1+nevUNNIO0jkEegH5+&#13;&#10;2f8AJry/Qdsm0kcHB/x/livTtOJzlhwAO3UfT9cUAddCAVBxyMZH8uP84/lcC8g549P6fjVO2YAZ&#13;&#10;Axj/AD+H0p17cpb27TvwI13H6d+KAPCfjr4xi0Dw7PtfYApz265zyOnuTX4oeMPEVxquoT3b/MZG&#13;&#10;ZgepAzxyD75z+lfbn7VfxAmu530e2l4Y8gdlyce3/wCsV+duq3AXOCTnjkdf/rUAYkshkmIUZycD&#13;&#10;/wCsK+pf2b/AF14u8YWMEUGYlcFyQSv0IP0r5r0Gza+u1VBnJH4E/wCRX7W/sJ/CBwja9exFDJtK&#13;&#10;5A5Az+vPFAH6c/DTwfHo2hWljGAoCg5AH3R26Y/z616beW+2A28Yxgc//q/z9a0tKsBDDEq9FUfo&#13;&#10;addRHknoP8igDxLxy/2XS5YlBJIC8c8+30618c+Jlis5pgyDar/aJPUhPug+2ex4719f/ESZDEYM&#13;&#10;gEAknoQB95h78f55r4G+IWtyyxTzfd+2sdq/7CcLj69fWgD558R3k2pahNdOcmRtwPGcHsfUdhXM&#13;&#10;x8z7sYP5Y5we1a2oNuYuOOo/+uPX6daow/PJtwoIxkk9f/rUAehaApyg28DHH4cc/wBe/ftXtGgx&#13;&#10;ghFXKj09u3YGvHdBUOUyMdAR+Gc8Z/KvbvD8ZG09SDxnHH1NAHoumqVAwMnufr+ldTb/ACjaTgnp&#13;&#10;+P8AP9B71ztgvyjnrj25/wDr/wAq6WADhV49f8cfpQBej55xg4A9evT/AD+lKQW6jIxz3/8Ar00L&#13;&#10;uwc/59/84/GpTyd2MHsP5D1oAYwOSwyP5j8P89/wcozyeAOnp+f+c9qewwDg4GO+Tmm7sdDwMdOn&#13;&#10;A9/1oAQx/dA5/wD1ZGMH9cfrQE2p8y4A4xn6/Wpcseo44/SkKggMw5GaAISMggHA68D3/p+XrVWZ&#13;&#10;gCWJ4Ofb8eD+PWrzkNzngfjjqOOOQce9Z85Ea/KcEg+3T09zQByWrMyxtwCTnPv/ADH9PfpXkviC&#13;&#10;b72enqe2PQf5616jqzgb8dAD/n6nJrwXxnqQsbaaXeAc9eAB2waAPnv4oeJhYxSFGCdQM4zuIz2x&#13;&#10;3/DP0r4B8Xa7JeXLqr+v3uMdcnPcGvXfir4yN3fy+U5MaHYO4Oe/X/P5V8yXdyZHJ75OeehJzxQB&#13;&#10;RYknOeTj1/LtXbeCPDs2t6rFAq5Vj1wfrXIWkD3M6RKOW4+vI/Cv0I/Z1+Fy3UtrczxkB8EkjjHq&#13;&#10;OKAPt79m/wCHkWhaTDdyxBHKgYxjjtnP4givtvSbyOB852Kg7f1+n5143Z6lp/h+xhsLcbnQBVx+&#13;&#10;XI7fjUviDxHJpWivLkLK4bBPA5+nTrxQBv8AiLxZLqutDS7U7gG25U9Dnv0x+X4Cvouxmj0LQS0h&#13;&#10;wUQFv970/wAiviz4OWd7rWuzatfgssXzH6+mec59PTJr6Q8X6rKUTS0fnrJjpnsKAOI1m/fUL2a6&#13;&#10;ZuWJxnByP89/61kMGIPbnH07jHT/AD69KsO2FPPB/Kqz7s8jrn3yfXNADXizx3BOOf8APbmmADaO&#13;&#10;eAf1PXjj8qmVeMgnAA9Bzx296Qp8pJHI/wAOOv5UARsqr3JIPvjk9Ovbv7+tNc/McjIb9fX2/wAm&#13;&#10;rBUthVGRz9c56VHIgQjjJ9/8KAI2XLc8fr3/AM/zqLBCEAZI/XJqYpgMCcH29u5qvN8qHv19x/8A&#13;&#10;W7fjQBzOpyrtYNxj64x64968s1mbcHA5APHbp/8AX/zivQNXk5bOQRnj+hx3ryjVpsMcHnJ6nPbn&#13;&#10;/P0oA5aT9452tjb+HU8enT8vwrZsoS4APOM8Yx+v+frWXEvmuO47Z9u/b8fWussYjtI6gcep5BP/&#13;&#10;ANb160AbemQbiuwZzx/n1r1DSbUIAOuPxx/9b/6/euN0qHe4bAIHXPf0A9f516XpkI2jsQOn8ge4&#13;&#10;/wA+1AHRWse3nHAH5D/P1q1J8qj8Ouce2fWpYYdoGeR/9b/9WfeorwqgPOByT/n+tAGBcH5h3x+O&#13;&#10;MHqPw/z2qptw27sffqe34Yz/AJ5qzPy5B5x+uf15+tViRkZ5AB9uO30xQBVuZY7eJpGwAmT6fUV8&#13;&#10;TfH/AOKcen2s1haS4IUrgccYyQeeOhzXvHxU8dW/hvSZQHw5GDn1IP8A+v8AKvyU+InjCXxDrDzS&#13;&#10;S7o0ZiB/eJ9/1/OgDz7XdXe6nlu7ht7Snvxyf59s15Xe3LXM5JPGeOtbOr3xdhGpyT7j3z69ap6P&#13;&#10;pN1q97HZWqF5JGAAAzyTigD0D4TfD2/8eeJLbTLWJpA5HI+v+f8ACv6Tv2cfgnY+AfC9ogt9lw6r&#13;&#10;vJHT2HvnrXyb+xB+zbHpdjB4k1OD52CkbgOW4PpyK/YHTNFisrdVC4VQO35/lQBiy2otYDtAyciv&#13;&#10;LPFtwtpYzTHgAHH1r2XVFAUk9cf/AF/8mvmj4lausZZCcRKrY927AfX+n5gHzF4kdrrUHd2x1Zm6&#13;&#10;4Tt+Pt/+qvLNb1A3DiNMhIxxz/UH/P8ALr/EmoNEjoWy75L8k49q83kkLybhkgY5/wAaANLTLcu5&#13;&#10;OOO5Oeo7c+teg6dbg4AxgY6Anp9Pyxiua0qDCq2M5x9MDmu706Hcw3gbSSoxyfqDQB02lWpYBgPT&#13;&#10;jnjtg/T27V31hEMDAO08f5P5f55rntKthtHsOxyDXa20e3jpjP8APntz/k0ASbSBnqR9e/p0xWFq&#13;&#10;MvJ5wRn1459v89fWt6dvLjdc4xxz/j1/SuSv5iX25wDkY4B56/5+h60AY0p3Mw6kdfbnsR3qPbjD&#13;&#10;E5yMHjt+uPqDUmOS2OPr/jThxjk85I5HH+etAEDIFI9CMZ6f5Pb2ppGWC4446enGcj0yM1M2CQpI&#13;&#10;B479Oe38+aYzHJHQn0OM+/696AECtgZAIPbt045x/n1pjcKFVctwOO3GMc/y7elTNEpIwen+H8vW&#13;&#10;kZOuRkcYH165oArbeODz+vH+eMH19KYRnHGQc/T0z244/wAnpOTtG3gAdufzzTGU7QM84I5689B6&#13;&#10;/WgCpM4GSWxjgDA4zzj6ema5bUJyGJHC8+/0x/Ikdu1dBez7FIJzj3HTPX881w2o3O9yoOSOmBkD&#13;&#10;Hr/jmgDMmkDEgHAHt07/AE70+yCli33gPxwOw4/XPtzWYz7s4JIc/wD6uMe/aun0m335LHIPXr04&#13;&#10;60AdVpsJVVfGAe2Txnv/AE5rsbKPJAxgnH6Dnp+dYVkgGNh4/M8dOfauv05ACQoIC+/P/wBegDZt&#13;&#10;I9u0gdM8+vrisjxL4gtdB06S6mYAhM8nBrUu762020ae4baFyT7gD+tfnJ+0V8bSWm07Tps8lAV7&#13;&#10;9c8g80Aeb/HX4xXGp3stlazbkViOCTnHoeuR/nvXxJf3wDySzMWc5/M88H8v69qdrWu3F5JLPKWL&#13;&#10;vkgdThv8/WvPNS1SWd9qnhc5z/TNAEF/emeRguSoPTPYCtzwl4dvtdvUitoiwfA4yevGT/Tp/SqG&#13;&#10;geH7rWLtILePdvIHoOvfj/PrX6V/s7/A6Jjb6hexbl+Ug4GD60Ae+fsufAe20q0t9RvYAr5UgFT+&#13;&#10;Y/rya/VjwtpkFnBGiDAX/PGa8Y8EaTFZRw21qvyoAOlfQ2ixByqrwqdSf8f896AO9syqwmaU7UT/&#13;&#10;ADn+v9K8X+Jfj6Owhe1t5MuwIAHvnr+FbnjzxlDomnPDC43MDtx6/wD66+P9V1SbVLprq4Y7iSep&#13;&#10;OPpQBSurma8leaVtxc8np19uf6e+az2yeWAIH06deR1H6c1KVXBxjn8ceh+oxTWy2dvJ4/T2747G&#13;&#10;gCq3OAVxjPfH06AdOtQsdud4GcccfjxyKsEcbs9OePeqc0pCsw+Ujn8PrQBm3UuAVORnjHrz05PX&#13;&#10;6/4VzzsWYLnAIz3xgDrmrt1JubnI5PT2B7VWtofNlG0ZA7deD7UAbWkWYknywz39fqf8c/1r0uwg&#13;&#10;VAFzjHt/Lv8Ar+Fc9o1mYYg2ByOf8O3+fxrtrSNgo7k4J/HGOv50AXraDKjsQevvnr049P8AOK1o&#13;&#10;Ys4JGc/r9eP8/jUNpEABkZP+fz7fl+NbCqAMYz0AJ4oAhPyDavH+c9evX+lYOp3hiQ7TgjsP5DNb&#13;&#10;N04UEsDgdff/APVjNcBqtyJHPJUHr/8AW/8A1UAYF/MGYlTgkg9PTjg/5/WsdlOScHn/ACM/596t&#13;&#10;yFWORx1z/Tp/KqzISTgc56/zoAiCZ6dD9Mfge+M/y5FRbFOWckcZB24/X1qwCpJ79iOg59v8+tRk&#13;&#10;luM9fY8D8+1AEYQZO4YH49/68d/epNoI7Et3zjPv9PpQyKVIBxgdev5dOevej5c4ySR0x0wR1A9v&#13;&#10;Y0AIMsRt6AY55wM+/Y+/pj2qJlHJxgH25x/n/wCtUxwxY5yBg9Oo7f8A1sUwKTnBxg559D1/yKAI&#13;&#10;Sg+93OeB39SO44/rijaSBg5xz1/z/SpMBiQcH/8AX6f4fWmOGLMSOp/lQA11+UM2AOvXI6fn1+le&#13;&#10;deMfF1p4ftWeRgMDOPrx/T0+lT+MfFlnoNlJJLIocAj8ccf/AK+n5V+cnxX+LNxrN1Ja207BPRP0&#13;&#10;H060AHxS+KF1r1xNawTERgYGD+YHXPTGa+V9c1WXdsDZJyenqO1S6nrhBlIbLnv6+uf8iuMYvM2S&#13;&#10;dzHv60ARjdI3PJP+RXfeD/Bd/wCI79IYYty/xcE4PrkcVb8D+AdS8V6gltBExU/eODgZPY9xz+df&#13;&#10;p18MPg5p3hPSY765ixLjPzD25PP9KAOW+E/wisNAs4768gUSHn51GRz1P9P0FfZ3hkGN4Fs12xxD&#13;&#10;JP8At9O3+fzrgNP0+51m4W3sYyI0Iyw6da9OuyNJtI9Oszuu5jtJUA7fX/OaALera/d3l2NB0py0&#13;&#10;hYea4GQvr9fQf5Fe+eCvD9r4ZtFvp0xK43ANgn5v4m/2uwHQDtXJeBPB1tpcCanewZkYhwrDdyOA&#13;&#10;x9fUDvwTXo9xM87ksc46UAF5dvO5eQ7s+3Jz1z7/AK/rXJ6tqIgQqCcnI9//ANVaN9cLChJbB5Iz&#13;&#10;7D/D8q8t1nUmlJwTl/qf1oAytUvmmZuecn05/wD1ep/pXMy5Yl2OAPx/E/5xVqZ8kk9Bnj36g+/0&#13;&#10;9/rVQpwUyQTnt/n9KAKzIwQtjJPuO/OMc8+9RkHaApAAx179/wAamZQRnqPT8e/0phBDbVGAT2Pv&#13;&#10;360ANJBG0np+H0//AF/yqFkCoOdwHHAHPtVnbnOOg49OaaUzjDYx0zjGT/j3oArBGBbncRjr0OfX&#13;&#10;p/n8qjICrgLkEf3sjOf8nHX3qyVOBsyAfy445pUiHJUYOeM+mOfp6UAVNvIGN2Ox9P5075xgKfmz&#13;&#10;8v1+lWXQY4ORjHcZz+ueaiYbTkZJGCM5GSPXv/kUAV8M7Z5APp/L/AU5U+YAjaB+X1P69PeplRfM&#13;&#10;A6498n/PqcUhLHsSPXvx6fyoAi6Rjd09D6g85xx0/wA96Y67enU578D3HH9frUpjGBjnHB49uvXp&#13;&#10;nrS+UFJXoD244BP8+P8AGgCAgcYbBXPHPP0/Aj+ntVmdVz6dP89e/bvViVtoypwPbjnFY9xOOAOB&#13;&#10;z+Bx1HNAEckzMxKnHTt/P8aoJai4lBbkZ6Dv6E/4/pUv7xmKE5z1+pPYdutdxoOh+c4dl3E4OAen&#13;&#10;rj/H/wCvQBe8PaEz7JHXKjp6/wCfxx1xjpXtem6etvGFxg8f/rz1rO0rTEgjUHgj06H6V2lvCmE2&#13;&#10;9ev0+v5UAf/T+i/D2prqmlwXQbeGVeRgdRgD/P410e4gjPLevHbp2/l6V8p/s6+PF13w7awSuGIQ&#13;&#10;cn+v165r6uUqyhlAAOOfSgBV+UDPbrzjB/HnrVgE5O3kdctj+XTB/wA96qgkY4wB2P68VIOACOdv&#13;&#10;U/07D8KALsM5XDMevrxyeCfp+H41t2l9jaCcke/88YP+c1zAx1PIOPx7Z7dqnWQqSQc7f89O+aAP&#13;&#10;QIZRIpycHPTr7etOMQbOCCPXp/nr/npXI2t6ykZOQP19vT8v/wBfTW12r7Mnr6/T1/yKAFlhypXt&#13;&#10;+X1/D196yLm3G75eCenSujBHbBH5dKryQ4LEnGfr0PWgDiLi2XJO3n2H4YIx/wDqrGltck4BIGeR&#13;&#10;z25z/PpXd3FqMHaME49DxWNNbKRgjtz0+nP+etAHntxaZB+Xk8/kfT+f8q5vUtLE6FWXg569Onfv&#13;&#10;+X416fPaALx9OB/M1iz2wyVAyT79OO1AH5q/tGfD4m1bU0QnZye3BPXr+X9K/NjxDbLEzKAAIjt/&#13;&#10;z78d6/eT4seEYte8P3MSoSHUg49Dzx/h0r8W/iJ4ZfStZuLaVWC7mU569cZx9O+OtAHh6NsbKnBH&#13;&#10;0r6E+E/iiW3nW0BwW5JODx6YP5deM18/TwPC5Vufpzx/9euk8LXr2OqwzDoDz646f59u1AH6KzXc&#13;&#10;UVtESRHnHy+/J69QOvGagstQZ5DtYAnn5j1XuR7/AI/zzXCzamX8PC8V8yIoB5zx2JHY9q5bSPEy&#13;&#10;KSryl3z65B9vb2P146UAdJ4t1JYrxVIHJG3oef1/Q0zTlkuYhK7lCB97uOcDP0/yO9eY+NdZYhXQ&#13;&#10;YCnGc9OPfimeHvEsk6CPzCvBGAd34GgD9Ev2fvE62d8dPmZsHCnOOOeo9vX/ADj7mRlZQ687h7d+&#13;&#10;f/1f5FfkN8N/Fv8AZuu28wypYgFgehHOc8cGv1P8HawmsaLBcIQcr2/T/P1oA69skD1I/P8AE07b&#13;&#10;g5IyQOuRn8sce1NGzqueMc/zPapcoeC3bp+P+f8ACgBCvO0Hj0J7fT8uc1FuPAzuxyOmRx+NTADd&#13;&#10;tHT06YpWjxwDwCR3/SgBoz2HJ/zwff8Azim9c7jjP064wf8AP+NO4BBAOMn6fX/P400HtnGM/T8S&#13;&#10;P89KAE5YnI46/T2Pof8A9VO4wGBI7AjHf36np6fX0pCxyTk4Bx9fr+Pal+Y4OeR646/1oAXgNg8E&#13;&#10;Ennj8e3WnHOAM8nOccfiPr+H454TLgtngAfnn0pRgEfNnrj+uDQBFJj73QfQHj3r87P2r/BS+SNR&#13;&#10;QcI7Lkd1kyRnHvX6Ks20Buo/zg14J8ePDP8AbXhycRjL7GC8ZG9AWU4/CgD8CvEGiXNnK5n+Vxzj&#13;&#10;PX6demOlcUQAeOh/T1r2jxnpi2eqTwux3t82G6qWGSOvTPSvGJ12O235h/P3oA14ojdWzbeCvzcn&#13;&#10;Of0p9hb+Y2CM8+vfGAR6VL4flBZon4Gfrw3HArq4beCC48uIAMW3DjOVxz/9b/69AGHcWCRTReWR&#13;&#10;gcEjjkDj6fnWhNFG0CkbSSDu9PwB6f5Nbuo2SGJJUGQcEEAY57VSMKrGV6EZ7d+wHagDzu6hYXBH&#13;&#10;QZHJ7++fSv0N/Zd8TGWGPSrhsAKF+bkk8AABfyHTj9Ph6708JukUZY9uDx7mvW/gfr8mg+I4Udtq&#13;&#10;M6/kT15xgfl9aAP1uuLFljEuMqfTjj6moYZ3hYNuAK8j+X59c/hzXVaKY9U0a2uh82QMkeue2fwr&#13;&#10;NvtPaPLDjHTPf6ewoA0rDUCCNzZPTvzn3rsLG9DduevHp2/+tivJ0kmt5PQDp37+/FdHYalwuM5O&#13;&#10;OvH5fjQB63a3IK8EY6j3IH+e9b0MqkjHA78e/HP8684tL4cMD1x1/lg8f4V1ltdkkKpJHp1zycf/&#13;&#10;AFvagDqUC4Py9ccZ/wAj/PpRgEdSQTjr1/w/zmqUMykg9QOOvY8ZH9KtE4A7/TvxigB7Dk84x69x&#13;&#10;jr2/XpQBjPUg89z1/lTnHBYngj+XXFOQYzkYyRk5x9Mf59qAAFcDcckHH9c//WpJGGAGPT688/56&#13;&#10;/XPak245XGDyec/p+PqRTWzyeM9/x6+lAH53ftS6CMRzRRDyopZEOe4Ybhz3z0x/jX5a+INNMM88&#13;&#10;ONxjcqADwMnPU9u35V+3X7RmiC/8M3vlRNPM8fmgDnDJxkY5BH+RX40+NLS4h1CRDwJlBx0PH+QB&#13;&#10;QB4tKCrFTx1/n1qQ/wCpGRnHf1z0/I//AF6lu4ity+75dueD+tQLyhVCSMH8+v40AVTgkjpnHWpA&#13;&#10;QBgfy/xqAnJ46npQQe/BoAshlII/Strw9ejTtYsb0HHkTI2PTa2f6fnWFEMk8damVlSUEcAEfhzQ&#13;&#10;B/RD8BNZi17wREQQfKII6Hhh2/8ArV6nf2vBVgR3HbJPvn8/8ivjT9izxX/afhy3sp3BLQ7W7ZaM&#13;&#10;/wCT0r7qubZGU7hyfpkcc4oA8s1CzbJbGSOe57Z/+t/9euKvIZEJbBwB3HGfY/n6163fWIyexA46&#13;&#10;8g+tcNqNqUDfL1/zigDz6eFlJJ5G7PTqCO2PcetZEibCGVWOODj2/P8AU/TNdXc2uMuM5OOP8/X/&#13;&#10;ACawbiJiDuGB1H165P0oAhtbtoynOCOT+GMdvf8AP9e50y/zgFsEHH4ev/1u3evNvmVx0GPw69D/&#13;&#10;AJ//AF61hc+WVUnKjv0PH40Ae46dfbwN5yTxx6/z/lXVW90OM8AE/Xn07Z/H8BXj+mX5MgBOAPw6&#13;&#10;Z/Ou8s7vOF3Zzg9emc9SPWgDvkYtyDntxnn6j8P89/N/inZi+8NyR43Btynr0ZSD9a7e1uAyZVsA&#13;&#10;+3oeufr/AErG8YoJ9AuR1I2t9Ap5A/OgD8CvGNt5GsTwMoQKxG09SQxAB9On+e/j+sRkXQzgDHpx&#13;&#10;x3GPwr6M+K+n3Fl451WzijyBM5ycEBWbI47V4VrliiPvmk+cHueg7jFAFvwtNECVbB2bTjHp36+n&#13;&#10;869ZgETsdo2qwJHfIIHXtXi2gbFvBGhwrcHPt3/L3r2q22LbJKp3HaPx7HA/z70AZ16qHOF4Kquf&#13;&#10;cDk/X361hPa+ZbuAcKVPQ+/TB7emK6qKNJVyRnKn+fzH9MVOtou14vvDay7T0I9AfUdyOnNAHlkk&#13;&#10;BWb5j0zx0PYjB7/jxx+Ffp9+xNqyiyht3OdokQ/zHHPfOa/OHUbNlnLIu5MAg5zkHpgY6Dvj2r7Q&#13;&#10;/Y7vxZ621tISALqPqcYDg5oA/WlcN14H8uT/AI1IQo6Dr74/wpqK3pgZ7c/5zmnhdv3uvPGR1/nQ&#13;&#10;BVdRnOcEDqcfh0z+tZ1xF13ZJ/n9f/1fjW2ykMOn5c8HI/rVF0yw4zjPXnt+f4fjQBw1/Ys54G08&#13;&#10;849f1/CvPNTsyM5GMZxx0r2O7tsgKQST7DoRxzz/AJ+lcTqtpkt2AHPBoA8N1CA7ugxjn1+v/wBf&#13;&#10;p0zXHXESqS3JB/KvWdUsCDjHXv2/T6ivPNQtAh3Y24x6/wAx14oAwFkKuUJ54z1z9f8APIrYguSD&#13;&#10;8pyOvJ/r1/IVhzBlY8enGPmHXp7dx+VWLaUggYGSBnH6YP50AeoaVqAik/eHBH14GOfxB/z2r0zT&#13;&#10;bxWQMc5PXt/n/PSvCrC5KsOcH8Oh656+30xXo+i3pOQxAPXB64/z1HrQB7PY3BwFbpyO+ec5Of8A&#13;&#10;H+tdFG5dABkDn+XPv+J/WvOrC5OwHHB+vH1FdjaTgLtzkkHqfbt6dKAPgb9s87NMcj5f9Lj6e8Zy&#13;&#10;Pb0//Vmvygv13tKEBwD+eSPz/Cv1g/bKAbSJ37pcQNx7gjP4+v1r8ndRaZ5ZWPDZZiOnJ9O1AFjR&#13;&#10;3Ky7HBcD3z9CSeMfT+fW14kSSXGeCNvHOMY61HoyoMbuTkkd8ntj6Vr6zJCLVlYbmGDnPOMY/l2o&#13;&#10;A8/Y7VTb147Y/pz755rRgZpiWYEjGc9Bk9cj/wCv0rq9Ok8E2ViZry2uNSuQ2UiLeVGnc72HJ9gP&#13;&#10;c5rIkk864edYliDuWVI87VBPAGfToOpoAjVQCC2SPbjbgZH+evtXs/wHmYeNYwVAzCR78EEHt/n6&#13;&#10;15I8OyDP3SVPHX24P49P6mvTPgqFXx5ZqzggxN1zx0zkevpQB+/+hSfaNGtLjH34o+w/u89uR71b&#13;&#10;njGNrc8//qPUf59aoeFRD/wjtgYyWjEKAdx0GB+HStiaMvj3yP646f5/GgDj9Rtcg7Bg579Pw6/0&#13;&#10;/AmvM9XsiFbgZJ6d8gdj+fFez3cAdGDDAIB69x/j/OuA1izUAjaQc4Ptnp9eP19KAPn3XLIEuSCQ&#13;&#10;SfTk8Y/+t/KvJtQttr5JHHHQ8DuR9fT6Y7V9D63ZABgByd3b/PHNeO65ZMjEA49MccfX9aAOFjby&#13;&#10;yM5HXg/r6fjzXQaddNHJuVuSB05xjqTXPXBWKUIcZHAxkkj/AD/n0mglXgZxjn/I7+9AHuOh338O&#13;&#10;fu/hg+nXn8ffFet6PqA+XnIGB65z6/mB/nNfOWh3xDpzwcY5/wA+tew6HecYU89PbigD3fTrsNg5&#13;&#10;GCTwPx649at+IJfL0G+cHH7puoz1HQ+v9PwrkNKu1wnPIPb0x+ucfhWp4jugvhy8bplOvGOtAH4z&#13;&#10;/H65WTx/qauxIjWNQPT5ec89a+U9ULR3AwCQ5+XsR37evt9fevpH40XSP441mVDv/e7eRxkAfmMj&#13;&#10;61813shuLpUkOCDt47Dn8qAOy8PIHieR2J9OSCMDp06Y/wA+rr2ATzqxBVI0Of4sY7jg9h15x+tW&#13;&#10;NGRRaK+ch9x4HbHbmq+p35jJs7cKuU8tnJ5IJycEdM4oA5a6KiUOU2AKOe5zz17ZyO351BBNI02E&#13;&#10;5zlc9OW68nr9cipryBxht24ycducdOeRRYWiyKZFwSfwyemOnXNAHc+HrV7zVrcqF2l1A9MD6+np&#13;&#10;nniv2x+BtrHD4RgAK78gMB6DHbP5/wCIr8W/CaMNd0+2Q7FmlAXJAPB6k9h71+3/AMFLFIPBdm4O&#13;&#10;5wGVjjjhs4Hrn1oA6vVbctGxPB56cAgdvr+VeU6xCTnf0Ht3x17817jfwfuypOCcdu/1ry/WbNcl&#13;&#10;mHX6/mRwaAPnPXoDvOADye/UD8P1rzC9jUSfN1PI68+/+f8A9fumuWD5ctyQSeehx7/0/CvHdXgC&#13;&#10;uSOg/lz/AJH8+1AGdbzkvg5GPc5P5/8A6/evQPD14che5I57H1z/ACNeVRyv6ZC9OvT2A9zmu00G&#13;&#10;7O9RxjOfbkYwOnp2/rQB9G6DdDChs5PqOnrxn9a9e0ifoGJGOOMDI7k+v+e9fPWhXhZl2nr6DoCe&#13;&#10;g+lezaLeE7BjaTjHPTH+f5/SgD2KykAA4wOfTv8Anx6itHg4xj/PTt2ODxXN6bcEAHdwevv6/wA6&#13;&#10;6RCD8ynqP8M+wPagB2ASMEkHp+f+e1OH3QMZzjt+Z5/x96ZgZYsOAMY/l/8AWoxz0yD36+mc9/8A&#13;&#10;OKAEZSVLEcAD8ef5f5xX5s/tf65GtqLMnBubgLj1VByB19vbGea/SG5lSOIytwApY8+gzg+lfj/+&#13;&#10;1XrS33iSG0Rt6RK0h9jI2Bk+n+cUAfFOsMCBySQOmfT/APV2rO0SPFyqICrA8MeD+P8A9bv6CjUJ&#13;&#10;fMuOTuGfpwOuf8/1rd8DWrap4gt7UDAeVVH4nP6/1oA/Un4FeEYrPwylxcvgi3XpxlnOc/l+ftXu&#13;&#10;s+lwyWeI0JyOnXHJAzn1HJP09a5rwTYx2XhmO3DZJIjAXjKqowD6Y9+a9y0fRg+nM7rtOz5i394+&#13;&#10;vv8A/WoA8c0DSJmviroQAM5J7duf88155480oLqNvESIllZgzccYPyA/U/h/IfXWj+G0j89yPkK7&#13;&#10;M9sDnJ9PX6V89fE7SkF+zFgGm+dQMHIXp+ZNAGRdW9tofgy8slfNxaWvlEkZA84kHB4618my5VwV&#13;&#10;65HGcdBz2HOf89K+n/FTPF4YuBkZnmjhIHIxEg/qT1r5lv0MUjbRwD1OTyDx2OP84oA6LRbkrMuR&#13;&#10;wT26fj68fSvZ9Cmx5e3krjkY79hnjI9vevn/AE+Ro5g7MBnjI49hx2/ya9k8N3QbZzkDH59s+lAH&#13;&#10;0Josm5VyMjPTnnnB/wA/0r1DT5DhSjAA/Tjn0B/X+leNaFM7FWJ5IB/Lpkf55r1XTJjuU5ycUAd/&#13;&#10;A44Awc/kfp/n+Qq1txkgnBH06c8dev8A9as+1OUB6YHXg9Dxg5rRBOOuQD7jn9Pp/ngAaRkdSPz5&#13;&#10;H0/rSDOS3Tp3xgj16nn1qTAJDHjPB49O1NIbJYjaOnGeOMnPp+lAASOMcYP5DPHPYZpCAoPUZPp3&#13;&#10;9Rx9e39KQKoyT0789/Tp6U4DKhc5PXrnigChOmVyD144I5wcZ/ya4jVosqTt45HpwcnH6130qFgV&#13;&#10;A5J9j9K47VFBJyMZ9z07f0oA8N8QwgByBwD1/wDrdunIr8/fjdqwkvGgQnBLdPY/55HuPWv0E8Zy&#13;&#10;mCyuJWI+QfL7+nvx3r8svirqbX2vzqh3JFkdz1Gc+/p/jQB4dqbgh2QYzwMkdMcDNZGnW/2q8RGG&#13;&#10;QSPTjnp0/wA+1WtQlcZjIAIAGM9P1710HgXS31HWrZCCSzjOP4RQB+y/7C/ww8zSn1V4AxlYKj+w&#13;&#10;GTj29f8ADFfprYeBc6yNUu8ERDaiD+EAc56/54ryP9lPwta+HPAtjkbNkYJLf3m6/wAxX17C0cil&#13;&#10;gQQO9AHKXcLMFDjaijp7fSlhUJA7kbEXqfp1wP5+9XruYPMBGMj/AA9vaorgbbV1yPu/XHcn0+tA&#13;&#10;HiPjXVUlluYI42ALqA3TOOox/wDXxXmLKM7gQM88Z7+vp7V2fi2aJ7/yYzvKqck45LHufXjj1rkG&#13;&#10;VD26ntkZ9h7e9AEGB3Bxx7dqU53EdMcdvy+lSEAEg8A/kfX/AOtRt3NuwcZz+vHSgCMcDaxwBz06&#13;&#10;f5PSkx0x1yP0H+f/AK3FS7WTGOQc9iPY0nYHOCemRQBHyPmxgj+X+f8AH3qF1Y79p5GMd+vpVtUB&#13;&#10;+bgkAfpx/wDrqvMM5UHIHfGP8+1AHKargqQDgZ/XGfwryLX2GJCoyRzwMDj8f8+tev6oBscoeh/P&#13;&#10;sec+nP6V5FrwIR2znH+NAHh/iLcQwIwx4Bx0B9un8/SvJNRDDODyQevueMfyr1vxArkE9cZ/T1Pt&#13;&#10;Xkmq8SMNvIJB4oAzbM7ZhxnP079f8P8AOK9Y8OYyik8HJ9cHv3Gf5V5PZkGVGPcjoMHPf9P88V63&#13;&#10;4eI4YHOO2c/hn2oA9z0JvlVSMk4H+Ax+HI7+or1TT2UgYbGR6c/n6f56V5NoTE7FzkAZPf8AA/0r&#13;&#10;1fTlLAdgR/P+lAHW2/yg55IHXnr/AJ45/KvOPil4jg0LQJZGcqSp746Z+teixlVgO4jA6+mAOea+&#13;&#10;B/2qfiEtrp76fbOA7ts4PIGOT+lAH5+/E3xJJ4j8R3d07/IWwueuOnXp7fzrwu/bdOVQYx+X4V1e&#13;&#10;qXhJkbdkkHJ98Y5zz2rmLGFrq7ROpJ7j15oA9m+DXg658ReIrKyhQ7ZJVDHGTzyf8B9a/pb/AGef&#13;&#10;Ap8NeFrZCgjwigY9xz/9avyg/Ya+ET6xrcWt3sX7uEhhnpjAxnjnkn8B1r99ND0uGwtILWIYCADp&#13;&#10;nnFAG/BCEtgoGAR+VYWpsVhIUZ/zx/nNdS4ULgDgcfTvmuP12cQ27OenOO3ToB9aAPl74qXohtLk&#13;&#10;RtiWceSnXODnefoBjOfWvgPxzd/ar11jDeUnCjPpxn2/yMivrL4s6032u4tl/wCWAMYPclgST/If&#13;&#10;nXxr4gJZy2Mg5OcHv3FAHl18TvPtnp06dcdvXOfzqvbliegOeuR09D/nnmrN+nzlscgkHrgEnB/z&#13;&#10;9Kis1Cyhwcfr24z/APXoA9K8P24BUrxjn6d+mMdOnbFe3aKmVX5doAx3wM/z9eK8d8OqNyKBkf8A&#13;&#10;1h/9fFe1aKqkKW6nj2wex70AegWJOwHPGDkf4Y/liukgPyBQefw9cfXmsKxG1FTsM4/Tj/8AXXSW&#13;&#10;yhR06ensf5UAWmAVhznGeCfQ/Qj/AD6Uh79u49h/P3pThidwyT+PB/ng/Sm4wpwcAHB/A5H60AK2&#13;&#10;CC3cdOwz7+n0pQpGN3UHvx7jt0oRRwScEfp/n+VPQ9Nwz/Pvx6kn6UAKV544LenGB1BPX24qFsjG&#13;&#10;7qSefpzVg7jjsOPqOO5qNl6HHX+Xrx19DQBEwJPTBHpn3/XOT1rMuz8pRgQRye3bgfU56/yrSYKM&#13;&#10;cYPU4znp/ntWZfEqpUEgAfTOB3oA4HWpNgYngH64/n2x1r4a+PHjA6fazW8DguTtUccknr36ZzX1&#13;&#10;3461b+zrCedzyBhcdx+nT8Oetfkd8YPFcmta7dky744mZep6ev1/pQB4n4i1CS7mbzWJy3U/TqB2&#13;&#10;9x1xzXFtgg45+vT8+9Xb+4EsrFTkA+x/HHv/AJ71HYWr3tzHbqMljigD1X4VeDZ/EOswERFlRgT0&#13;&#10;5+vPGfav1y+HuiQeGtFimA8pwoXHTpjHPp1Pb6181fs9/DlLCxhv7uMhpfnbjoOw/SvobxVq7W6m&#13;&#10;yt2xjhdv6gdOf89aAO703V/td+Zyd0SsRj3znkeoxXG+N/Fl/q2oxaTbP8gPQZ9e4/w/GmaQ0tnp&#13;&#10;UkzjbgZHPcjqPrU/wx0CPxB4nfVZwZYbZgxHZmzwPT1JoA+w/hXop8L+GopLvm4K+bNnGCzfdX8P&#13;&#10;05p95ctd3ElzIQ289c9PT26+taOoSyW1ulgCDnl2/wBvA4PtxWICSOvIOeh6CgAwOT1PGahKrkZy&#13;&#10;Qcn6j39f8+9Sg4JyOB/n8xScY+U8j9fUjk/WgBEVNwIyfxxgEdfx96RmwoPUe459/Tn8OaBxncAO&#13;&#10;Pbjjn8KQhtgwOR7E57cUAICDypzj178/5/8Ar0jAADjk8np19unHbNLgkZzyc/X8f8MUvHXqT29P&#13;&#10;p+PFAEJH97qeTwOfwPp/9eqd2QqNtwR2xznGMj6f59K0yMAnAOOPp9ev+etYGpyMqPkkEcDB9T2P&#13;&#10;4UAcFqsu5n3c9uv5HkmvKtRkV5MEck/y+g6+3P8Aj6BrMxO8YBP9OnH6V5ffPmQhunpnueD9cf8A&#13;&#10;16AJbFCZd2flPP8A+v0xXaadFnBA4P8Ahwf19P61yunxliFHOP6dc/TOa77SohwXGQCOvX6dfpQB&#13;&#10;2GjW65XcMD9enHbH459++K9JsLbA68Hsec/r/XriuP0uAHaCCR259evr/n8q9DsIwUGRwcY47ZNA&#13;&#10;F1U2qSP4fx7cZrPvnX5lHP8AX6dPx/lWrIAsZBGB+hz1/rWBdscE9ST78ZH+e2c4oAx5NwyVGCfx&#13;&#10;PT/P+Fcl4o1yLRtLkuJSuQpx7/57evPoK6a9nSKF3c4Cg56cY6Z6f5xXwf8AtGfFcafaS2VpMpkI&#13;&#10;IA46kYzwe3+AoA+c/jx8UJtZ1CbT7eQsgODz2H+NfHWr6mSpBblvfnn1P4ema1Nc1hpppbl2LO+c&#13;&#10;5z3+vPUV51c3MlzKWJ5P40APRXlcYGSfXk8+/Wv0W/Yz+AM3jbxDBqt7EWgjZcfLnABBJJ9e/wCV&#13;&#10;fKHwZ+GuoePfEltYQRM6My5KjOOen41/Tf8As3/Buw8AeF7S3itgkmxWY468dxQB774A8I2fhvRr&#13;&#10;eytoggjQKoAHSvQZo/lZQcCpreERAcYJx+lQ3sojjLEgbQcnHvQB534pvks4GXOCwOD2GPzr4a8c&#13;&#10;eIhe3MnzZSEsqk9CcnnkfgK97+L/AIpkt4zb274knBRcDkLjtXxdrt6XwqtkAZGPUUAcXrNy1xK7&#13;&#10;jBJzk8/n9T6e1ZGnoZbkAdMnjPpxx16fp+NOu5C0h557e3rn/wDVWppVqeX9PTnvj/Pr+FAHVWUD&#13;&#10;BeAAOuSCMc8f5Fd9pNvlVIxntxn8vTp+lczYwMT8h5HUn0xyPXtXoml2wG0kZJxnnv1/z7UAdRp0&#13;&#10;B2gdf65/Hn/PWujC4QA5I9uMjjPSs2yjCkZ61qM2QRnOOn+f8+lAGbfTFIzngn8Onfn+YGPauPnd&#13;&#10;nYMFIBJ49uvI/wA9q3tQlPO0jA/ka5xmOAw5Hb8c9/bNADVJLZIyfbOR6dz7U08jP3VPTrj8v/re&#13;&#10;9PwqgdwTk/j7UhwBnHJ+uf8APb9KAIjksCMEfjn26+/t0oYYbHQfXrz2/T6Z9qlKgvjGB17j6fSm&#13;&#10;MvVh39eB1wT7D9KADODuXgj9O3UdaYfuEZz7Y/z1GaeVGRtHX8zTCvO5uSDzjt3GP/r9qAI2XdgD&#13;&#10;Jz3z09KpyyJGpJIyD7/14A+vT8KuEkDpgc9sf56Vk3ziJc9+nPb0+vWgDA1GYqDztH0x+Hvx3rhb&#13;&#10;mcE4XnPGPp6dO/41vavcfIc9SOMdh6/0rjHkUn5TgZxkHpz/AJ/+vQBftYyzBc+vQc9P8/8A1677&#13;&#10;SomCBtvAx2POPX/PvXI6Xb7yC3zZ578jvXoVhAEKovAxj/AfWgDfsYWkYIBkd/pjjI+ldXbstrEZ&#13;&#10;JTgD16/578dKx9PQcMeAMZ6dfrXifxp+LNt4T0mS3glXzXVgo78Dr17/AIc+9AHAftAfGyDSbafS&#13;&#10;rGQB+VJB/P1z6Aj8TX5V+KPEN5rV7Ld3LsTuPUk4yfwP8v611PjLxdceI9Rmu7iTIZj15zz6dfxr&#13;&#10;xzWNS4KhgTx+mM5oAx9RvXMhAJJJOcemOuap6VpVzqVykSqSScdDzTLS1n1CfZGpcsfTr/nvX2F8&#13;&#10;IPhHJfPFPOjAlgenCg8igDt/gj8IkmmhnuIxwRu6/l+I6n+tfph4S0+DSLaK0tFwUXGFOPoMe2e1&#13;&#10;eQ6Lp2neGLNILYDdkAAHOSMd/r1r2zwWryubuc5foo+vP59qAPpDwtAxEUUXLttyffHr7f8A1q9Y&#13;&#10;1DWLTw5pTySMAQCTnHJ9P6Vw3h6BdF0w3t2PLlK7m/2B1wPevIvF3ii41m6ZQ22BPujPXng+9AGL&#13;&#10;4n8QXGu3bXEzEgHgZ4x+n+eK5X7vAJBBxyfof/rcVaKkkseCfX+f09OahROQuenX1HqePQ0ARlWG&#13;&#10;516eoH+cUxwCUJ5AHb8MYPI/zipXCgDjk57gdKhY5U7eAPwH19PwoArOcY7ZB/D9BjFYF5OoIyMj&#13;&#10;A/UdPb35rTupFVcZyRj+vfj6+1cvcSKzEHk8d+eP844oAqSOWZlx06++ee/B7dOv4V0Wj2YYhyMj&#13;&#10;Ppwfbtz+n51j2kDTMGHODwOnvx+XXFd1pdskaBSMke3T2/z2oA6KzhwQuMDHXpj0x/nr9eOjtgWI&#13;&#10;yMdOx59fXHv/AFrItUI69eO/bj2/Suhs4yMc49T6+44/lQBqQoAoAPf9Pb/P5d7jyDaN2cc88fkM&#13;&#10;9eT7e1QIo2/N19B3z0FV7mcLETnB5x/hmgDI1S72gqvJHb2JzxnuP8a4C6maR9pznnrj14/TsK19&#13;&#10;RuN7EE8Dn078dP8APauel3HIBz+fPt/nvQBXI5ODnqOec/j/AJPpTSBg9+gzwPr/AJ/pUrLkHrjn&#13;&#10;t+XP6f8A6qb68fJj68+lAETHPzL29jyc/wCfamhNx57eg/LvxUpDDB6DgnnOe/v/AJ96QDeSScDq&#13;&#10;Opx6dj+RoAZhj6k8c9OfX8P/AK1M2YyFHB9wMc59PepChOMDk9sYPtn0/rTmXADEcD9fyoAiYKSA&#13;&#10;OCcdvy+n+FNKhQVGeDxjtnt3wO/NStkZUjBJ9+w6f44PrUTEcMAWAPXp9aAIWUKWUjHfPc59enOM&#13;&#10;/wCNef8AjDxfY+HLOSZ3AYZ9yfx9vSn+MvF1poFnLJI4yoPfBP079eK/OP4sfFm61i5aC3lwmW6d&#13;&#10;AD/SgCp8Yfi1d6vNLaWk5ZAeMHgc9O2ff09Sa+Rr/VZ55CXfJyfX9PX8avaxqhZ3KnO859ef6f5F&#13;&#10;coSZpCW4z7fpQA8Bpn9SewBzyf5V6d4D+H+q+J9Qjt7GJnLkDOMgDIzntxVr4cfDvUfGGqJa28TM&#13;&#10;GxkqDx6g8d+369q/af8AZ/8A2bdN8K6THf6jBtfAbkc8ep7j2oA8x+DPwGtPCelwXFzGFIAbp19z&#13;&#10;/n1r3c+HZdbnj0+0RthYFmOdoHQfgPSvb7zw+97JFZWCYTp+XA6cdPy/n1aeH9K8IaTK87AzBdzE&#13;&#10;+vt9KAPHrqy0/wAH6Q0cSqkzLjd3A9fc9se/WpvBfh+XUZk1i8QqgbIVhnIHQnPXnkfr6VZh0WXx&#13;&#10;Rqo1HUOLZMYj7cc8/lwK9StoEhhWOFcIO3t60AXC/AAGFXp9Pw/n6VXnlWFdzdB7Dt6/j3/SnvJt&#13;&#10;PHU885/T/wCvXK6zfGJChPJz3/z+QoAwdd1Uhii5AGfXn8cZ/wA/WvP7qdpWGfvfX6ev/wCurd/c&#13;&#10;NJIW39Pxzn0/Sshy/OSct24B4+tADSwPUcgeo684wMH/APVj1qJmIB9BkcgnHHFSOpKkEZ2nHoff&#13;&#10;/wDXUewkZGQThe348/WgCFgzDLDjj/I/l7/zaBhQoB4z0OPy4qZQBhs9Pp6U14nK5AGDkfXHT/Pv&#13;&#10;QA3Ccbu/bqM9v8jr+lKqnpnkZ9sZ7DOMf55pmME5HB5yfb09ak256+3QE/5yKAItgwcEj26D359f&#13;&#10;XNID0LjAA/yfpSlEGGIODwec8duPX2o2ggjOQe2M59M0ARscAjqBjpx+lRgHdgjIOTnOcev+cfSp&#13;&#10;NrEHZ0OTg+3bt69OtKVYcYwPfsDxwPSgCJsgkNyff356/wAv/wBVId6D5ecngkdR+v45Ht709l45&#13;&#10;GfxHfigE7gq+nfnp2/KgCJiTnI6MRn/Hj8/1prsuwAnPQHr684PHPX6e1I2OQTkY6+vb/wDVWXcX&#13;&#10;CrnHI7/ljv8ASgCK7uCrHnOe465xzmsVmMp2jocD05HXtz/n3p7uWkKqME9Rj1yP8+wre0nSmmlD&#13;&#10;MOvHT+o+tAFzRdGa4mHmDA656f5/wr2vSNLit9u1cH8sA/h0/A1m6Lo4i2lkA/z1/wDr/wD1q722&#13;&#10;tlUrkZx+nPSgCa2gxgqOT+JPPcn88VuW65G4np6fnzVOGIdfTvz+Wf8A69aI6cjAz69M0Af/1Phv&#13;&#10;9mzx++i6nFp07kAFRyc7QBxjn9Onav1+0fUU1GyiuE53KODyT7Z9P0/Sv59/B99daRq9tcAbDGee&#13;&#10;cdDwOOOOvP1r9k/gj41/t7Q4o5nBZFXPvngn8OlAH0UAxyAc59Of855pwBAJIzk/QcdzTVOSec5z&#13;&#10;+OcY9qmRdoCgY/Drg9vfHagAClcrjpg+v6/WnL15GAMfz56fl9aXaxyM4Pvxj/IpjluNxz159vT/&#13;&#10;AAoAehIOSOPr2GP89/xrSt7raQcZJIxkcY9P/wBdZg2k7R29x1z3/GnqeAAc9PrQB2FrfZCqRkH8&#13;&#10;OOnXpx14rX3LIPl7e56fj9P/ANVcFDOSQ3r+OTj/ADitm1vmGPmwRj9R3/p/+ugDdeM8k8gj2/8A&#13;&#10;r8fSqUkAOWYc9Pb3GauQyo4yTznj/OKseXyBnOR7fp6/zoA5me1yCG5Jz2/z17VgXVoWXOM5zweO&#13;&#10;/H+I/pXdSQYBx39c/hWXNaDjjjP5YFAHmGqaebm2ltsAl1YYb8/bvzX5SftM+Bv7K1SS/RNvngse&#13;&#10;M5f+L25x3NfsZd2gwfxxyMfh/LtXyP8AtH+Ak1vw7PeRpmWJTIOM4YZyP1/pQB+FOqRYYllwR269&#13;&#10;P5gdKyoJDHIGBwQeD0xXpHjHR4tOvLiLDcZweuMdh2968vJ2ucDIPr0NAHt/hbxXqlzaHTmOIlBX&#13;&#10;duwSvpkdu3Nchc69PperyqThOOMccdD1/PpWJoN3DBMS7lARg9h9Kq6/JFLcmaEHaO+e3p70Adjr&#13;&#10;XiZNRtAvQccc/meT+ma5jS9duLO6XyJNig/d6Dv1+v8AnFcuZzjYTx9aYsmHDdD9aAPfdG8XT295&#13;&#10;BLHKS6MCfQeoHqDX65fs1+Ok17QY7R5MsF6Zyc8Z78/56dK/Ce0vTBIr7iMdRk89h9a+9/2XPiX/&#13;&#10;AGdrEWlu+Ah4Xkcnt1/zigD9mAwwFUfeH+f84p4K4wDwV6fz/pWNp19Dd2ySRHIZfr2HWteNhnrx&#13;&#10;1/xOT1/OgCfjoBgn9P5fyFNZsktnB+vUY6enU88UmeeOM4575Pbv6UuAzhTwSD+A/wAjn+dACnAJ&#13;&#10;ycA9e/8AP/P86btK4Oen4kf/AK//ANeafHxkKMdPxxjn8KAu3qOR6nOfbigCBsAnJAJzx1z6gf40&#13;&#10;oDEgH8vpjrTu3HUk/jj6f5FORSSCDjPHr+A+n+etAAcemAfrn601hyGwQBk/5zz7n9O9OC9R1J4x&#13;&#10;1zj0pykAj159uOeKAGZI7Z4/Aj14PrXO+J9OTUNGuYZB0XK5AyNvoPp/TrzXRNkAgn5R+H0zTJEV&#13;&#10;g46huPcgjp/n8qAPwv8A2gvB0+ieJL+aJMIzB1I+UbX5XPGSfp/9avjnVbZYLh06n+vtz+lfrf8A&#13;&#10;tY+BWdPt8rEKiNGq5wThsqR+Hr/jX5Z6/YiMscYY9cn5sjJOe/50AczpT7L6PrycDH+HcV6qLcKY&#13;&#10;Jl5D7V79uoP+QfzzXjYDRShvQg9emDXtPhuddVskTdgoM9uWHYmgDrLywie0Vhhfl9PTjgnmuLSE&#13;&#10;kvgfgDnp1B6Yx3r0kwQf2I7kszkAfN25IwB3rj9Htm80eYAQ5b3I5/r60AZc9gxUoEKcDtjPHb8e&#13;&#10;3b3pmkx/YNTgulG0xsGPfj0J7/8A68V6Lc6YrRDHLngEdienJ4Hb/PFctPpUsTsyAgjO09OnAB65&#13;&#10;xz260Afrp8Dtej17wlbLE29kT159yB6jHHP1Nes3VorRsmMgn0P+fz57V8U/speJWjSPSnYHZ8px&#13;&#10;05Pf056V97zW2V4GTx05J/X0oA8k1KwKksqkc/iR07jv3rGSR4nBJIGcf/Xx7+ma9PvbQSZRhyO3&#13;&#10;H44/CuIv9NZGBjHv06ntQBdsL7OFJx2PPp+P0/lXbWF8GI5xn06fQZ9ent6jv5OjGFyOnqDx+ddH&#13;&#10;Y6gFxtbPAAx2yKAPYLO8MhQZyDnOff2/z+ldBDID8+cZ798Ad+/pXmdlqG9flOCPxI7/AP166+zv&#13;&#10;RwFOCfw/z0/zngA6nLcbTx+WOOMY/wA/jTxhpOOnXoCefXpWbFcBgNpwTx+Q68VfUkAljk+v1Ptm&#13;&#10;gBxYDpkfnwc8f/XpSvZRkcf5/TJPvQVP0wT+fNOBz8oPB4446dfw7UAea/EywN1oEoUYByrNjkbh&#13;&#10;+XpmvxH+JmkSaddTls7oHKksDn8eeK/enX7ZLrSrhCCQF3gdsj/OK/IH4/6P5OralG6KqN847feG&#13;&#10;eegx/nFAHwLqURjuH3csT25wO2frWWq7iAemR19+Oa6fVI1kHmMME89vqf8A9Y/CsNIgXIbhTnoO&#13;&#10;vcfTGKAM9IyMvnAGe/cVFjI3MOTU14czNg/KenpzjOKiUA59sD/GgBY2ZcbeOf8A9f4VKwVSHxz3&#13;&#10;qAYz14/zmrMpXYG6Z/X6+tAH6O/sM+LUttSGmyv92Y5HPCsDgjPP4D8K/Ypo1ZSQTgjH+Oeetfz0&#13;&#10;fst+IjovxCS3V/L+0qMZPJZTxj3xmv6CdEv11DSra9X5hLGrgjvkdvQA8daAM6/t88heQM8fqD/j&#13;&#10;7Yrjr21zu3Ecfpg8f5+npXp80QdRgZ/A/wAvp1P4Vzd9ZIegz9Dnp0P6UAeQahbMcgLyOepPA9u3&#13;&#10;4f8A6+PvIguFXgHnGP8AOa9X1Cy4YjgDqf1HT1/wrhtQswRuwTjP48dP60AcLKm0jacH16/z9P58&#13;&#10;1WXETdOBnr27/n61r3EIHBGcdfr2I9qxpSqllxgjPP8Ak8+v40Ab9hfbZAAAvbrn36n+fXtXf6be&#13;&#10;4wBjH45HPv8Azrx9ZcEOTyOmD6dvb2rqtL1AlgueFHfr7fjQB7ZYXmPlyR0/zz647VsakxudKugv&#13;&#10;BMbr1AHT/wCtXnWm34+VQcjv/X/P/wBau2t5vOgaLOAw6cdCKAPyC+PemSWvj+/kZ8CVkYcZ2714&#13;&#10;PpklevavlfxNbRrK7yHcS3qe/HUfzr7e/ab0p4vEwvwxIlgXPGT+7cj+X4/rXx34ktkMbA8HHb07&#13;&#10;AntQBwunK1tdpK4BIYDH8WMjnHYc17ZYuGslymMMcDvt7fh/n6+CwXLC8GSSScdeT6ev869h0a5d&#13;&#10;rcOxIDYb15x6+/0oA04nEcqr90I5PUHqOQD9R9euSetbFs6SFJCSR1Ge+T/nv9cVxskm67EanuCF&#13;&#10;9OecegPX/wDVXVROkKDGVJ+bnuOv1+lADb6ENIu1NpJ25HJwB1x9TyOvv6e6fs9StpXi+Q5xvMUm&#13;&#10;BkHcrcn2wP8A9deNtMo9FByeOGyRyDXovwsu5bbxnbbfk81Dz3GBk49/woA/bC3kDwiZWyjjPpnP&#13;&#10;T/OM1aDfMD1yckZx+X+frWH4duPtejWU+SweJD+nIrbGeT/dP8/5UAOK5z2z3/D/AD1/xxE4z93l&#13;&#10;j+Qx0xz3/CphgAruzjoDxxTnAPbgj/GgDGuEQ5xwDn8P5d/WuavbUOCV6jJ+n4+9dlKue+B68Yxj&#13;&#10;8/zrLuYBt5HXnOc9PpQB4/q1iSxXH8uvqPwHH515rqlmQx74478/kev+cV73qdp8hPIA4x0BPv8A&#13;&#10;nXm+r2CsC2CG7en40AeJ3lsVYgAjJ7+3qPx/xrKUMmAx9ev+f8f0rt7+z2sW6bT/AC/L3/WuPuoS&#13;&#10;SQcnHGT3PcDvmgCzZz7XPPK8HOPbkH+XFdvpl2wKsTjPXt7da85ik2ttPbgZ6cf/AK/610FjN5ZA&#13;&#10;zz69vzz3oA900e/Plje3Hb/63cV39hc+YoYnJGOmBn8Pz/8Ar14bpN8wHBwOn447duc4/OvSdMvA&#13;&#10;QGz83GP6gGgD5M/bKJ/4Ru7l28CS2Y4HXrwRyfbFfk2+6V5Sy79rHrwME/zr9b/2sYjd+F750GSo&#13;&#10;t2PPTDFSR6e9fk/rMTW9/PbkruHUKfXufWgBNMtRJOucFS3Y/XjPStLW0cWuMEgAf/WPX+f8qp6M&#13;&#10;VMvyFZCG6p0Bx6H8c+1bOqQzGB+cAqc9jjPX/wCtQBxlurOg3tgPx9fbse3X8xV6zTc67F+QZ9un&#13;&#10;T6Gq8cPyqxOQuT6+3StG3B3Ko4Axj2xyTQBpSrhF3EkgbcdM45JH+c/jXafCeKRfHmnGMYTLFyDt&#13;&#10;4OMDvxnHBrlFTcACTkAnpgfX/wDX0rr/AIcbB4ytEVwgbvkY7dT79v8AGgD99PAoCeFdORSH2xKM&#13;&#10;jt7cV1zAdeQM+g4+ueo6cGuL+HXljwjpxQsMxjJb7xO1QePcjPrjr2ruGyc85JPGT/h+lAGXPGTy&#13;&#10;ARnj9O3p9K5XUrZHQl8YbGOM4/x6fSu2kQEnjBGBjnj2/wAaw7y3ypAyAO2P896APGNVshlhjAH1&#13;&#10;6H29h0H/AOuvHtYsC4I25xnGePw/X1/GvorV7QODxyMgeh4/PP8AL6V5NrdiWBK9MEjOOnOf8+tA&#13;&#10;HztqVsUc55Ye2M/h9P0rKRirHGcDHQ/yzxnj2rutdsljZnA4GRwfbjArg7gbXYAjAxnPt/nFAHS6&#13;&#10;bdtHKFBx69OfUAc+tesaNe5xtPIxwRz/AJ/z9PC7GX5uuT6duTXoeh3ZVgTwf5en9aAPpDSLzAXL&#13;&#10;Hk/5z71peLbsL4Yuc8l8evbnn1/zzXBaPfEum45I55/z/jWr4zvP+KdIB++w46D7vQf5xQB+PnxH&#13;&#10;L3XirV5lOQbqYjk/dDYx654714o1hcHUFihBYIWIO3jJ7d+h71654pnSTWruQHAe4my3XgucZPWu&#13;&#10;UTWYI55La2RRuxu3E5OD1B9PSgDqLfSDaWyx3B6JnHAUcZxjH+cDmuP1aO2jvmWJcOQvzfTqD6c9&#13;&#10;AeK9Aa/hMMrZJd1O3uefX8vauA1EiW7kKrgHB29QfT+WfyoA5678k7dnzsck8YHP3Rz1q/aL5Co8&#13;&#10;ZYHpgDkEdfr/AJz3pHi2kjJIwMY5+vX6VqW8ClWLqMgcd89h+BPWgDrPh1ZR3HizS3uQGKSBgmM9&#13;&#10;CcZ5HHT+lfut8LoAng6w7Axgkc9xn+ufevxF+Fdrv8Z2BJ4DNjvgIpycjgD6Z4r91fAlqIfC9gik&#13;&#10;cxK2AehKjH4gf0oA272EFN3Qcjv69vX6/pXm+uWhILdz1x0x/wDW+n416pMoKkHJP4d/T0riNWgV&#13;&#10;txxg9j7jjv6f40AfP+v2uGb5eAeuc5HfHH+f1rxTXrUgspAB6dTx+nr7985r6N1uxDowYfL06dfY&#13;&#10;d68X8QWwCOpGB1HQfTPbA/rQB4jcbopPLQkdOOf/AK/1rc0m4MbjcAQSDn1z1449vxrN1OHy5CSG&#13;&#10;449s5Of8OagtZGWbdu4BzwegxwecfjQB71oF4flwuT15I49R6/T+de0aFcnC84AxwPyHbJP0NfOG&#13;&#10;gXallYNke3vXtXh+8VlUnGR/X07Z4oA990m4WTjJ3EfTA7EemPTH412Vu6OikdD/AE/zmvLNIuRu&#13;&#10;QYz/AJ557/5+lejafOCuGGAAOfTn0oA3BgqT1z+n+PFN24zk/eOPzx2/yKVdxB5wT29PX6f0ppGc&#13;&#10;ZJ4UZ9MD09P8/WgDn/E00dto15KWK4UjoRzj9f5fnX4k/H3WJNR8a3ig5W32x9/4V6ZHT171+yfx&#13;&#10;Huhb+HZ1Y7Qxx3PA5OK/B/4oao994h1G6iJJmmc8Yxgngj8KAPMbgRb9y/MSST269/8APWvWPgvp&#13;&#10;JufFllMSAY5A/A6nOeMdf514fNeSDKLwDwc9eueDx6da+tv2a7M3ertP5WSmCrEdGOMf/WoA/UPw&#13;&#10;dZvHplgrLsVjuIP3izdBjntjIr2C3luLkGxhX92G5Pdieh4/M/ljk1haDp0KQQb34Crz74GcH9Pw&#13;&#10;r0/SdHUOhfJb5mP19fx/ligDY02wZbZ8DJcccdDjgHp/npXzt8QtCS91qGaWHbFFJ5h3HLKkOCQP&#13;&#10;UEkDn3r7GtNJlhsRJnDH9PTj/PNeAeO7GKK8nvZ3CnaYc4z8yZJIz6sQAO5BNAHx74v4062tyGBm&#13;&#10;MkzDnqxwB79OuP8AGvn3VIXRzuUcn36Ad++e/b+dfSvjaA70ilGDHEobb6nnp7k8189a9GwOCckH&#13;&#10;jjuf69KAOespGWRcDJBAHvn+den+HbhBsx0XbyeOPyz0ryKIKtwFJyD69/frXonh2c70IOckE4/z&#13;&#10;60AfSXh+4yqLntz7fj6eteuaZKQFZicdznAPH+fqf18F8PXJ+RScg/X/APXXs+jyho4whzhe3TB5&#13;&#10;OB6+1AHq1iQsSKCRjH4Z5P8A+rmtbOSMsf739f0+tc9pshIAIyQOvrn09a3l4HBx0/Dvj2oAkAAJ&#13;&#10;I6fzyfr+tHBYtjrjt7dR/wDr4/MU/YCMAY+vf2pBkHJH6c57f59zQAhGMZHB6+vPf8+1OUDk9M47&#13;&#10;f/X6+3b24pWReCOhPP4+n+FIvDY5AxjHoM4GfSgCCVTy2M5+v58f4/41yuqRryp7/wCccds11jLl&#13;&#10;Cq8ZOffk+1czqg3A4JGeg9ev/wCqgD5Z+L+pLp+lysCVIDZz9OMV+SPii+kurqWeQklpD19OvJ6n&#13;&#10;29K/R39pnXvsWnTwRbtzkR9uDjn09fp0r8w9dmYswXJBPUdsGgDjr2Qs5XOA2PXoe/r9f0r6b/Z5&#13;&#10;8NHWvE9hG8YKtMobjsOc+hwPw6mvmK2iFzcAZPJH+enNfqr+xb4Ft9SvG1aZSFtx8vHJbp/n+tAH&#13;&#10;67+CLtNJ0OxsdpTzyNq57ADAx2/pX0BZXBewDY2g/wAvX/CvH7PQ4lurYFSqwoAucc//AF/evU7m&#13;&#10;7gsbFQMAgDH/ANagCAy7pigGCOo7Z9BTdZmlhsmEfVUIz0BJ7fQegrG0q8FxOZMZ5J64/OofGWox&#13;&#10;22nMxPKqXxnH3uByaAPB7+dprqRpGyS359jz19/19qonHJPIHOO3pn9M5/CjLMoLfKD9On+eppWU&#13;&#10;YPU4GOM/WgCPg7j0zj6HI/T3peVHTkE++D6n+nX2xSAn0yPrjHanZ9OQcdzySee3/wCrFADC3HXA&#13;&#10;PPp+J/T8/fFIAMgqeo4JPOPQ5/L/AOvUgQlR/Djr2A/H+X9aCvvwOP6+n5igCIFf4ep9vT+vvSSA&#13;&#10;lSQSAfwwevTjj3qTBKgY+U9f/wBdDDKHHJ/L2/l+PFAHI6qvykFQT1+uPUYryLXwGic4+U84ySM5&#13;&#10;/Q9f0r2HVgcEHkY9P8/ma8j16MAOo4A9Dxj1+mf/AK1AHhmvxlQQ3Bzn3HXGP6/ka8d1Q/vHwMBu&#13;&#10;nHtxnp69q9q8QDdkEnnOD+HGa8W1QEyuGwSGx1yOD3oAybQP5iBTg8Hr0AxivWPDZGVG3gnufTp9&#13;&#10;a8qtDhgo4GRgZ9xgH68f416r4cGxkYdDnjv/AF96APdNBP3BnB69T+Q5xXqmmH5QOmcAf/qx6f59&#13;&#10;PLNFT5UGcBh+J5xXq2mqw25OMDp/WgCTxPrEejaHNPIcFUOOfxPf/wCvmvxg+O3i+TxB4quIkfKQ&#13;&#10;MenTPqf6V+in7RXjk6L4eniifkRkAnpkjGT6/l6V+QWs6g19PPcyHdK5JOe5/P8A/X+tAHD6rKQx&#13;&#10;RcnH4dT3/wA/zNdN8P8AR21TWrW3Ck+ZIv5e3+NcbOpluSCM5PbnrX29+yl8N18UeL7JpEJjjdSc&#13;&#10;DPQgk5oA/ar9kX4aweE/B1pcyR7GkiWQhgcjIB9/brX3LYXIYkgcj1/p/wDqryzwtZxaJoltZxr5&#13;&#10;eYwOn5V6HpjlIE46/h+p/nQB00r7hwecf5z9K8u8dXy6dpsszOcqpO3P5DP+HNekRjchdhgYyevQ&#13;&#10;f57184/GHWY4oBbjvk+3Ht+tAHxv45vjdXUrucncWOD1JPJ/PH8q+eNelPzqRgfiSPwr2jxHMx8y&#13;&#10;QjJbrx6f1P8AKvC9YYyu5JyBn8R2/OgDz+7Ykk56fX+Xvn2qSwXMwBOWU9ySPbpjp7cd6S5X5wQf&#13;&#10;fp39Pf3q1Yr+9DDgZ/PPPH+TQB6j4fjCqnBBPfB49/T0r2jQoOEAJBxnp/I/0xivJ/D8Z+Q4yDgf&#13;&#10;iR1//XXs2ixAbW556D6dsd6AO4tV2BVwMjr+P9OvI/nXQQKy4Lf59c/5zWNbrjaQOD+PPfn6ev41&#13;&#10;tx9ACev+elAE6rx05HHXpSLhvmJwD7dfy5oI7dMn17envUwXnkfrjHv6UAR8AHGeP50pUHgnBPTu&#13;&#10;ce9Sv82MDOevbr6fh/nrTMAHqfy/OgBuQeDxk9fTnH/1uKRsMCBk9v145P8AnvTwBgcAAf8A1+h5&#13;&#10;z9KQqACvUjpyP896AK0vfcSTz2yMZBwOmelYmpTBYnxwCO+PT09CT0P+NbchyCwHQcH29f8AP1rz&#13;&#10;Px/rsei6RNcbhvI454xj1/CgD45/aL+IC6bYXFrA+HcFVwckk9T/APXr8ste1d7qaR3feznPpj1z&#13;&#10;2yPSvcvjb4zm8QeIZ3ifckRI9O554r5lupvNcsRx/npQBUILEnPX/P8ASvoz4GeBpvEWswPJGSiO&#13;&#10;pPGRjOR/hz+deI6FpMmrXaW0Sl2JGcenrX7C/s1/CeHSdJtr2eIgvsdmIx0Hv+f/ANegD1bRtCh8&#13;&#10;PaFDEseCEyQMDpyOn+fyrirDw/P4g10FwWhXdjjdyO+f6V9D+JNOigtRDEBvYYGPpjH+fyrd8KeB&#13;&#10;49K05r2YbZWG7kD8/wAqAPnP4gqdLs49KgXDsdvAx0/x9q9s+D+gjSNL+1vFj5VlbjrKV4X/AICP&#13;&#10;6/WvN7rTj4n8WscExWhBX/bxx+vtX0vaWsdhYQ2MAwAoZh0y3fp2HT2oAjkkeV2kc5LnJ/z6+lQ4&#13;&#10;AIcnHt+H+Tj+VWOCScn9e3T/APXTCDkgjoRz6j/PGaAI1KjIOcdP17dOKACMHOBk54Bz75qVVHyj&#13;&#10;HH0xnI605VwT1AI9B+nr/nvQBWCg5UDjk9/1/wA+2aBz2wP6HjA5/HNWBGDg5PJ/M03B4Y4wO/8A&#13;&#10;T8c0AJg5ORg/X8sdKQ5AIxnuecc8dvpTgmM7gSQf1/nmhgMZByePTge3H+fagCrOSAcdSPr1HQmu&#13;&#10;S1STYCvp+A6dOP0NdVO/lqw6YPPbArgtauFQup+6PQDnv1/zmgDzzW52AYL6kfTvj/PtivP2BaY7&#13;&#10;uAc9D056c8Y/D+uel1icuSTkjpyPfP6Vg28ZkclwCBxnpj2z69vb8aAOh0qEHD9Qc85PfGfTPT/C&#13;&#10;u/0yJjgYwc8YGe/Hvzx19PpXMabbKAnQAZA9/wD9fr6V6FpMOSuwZxx06dv/ANf/ANegDrtHtsKC&#13;&#10;BwQOv6Y/z9a7yBCoAwAVxz6D8qwtLgO1Wzgn2x+VdRGm1cKMH/OBn60AQXOUHpnPGM49OPT/ADzX&#13;&#10;LXbksB05Pr29fT6fjXS3ZKqSecfjnnA//XXmHjDXrTRbCW6lkCsoPOcD0HPfr+fFAHkHxj8fW3hz&#13;&#10;SJlVyr47c5+g74FfkB8RPFlz4g1WW6mYkAsR19/6nP8AnFe1/HP4nXOv6nLZwysVBJIGMDGMc/8A&#13;&#10;1vavj3WtQO5kLZLE9up4zQBgXtw0r4U8fX3Oc/8A6/wq5oGh3muajFY2qkySEenr3rLRGmcBQSTx&#13;&#10;gV+jH7HXwIm8Ua7Bqd9CQiENyP4c5yPyxQB94fsS/s6weHrCDXdUtsSsgxuGDnOTxjoMV+uulRQ2&#13;&#10;8KW8QAAHPb+leY+DfD9toelQadYrtCKq/QAc+let2USwoO5P59PWgDXPCnPQ9s5rz7xlrkWl6fPL&#13;&#10;IeIwWb/P/wBeu1urmO2haVx0HH/66+Pvit4we+uJNPgfCIfmx3PoenTrQB4v408Ryarey3chOCxA&#13;&#10;B5wB0HGfxx+deDaxc7nJ9R19ccD1/P8ApzXcaxc43Ak5XP6+teXalNvlIJ5J6Dp/L6cUAZcQeaXJ&#13;&#10;OSeck8+2fT/Oa7vTIAFDYIOfy9Offt1P8q5TToNzqc4B/wAM9a7+xh24H90fifz+tAHTaZbgyhI+&#13;&#10;B3wPbp79PWvStMtyoVvXGDzwR7e/XHtXI6PanaGYYx34/rn9a9EsYASOMH6dec8+lAGpFGEUYHI6&#13;&#10;cHjHt/SnTttUcc9P09//AK/61bTC4OQQf0/z2rMv3XBCnAOcYOc9Ofx9RQBz12wZiCcDj1OPT6/5&#13;&#10;4NZZBVBjg4HuB2PqM/59KnlcvIQOv5c1F8rKeMA8cj/P5UAQc/LjoM9Tg0uOmMHjHfHH/wCv9KnC&#13;&#10;c5Gck/U+9B4A65+oOc9eKAK7bjluMjn3HTP556n8qVVBJHU9+/4fgetSFSR82TnPp29ffFMLDnGT&#13;&#10;nnofpx37UANIJIIHQevJ/T0qE8qOOB+oA5Hp/nipSoPBIx09MD6cmoXyCQSR7f8A16AKzyLGgGMb&#13;&#10;SMdOg9DXK6lcZ78JnjJA7en6/wCc793Mo5PB4HTgntXn2rXuHIYYByM+/pj27UAYOpXG5m45HPXr&#13;&#10;/n86xIg0rDjdgn05ye3pj/H60t1IZG64xnnOPbmtLTLZjIJMcdB7+nFAHXaVCojHBJP6n8u+OOfw&#13;&#10;rstPjB2lVyCR7/WuasoiuNoJHH+f1rW1nXrLwxpUt7cuI9qls54A7Y7Z/CgDK+IPjqx8G6Q8jSBZ&#13;&#10;CDjJxlvQ/wCfavyT+KHxKvfFerTPI5ZNxyAx/wAgf55rtvjZ8XbnxPqVxa20rLAjEdTwM46d/c18&#13;&#10;kavqiJ/q2yQeffPA5/SgBuqaoQWG7J5Hr+B/n/nNcjtnvLknGSzf5P4f/W96cvnXkoXJbJHI5Hpn&#13;&#10;NfRPwg+Flxr95FdzxMY9w9M/T8f8mgDf+DHwnn1KaO8miLhsHkcHnOTwTx+vTODmv0L0fw/Y+EdL&#13;&#10;EjDDgDPY8+g9/wBK2PB3gaz8K6VFO6YwB1A7enoAPWub1q/l1K7YKdsEf3cenrnn9frQBe0yafUL&#13;&#10;o3E3yrxsX0x0HXHWvsD4Y6FIYU1S7TKLzGGGMnruPbjPFfP3wv8ABcniC4j1C6ytpE3b+I+gPf6j&#13;&#10;2FfVWr6umlWn9m2BCuVVWx0XI+6PTHfvQAnizxO90Dp1qxESZDEE8/X8evt+nnEj43kHknGScHjt&#13;&#10;+NOdmKlmO45Puf8AP1pB9zLAjGeOtAEIyuOOBx6Yz7Zz29s01jyBgnv3/l/L1p5B3HYdg6dP0B/x&#13;&#10;pGBOM5GOvtx/PPSgCuw6gHJ7+/Hp169jVedgFLA4/wA9DmrbMqAM5PsP8+ucmufvbk7MZwxxn2x6&#13;&#10;enQ0AZ17M75w2MY7Z/w+v+SaySSZSo4PXtzkfjk/hzTp5SQQTnkdf59O3tVmxh3OcggHHtn/AA49&#13;&#10;aANbTrXAy3r1x09fx+ldhaRDgEZI7jA/T29z/hWfaQ7UwPlJx6cZ6H3/AMa6CGEdORkfz9/580Aa&#13;&#10;Nqdx2nlTz0/If/r/AK101tGQq57+3P8A9b86yrSIDB98jPf/APVWypOAd2SPfPH+fyoAld8BlAyR&#13;&#10;wB06n/P+TXL6rfLgrnJ5+vPufatW8uRGgBIye3pj39DXF3s+5yAM5/p04570AZsziQnjn/Pbj27/&#13;&#10;AE71SADcFsgYPTHU9/8APpVhhu6/MOfrj6d/p/hTNoGVPv6c56c/zNADSBndt69cnPuf8fqBUGMg&#13;&#10;rnj646fqatsFUFScEg8e3QA8Y74qHGwcHgevr2Pb/PFAEZyScDkj+Y6+h6c5+tJsXr90Yx7/AIf5&#13;&#10;9KlJAIJJ55/+v3/yaj4C/MM575B5B/lQAnA4yFOM8gdBx9f8f5xHGPXvnjjPvnn3/SpeMbQOD1zx&#13;&#10;+fqKb9wE9/U4+pz356UARPkHcvQY6jGQO+fw/l61wHjDxZZ+HrGWeWQB8H/Oc88/hUvjLxhZeHrC&#13;&#10;SaSQBlGT2x+fPJHTAr84Pi78XLvWZ3tLV/lBI+VuPz7nmgCH4u/FyfVruW1tpcRBuinGOfTPT19f&#13;&#10;avkXWNbaVzgnJ646c9T+dSazqsm53DMSTz17Hg9exrkDvmkLn5mY/nmgBn7yZgFySe39K9Y+HXw6&#13;&#10;1XxdqkNvaQtISwzxnj+XTmpvhp8NtS8Y6xBZ28DuWYbsDOB/9b1r94v2WP2VtP8ACmnRavrMG6dg&#13;&#10;CoZR+Z/oKAMT9mz9mS08LWFtqGo2wEhAY7l59STnr7Z7V9tzaURCbW0j5Pyr26H0x/n1r0gabFax&#13;&#10;LBbJhQMcDt2/KmyQQaVEZ7kjcB9OtAHFR6RFoNr9tufvov05x/ke1eG63czeKdS8syt9mRiWIztY&#13;&#10;jsTnkf1rpfFXiO/8Tak2m2rbbaPiQjgE9cf09ajsbGK1Ty4wcdz16centQBJa2sNvCIo12qPfnPI&#13;&#10;JNWiQOD0HvUqqq56gD29etVLqYIpckZGMgZzgHrQBQ1G88hSPTPQ5wfz9eteY6le+Yzc9O+f5jH6&#13;&#10;CtjVtQ8yT5W6/n/nt+XrXFXLs+cdT/L/AOt+VAFKaXYvzDJOcdyfT+X8qjDKcNw2Rt59vyAH6Usy&#13;&#10;LKCjMcnvxz+n+fp1eqMF2r047d89jQBEQQCe3T6en5f560xouCu3j2Oc+v5VOcHOQcknv/n2xUWx&#13;&#10;m6gnpznqfTn/AAoAZkfwjGCMce3TPv2//VSsjsAowR1wecegH/16ewYAq+CBnnPX3x6elKSeMgkn&#13;&#10;t+nX/PagCoy9gMEj26Ht35//AFc0jK20YGR79Rx+VSkZzzyc/p6/y4phUgc8heTzkj0yP50ARkNx&#13;&#10;xg9+x9c8D+R/wpSM8gdevtnoMfy9KmwVAKdl/EcdMfz/AP1UoVhuABJwcfl2NAFbyicbhtwBn8fy&#13;&#10;69+aXZtOBgZwPrx19MfWp/lIxnjkZPoO/wCvf2zQYwi+x6fT+v50AVHQAHHGf0xn/Of071VkkHA6&#13;&#10;cfX8j/k/TpV1gQCM/wD1z7Yxx71l3k3l5POO/wD9f8qAKVzOqtjOFHoO/bA4xWFOd5KjJJxx0yDz&#13;&#10;juallmdyeScnafb3/L8u/NXdO0+W7c4G4Adfp60AS6bpb3RGVKn1H15x7cf/AK69h0TRo41DsvPB&#13;&#10;P8P4H8//ANdVdB0eOPGeo59fXk/WvRLW1SP5VByOMfjQA+1tlRdvb/Pr6+3/ANatqCMjvkjHfGKZ&#13;&#10;FHnJ6/X6Vf2bfmbp2/z7UAOC4wSOfTH5/rVe4nMQLZwB6YPT2qR5NoIJwBjv0rida1hY8gPnb6H0&#13;&#10;9/rQB//V/J02rpOFO4EHjgDt17/jk8V9ffAHxtLpGpxWLyYRsZzjJ7j+n/168e1nwqJE3wRggAli&#13;&#10;ffnH0z6nrUfhiC50u9SYHa6t0Pcev/6qAP2p0q/W/so7oNkOoPfkf5HT/wDWdTduHPUdT7cf5P8A&#13;&#10;nPgfwb8Wrq2jxQM43ooHOele+4yCrDp/IemfT1oAcvz9evc9P8n/ACaYcYPHP5n/ADz0qVgQQAME&#13;&#10;9uvp+X+etNyDnA2nPIz2PX1oAFbsOD+RHv8A45p3XOBzhvx9uv8An8KailiGxgjPAB79s8f5NKMg&#13;&#10;+3Q5/Uf596AHBdv3Tgcn1/lnP9KljfHyxnBGPYE/oM9xUaDPHUj37Z6evucdqVSwPBwOo/x5oA2b&#13;&#10;e8KcDqvOPr39Of8APrXQW94rEDP+ccfl+v6HiFbKDaffPX68f49OauQ3LIyN1GM//WoA7wgEkD5s&#13;&#10;/r/n05qCaE5AxnH1GPc/55rKtb/ICvwCB+P/ANetpHWUDnJORnPT3/8Ar0AYs9sGDBe/5jPXNefe&#13;&#10;MtCTU9EuYJBnClhgcjIwQPw5616xJHnOeTz3Gfb/AOvWZcW4dWBUYP6UAfz/APx48HN4c8Q34khO&#13;&#10;1GOPQhiSD9DnHpj1r4/1iJhOZQu1D044/wD1Z61+xn7WPw8MjvfxRFi52nA/EEnvx/OvyX8U6dJb&#13;&#10;yyRsmBG3Xt17e39KAOKtZdjDaev+NWr+6FwiAnJx+II4x/n8azUzETxyM09gzDd6An6evHvmgCgz&#13;&#10;fOAOTThgH34qJz85xz/hQpIagC+Gyev+f8+1eg/DzxLceHvENpdIdqCQAk9s8cn/AOtXnDHpzx6V&#13;&#10;NBK0UiygdCPx5zQB/RH8IPFsev8Ahm0mDK7BRjHzdvoPX0H5V7jDcI2Qxzj8Mdf89fpX5ffsjfEF&#13;&#10;riyi0yeUZVduNw4I4H8+eK/R2yvkO09QOh69+cCgDtonU5wCQOw78f57fWpFKD5jwTjgD8P6/SsW&#13;&#10;2uQcLnJ9uO+P8n15rQRw/BHOB16fWgC5gDrz/X/D/PNOYjBGcE/yI59evXr78cVGoOB3wTn39KeC&#13;&#10;R8u0Dk+/X0+n/wCqgBWXGGYevYfXn/PuKao6nsf0/wA5/nxUp57dfbkntz7U0BjjjA6/ljj8jQAz&#13;&#10;AcFOACR6d+4+nrR1wB3+v+P5flU2FVdxXnk/TPJzSdc8YPHpnrQA0qcc9R+p7dD/AFqNlByBnj3+&#13;&#10;nPP09PTFTZz1GM/5B9T0pvJ5UZJ/Hj/JoA+af2hPCH9v+G7lkB3JG0i7cj54+cYHqO+fpX4n+NtI&#13;&#10;ay1O5iRgFyWyc8hh0xjPr75r+hzxVpy3ukSoRnZlvpnrn61+Kvx58EjRtXuHAYJDKybexjcbl4/T&#13;&#10;OfX0xQB8SXYfzCrZBHtzXc+Br/ybowSPiMkfgT39zn0rnNWtikrNjGCBjuPrUWh3Zs9QilyAA3P+&#13;&#10;GPqKAPpu92R6eINxLHnA4zn/ABwPWub0sGOVkd+m3ORjAznPb/6/89mCf7XpySqM4UcnOTxxwf0G&#13;&#10;Oa4u2unTVGhDfdY/Lk9jigD2iL7PHbBn+dm5+vHT8vX6VWvLH7XDuCEYPB746gjH+P681pW8apYp&#13;&#10;ggAr25GM8Dv+Jp1vKsmY2G1ARntgewoA6X4Oay3hzxdBb8hZWBxzksMHHpX67WL/AG7ToL1eRNGG&#13;&#10;9RyMYPT061+LkVwumapaX0GcxOCpAOOOTkEZ/Kv1x+DmsLrvhGI5zJFgdc5BGRx246/nQB0F7D/E&#13;&#10;Rx1OQM+9cvdWoO7HA9R1H+c/5616LeWhB27QOc56fT/Iz6VzVzaMrH159u/+fpQB5fe2W2UjPHqO&#13;&#10;uP5f571jLKYuGHPr0x68Dj/Oegr0O7tckqwxj154rkL2xdcyKuQefX8+n8qANCw1Es2zOQcevH5f&#13;&#10;zrtLK+G/cpwCQfTjGT1z29D+XNeTozRORnj8BjtXQWV+RyTtwcdMcdcigD2W2uiEDBs46e/p24/z&#13;&#10;7VvwTcHkcjt19sn8f88V5np+ok7V3Zz68Hp/nFdXZ3Z3HJ+vJPbg4HY+9AHZgk8c8+3bjj/P8qDh&#13;&#10;e+CORj0/z2/PmqEMwKDbwT/XoD19+KvKxKjHI9f8/wCe9ADZkUxMr9Dkf4j05OP8e1fmj+0l4ZMd&#13;&#10;755QFXVoXycZ29D7cH06V+mAXIAHUnpnjPtXyD+0Z4faewmlCEqrLKRjs4AyT2wTmgD8Ttat5Irw&#13;&#10;WZGBCSM8jjqAfQD9OvWuVncGVWXjy8DjrxxyePw/nXtPj3TJYtQd8BVYYJH94Hua8XuFxI6gElSf&#13;&#10;wHbn360AVbqL5QcfMOO59xVZMgfX1FX5A0kJYjAGG/754NVYo2KtJjAQDrxnPegCBiCeTkfz/lV0&#13;&#10;LmIOcgj8h/nr/nNUy3PPH1FW4mDZXGOcew9/8aAOu+HOqPo3jLTL5G2lJl5xn6j8c1/RJ8INaGq+&#13;&#10;DrNlI/dfIOhO0cjB6dD36V/NVbztb3KXEZwyMGBz0Ir94/2TfE/9seD4YnPLQo4x0OBg5PucnigD&#13;&#10;7NABBBPJ7jtjn3/GqFxCNpHUnH/1/r/n05so3yc9eOc/rx+NPcBhuzgf5/z+lAHB39m+x+MZ4yQe&#13;&#10;noD/AIfyrhb+yOGdeSOp46E9+PX869fvLcNubGAfw/L9f84ridRssKWAx/X3oA8c1G2ZfmXgnr3/&#13;&#10;AM/nXKzfLu2jJGOnfj9c+3avUNTtD1xkjn8s1wl7bgSFfT1/X/P4UAczIxBGOCO+OPfmpoLloiD1&#13;&#10;A647fj7e1NmiKk9gD7+hHr7dO9Z+4I2fTtjPGccf/XoA9D0vUwu3nOcA89/T+Vei6df5AjZsj69f&#13;&#10;6f8A1sV4ZaXTggqcIvHA6eg+v867PTb+QYUHIznHXn1x+X9KAPlj9pyzmklgmQBzE80ZyvBBww+n&#13;&#10;t/8AWr4T8QMJ7VVHIIXrz0+mMV+jX7QNnLdadLMhwUnhkB9N42N0/lX50a7az7HiJzsYqQBjPGMk&#13;&#10;9OmOKAPH45UW7XHOGHB6n/CvUtHnC2hOcNtI9PunnB69znAryiZdt26DkB+3Trxj3rvdNuI0I5yQ&#13;&#10;eR0wD97B45oA0Uud17vU44B+vPv9Mn/9ddWbsMoOcgY6Y7dvrj/6xrze6uvJmC8kJlR6kds/y9et&#13;&#10;bNpcqyAjhVIPB4/L6dM0AehWUpmRiMknAPI9OcZHXHTiu48G3y2XiPS53OWEqKeeoY457d/X8K8k&#13;&#10;0y73syKOcnr7gYyfbnOP611+n3P2e5tpYkOYZUbGehU5oA/cX4Y3qXvhOxYnPlgrnryGPfHbv+HJ&#13;&#10;r0M54ODjj2x75/n/AJz4h8C7/wC2+EipIYK4I57Muev+f1r3DGGIHOP69s0AICQQfY9uR/8AX9v8&#13;&#10;hdpzyOOvX/63+PNLkeucdye3+FHI+VeAPx4HSgCJ1GAoHHbj2/z/AFqo8YY7sZ9DwM8/r/n1rQIA&#13;&#10;UDIOf6D68VFImQc4wP098cUActdwEgg9D9cfX24/OuF1WxPbkfTH0/xr1KeEEDPB4x+HYfrXL6nb&#13;&#10;AqQQMn0JOePTpQB4RrFmql9udo5PTgE8Y+n59e9edahbqHb5cZ/Dg+v9P5V7pqtgrc44Oec/l/hX&#13;&#10;mWqWYBPyZI6ZOMf59R/WgDzeTIOc5A746+mT7+uMdKt28xJHAxxjgd+3t+FLdxGMlWHTOM/h+FUI&#13;&#10;iVfdjk5x3x+I9aAO4028GNwPJ9CMc+oB69q9I0e/fAGehHft1wR9PTFeK2ly3VQGBByBxnPPf6/n&#13;&#10;Xa6TflSMYJII6jP16UAec/tMyvL4T1JkbyybeNi3XBVudvsfx9u9flHe29tHeXEkzNI7Mx28n5l7&#13;&#10;v/8AW/Sv1V+PwW68I6gGAAa1Bzn+42Tnua/KvWGJ1SZDhctkdcdBjJ7HvzQAuhqVudzEEglTxkHP&#13;&#10;TGPX/PNdTeRxSW7DkA5wcdcY5x7elc5osCeaoJZguegxnbyOe9dbdlWU8AYyMfyNAHJRRxFCCMEq&#13;&#10;QT796lijVSGJBAAxt9PTJq4sJbKquD06fmMds/57UQxt5iwqoIJx698jFAGtDD5MIcjLsh24z3PO&#13;&#10;f6n/APXXSfDdSPGemL9078ZwOvb+VRooFkiBS7tuOMdcYwT6fStTwZCbLxhpksy5DSgsASAM8ZA6&#13;&#10;n6f14oA/dP4bnHg7Si2CDCnHXqo49uTXfKPz6dOnt3/DpXm/wrmaTwRpccgAEcYQY9APxz2/I16S&#13;&#10;Pfgn/H0/rQAwpkge/v6f/q/nz1rNmjY5UgAemCffB6Vrfjjjnv8AhVeWPKkn9f0x7UAcLqkBbHHI&#13;&#10;yfT+XtXmWsWi7DnknOfXgY5Gf8/rXtF7b57cHj3IH+f85rgtUsd2WPJ6cc59v88UAfOmu2TZbaOR&#13;&#10;nI75Pv0+pxXkGp2bRvu4IOecZGe+f1r6M1yyYhmK5AB7nrXjuuWahWcjgcnuQSP8igDz2JghAPQd&#13;&#10;e/PQdfoOo5FdfpV3tfoABj2xgcf/AF/rXISqVZlK4BB7+noO3atGznKv2JHX69h+lAHvGiX2HQ54&#13;&#10;yOnAAHT8/atLx1qPl+H0ycg7z6AYQnn2rzvRrwpsAPIPr+ecfpVn4hanKNAITqkM5+vyHH+QelAH&#13;&#10;5deJXMl5KxPG6Ru+T83JI+nH61x+mx5uvu7z0BJP8/qeK63X42SZ2kBGVzj1Ofx6muQ0t2kvGZUJ&#13;&#10;B6dfXHfH5f5AB6jBCzI27AGMZwO3YH0Ofw/WuauEWSeQ42r0xj+Y/wA9gOevoMcSR2RRECt93Pt9&#13;&#10;eevoO1ciUUTHzTwW9M/56/8A16AOfYEtwNvoB3yfx/OtO3h3bUA4BIJ6njnjoMDp/wDqqS5AVhhe&#13;&#10;Qv8AnjPb0P4VPArO3kYwBj0yM9AO2c0Aeo/BfTUm8Z24KMSiPznaMjocjr9P161+5ugR+VpNmhAG&#13;&#10;yGNOmOigcf5/+t+LfwStNvjKGTOc4jGGyTn8OcnHFftdowKWECsu0iMdfp0/D36fhQBcliynTj37&#13;&#10;cdj0/wAa5jU4BsL4yP8AJPfp09vyrr9it8oHT+mOf8axL+IsjLjBIP8AXnHrQB4trVthW3DB6Hj+&#13;&#10;XpXifiG2GG4ySCOnXPcD8P8ACvonW7QF3yOOc98Dt/LvXjHiG1HzjGAOOuME88fjQB8465CELsQT&#13;&#10;jpknJAz/AJz3rlEbyyyg5Azzx6dR/n16816T4ls/v5GAT39T6k+teZTkxyncPrnOPXPX2oA7/Rp/&#13;&#10;nBIII9sjOOD/AJHrXtHh+8B2YOSMHPbtz09P5+1fOek3ZWUAdP8APHrj/PpXr/h27wyYI+n1x0Hp&#13;&#10;/k0AfSGiT52qOP075/nxXqWnS5IIOB9OgPY+3pXh+gXgKqxHABHf07V6xpdx044AA/Ien+e9AHoM&#13;&#10;BWRQMYJ5/wA/4ip2DbTxuJ478c9f6/lWfay5UMPT/PStDA2jJ5H654zQB84/tE61/ZPhGZ8kBIpW&#13;&#10;6+2AP68/Wvw515zdXEm/klicnnHPPA6/XFfrd+2Brsll4fuLRT8wURj33EZzn6c1+R1/IpcuxAOT&#13;&#10;njnAHQnp60AcslhDPdIGPBYDkciv0M/Zf0GJnhMcGXeRQrZIBAIOPfnpn+VfB+lW32u7SKNAQxwf&#13;&#10;bPGc/wD1q/WT9lbwm8FpZ3kpVvK+bngEtwMeo/wFAH2jomktEgvLo4ldR8oGeO4Az36GvavC1igI&#13;&#10;lKZKgg5/X/OK8vl3JiCA/O2FVz056kDvjt6c17z4Wso4NPTAJY4UdsgdwKAN9o5ZICqJ0A29gD/X&#13;&#10;B9a+ZPieIQby1XBMzoqlf4W5xwe/U8V9ZGJxCRgAuANvXqa+YPidGgki2j/WXRP/AH6U4z36k/lQ&#13;&#10;B8f+MQJp5n25wcdOeMjr6+vrXzzr1qodjjAXn04x1/z1/WvpLxJEziRhyT+uf69z/wDWrwjxBbDD&#13;&#10;jGfoeeenPvzn8PpQB4+wUTsVOM/5GOn0FdZoU4UqM4XjJ+o9R1+n/wBeuXvIhHKWbjJPfp9MGtTS&#13;&#10;JSskYBAyefYe/Pp0oA+iPDspOMnp0xx79OnvXtei3G+NVAzjv/IDg8H2HbtXzv4fuQqIznA4OPx4&#13;&#10;x6mvbNAuPlVGGBj14P8Ant07UAe4abINoD555/X/AD/k11MZG3BwCO+SCfofqP8A69cLpc4woPXH&#13;&#10;05rtbZvlCqO3fnp1IP40AXwOo78cf1NLggEnJHr7Y/D+ZxSYOCSc4468nP8Aj/njNShTkEdef8/l&#13;&#10;QAxu+D7de+P54/8A11GRhBkcD8x/n2qYn2yTjrxj8aackhSvBPtQBXdTg8cNn6fXjH4e/wCVYOsH&#13;&#10;y4JZm6IN2emR3x/k10mwDGcA/Uc84/L61wHj27/s/QbuVjhnXaozjn26fhj8fcA/Kv8AaW143erG&#13;&#10;yRsqrs7DpznAJr4b1aZnPzDIPIyQCQO5zn/P51758XtfbUvFV/JuyFZo/Y7T/wDW5r54v3+cIRgd&#13;&#10;Aeck/h0z/KgC54Wsmv8AUU3dmBPHP0I7+3p6c1++H7G3hSDR9BNyEy5ZV+qqOcY6Y9K/GL4SaQb2&#13;&#10;/iaWIhVYcjn8DjNfvr8Ija+GPBsKAbD5O7rnBzz0xjj+tAH0fFqgm1UqGyiHOM8+3+f51Y1jUlk2&#13;&#10;qX4HA/HrXl/hvVGvZ5J5SBgA/UE5/X86ZrPiJPPSGA5809O59MUAey6FIhUlTtwdo/AelcN4/wBS&#13;&#10;WUJAoysrYDHkYHpx+GK0fD1+fsfm5yFU57E8Y49Tnt+lee+MNQW41OO13ZES88Y5bk4/Dg4oAyo8&#13;&#10;n6+4B5PTp7VKRkhicrj09fbNQQkY9Txx/nOKsnPXjlsYHHT+vrQBGR82SeOMfXFPyCuAMZzzx2Pf&#13;&#10;601uTkHnjH1z3/KlHAAAznpx29aAFGQBg8H05+nP+fam4B68gHk9ef8A63tRj5Rk5K8//WOKXaRn&#13;&#10;nIH+cmgCPO7k5wOn4g857/5HtTWY4HG4/T2/XFSt+efw+n+ffmoXACnuTnOfbPscf5+lAHOapgxk&#13;&#10;deo4GcHjqeP6ZryHXkyrjPBOTjtz6dR7df6V7DqSnBwMD8uvXPf16fzryTX8EOCOR198H1oA8J1z&#13;&#10;7jEnk+5H1yOvT15/KvH9V+V2PqfQfh/9b9a9k8QRr83YgnoRnj0+vXmvG9W2sTkZ54BOSM5waAMG&#13;&#10;2O6fAPB68Zx36H26GvWPDaqsiMx3g9fx/wD1V5Rb4M23GPmyOnOPf1r1Pw6eVKnk/rkc4x0oA960&#13;&#10;MqqgDGOfcjt/9bAr0AXCWVpLcMMAAkce3p/n+tee6MBsVeo7H+frVL4l+Jl0Tw47FwuF3c9hg9en&#13;&#10;50AfCH7T3jY6hq/9nRyFlQncFPr0/wD1/wD16+KLucLGy44b65H9PxFd7401ltY1q5u7jkliV9R6&#13;&#10;fz9a8znQSkDOFB/LjkZoAn0OwlvtSSGMEh2A/A9f59/ev3I/Ys+HC6Va/wBtXMG0sgVWxgbQexx3&#13;&#10;71+U/wAGfBkureIoF8rhWXHAwcnvn35r99fhpar4U8IR2yqEYKMD/aI5/wAaAPom2vhdX0UGcCPO&#13;&#10;OnGO9eo6fJuaOJen+cmvBvB9x5okvJByTx+Pcf8A669w8PPvPmHkJ0PSgDqNXvI7DTncnHGMfhXw&#13;&#10;78R9UbU76XY+VUsPXoMce3evpv4ia8ltp8kQOCFZRj1x9e1fF2uu8nmO5wWOT14z+fAoA8Y8Tlts&#13;&#10;i5Gcfj9R/wDq9PpXi2r7ssu7JBPbr/n/ADivY/ETHnjBzxjg9eme+K8U1eTDyuoySTz6e5//AF5o&#13;&#10;A46fJY54wTjnGeM++Mdfb0rU01Q0q45AI5/z0rKn3M7MRjJIH5c9cH/JroNFjPmD6j3/AE/LmgD1&#13;&#10;vw/CcIRzjHUe/PqK9m0dVAU56dO36V5V4dRmVVxjBGB19uK9h0mM7B6/Toc9aAOqtkwFAAGfcYOP&#13;&#10;8/y6dtuNQcBeB19f61m26qAF6kg4PPPH+f8A69a8KEgNjntzwc/560APxnGTnGPX8v8APpxTgg56&#13;&#10;ZJHU/nzUh3EY6D3x2/8A14qLbhSOgP4dKABl2t1x19SPwB7j8fypFUkEjg/y9Mj37UpDKgychR79&#13;&#10;+o/ChWD8dcfUZx3oAaVJyuMg8c+nPf8A/V601gc8cjPX8O/4+lSEA7lPJ4H6c9+neo2wDtxjqB2P&#13;&#10;P59ff86AKM5WNC7fKCPywePrXwh+0x8Q4dMtZbG3fD8qFXg+/SvsHx14htdD0i4uJJdjbT7fn+v+&#13;&#10;en4r/G7xs3iLxNclXDRx52kE4OPT+n40AeEeI70TSSTucvJk54BOefp9OK4VB5rDnk4/Luf/AK1W&#13;&#10;tSumnmPccEfl/Kug8E6FNrurwwIhcFhwOcnvjFAH1J+zZ8Mn13V4LmaDcAwOSMg89Mf16V+3Pgzw&#13;&#10;jFpejRokexgoB47AdP6Y96+ef2YPhF/ZWjwXVzbMp6/NgZGcg9Oc8ivu6TT1gtYokT734j6fyoA8&#13;&#10;qt/DZ1fVUhRSY1IOcDtj+fWt7x6yaJoUixj5wm3HU/lmvY/DfhwWNsbh0xI+SeensK8P+IsrX2sC&#13;&#10;0QZSLPHHLHoCPSgDyrwX4daGQ3t0SSoznp8x7dxx+n5V6JIDzkgkdvQ/5/zxVm2tvslklqBjYPm/&#13;&#10;3u//ANaqkucsScA/0wOAOtAEbRr8x9M+3Tt/k+vXrUQ6D3z+Hfr+H4fykc5Y7uRx9DUeM5OPwIPQ&#13;&#10;8cnr+PpQA4DjqSPqD16H3/OnDHpwD2P9fX6/lSKpCk859TxjB/z7ZpSmO/A/Djr+VADc5OV49Oe3&#13;&#10;9P8AOKZwAWX37/gTzSjAI9P6dulLtYkr1A554780ACN1zgg9/qahcrgrjB4x9ffjt1xU20huP8Ov&#13;&#10;fFRyDavTg+3bPXPf9KAMi+ciM9+eg7cdMfl6V5prlyG3bhkDPT17HOBn+Veg6k+xDk8f198/SvJt&#13;&#10;clB354H19+3c+goA881J2klPBwPxPt6DP+eafp8LNJhhle/TOBn8iOn+c1TuGEkxXdwc/h+I+nFd&#13;&#10;BpFspCMemMZ6Zz/n+tAHVabDhwWHGPr06nPrXo+jwBlRkGAeuB1PuT+fHNcbpsIDKGPH9TjH+cV6&#13;&#10;dpFsCMAY479/6cf/AFqAOu0+MbBvGAeeecVtlQIzt6//AK/zqraRBUHGW+mMY/z1qzNIscZ6cc8Z&#13;&#10;/Hn9aAOY1q9S1heVxjbnv0/znNfnL+0d8WEgjl061lwRkcEDnPB7/wD1yfSvo/45fEm28PaRPGJN&#13;&#10;r7TgDrjtn/PpX41/EHxbc69fzXsr8Kx289vr+VAHD65rDzyy3Eh3PKctyTnnqDnJ6e35V59LM8sh&#13;&#10;dzuJz+P+ferF7N5zK5HBz9Dj0zgH3rS8OaFPrd/FawKXLkDj3oA9D+EXgO98Z+Iba0t08wMw+739&#13;&#10;/wD9Vf0a/s7/AA0tfA/hi1BiAnCjdgDGe49/rXwp+x/8D4dLMWv3kRyI/l3D1HWv1f0OMFYraHhF&#13;&#10;Hb17/wA6APVdH2Igf+I/412Vo2AWcYwP8/rXIaZF86qvIA//AF1qa5qaaTp5mdsYB9qAOK+JHjOH&#13;&#10;S9PeOJvnPCgHqfU+1fFWs6g8skskhy7nd35Prn/P+He+MNffV72SdiRGCdo+ntXjusXKgNubgY/T&#13;&#10;jA7H3oA4XWbkAlAR+PXpz/n864SVvNk75z+QHce5Pof/AK2vqtwWJ3HIOe9ZFqplmPGOozzxn+uT&#13;&#10;7daAOm0uBlBJ3ZwOT7+3f8Bmu/0yFWxkjJxgEnH+fWuW023VANgzkcev4f0r0DSLfDggY7Z6dPX+&#13;&#10;v/66AOu0yDAXJwMdT/nv2rt7VNq4HBwOvqMVh6XbZVSAcDsDn+VdbFEAmMZH+evbjNADG4TBGB6D&#13;&#10;AIz/AJ6Vzd9KXbGcfgeP5fh61v3cixxn1/GuSuG3SdMg/Ug+3A7d6AKblmO0gg+vbrzz/n1qMFgV&#13;&#10;D9B2P4fX/OKn8vcwxnv7cn8PTNMaI8cbD29gKAG464yQccnt6nFN4PJ/ljP+c5/yKlA6MCcjOPrj&#13;&#10;g+1CoMbl/h/M5PagCI4A+bnPTr/Sk6gk8c8A5/8A1VIFA+Y8+g7fgfwoLYByMDj36dOe2aAK/IOQ&#13;&#10;Mk+nf3/+t/jxUmwoJI/Tt34Pf8KssQuec5/n/n/IrIu5gIyuc+3Xr/8Ar4xQBz+pTgbj0z0+uOR9&#13;&#10;a821C4yxzng54/L8OR+faun1e62qQvBP8RHOQf0/yK89mlEsjEckn/DgUAPiVppACCSCRjjkn1z/&#13;&#10;AIV1+nW+AMDI9+pPHX0H/wBf0rntNgDENIDgHBPp7/nXa25jhhDSYVBySevv1weaAL73UGn2r3E5&#13;&#10;AUAkA98dz0/nXwX8fPjA2o3Euj6ZNlIsgnOcnJ7e3sa7n48/F8aTay6PprgTuD93sMdPb3r87tV1&#13;&#10;O4nmlvLltxZiST65/wAelAFDWL9R5rM2S2SWyeM+n+fpXm00zXExCnIOMY/L9ev+QKu6jevdyFTy&#13;&#10;Ow6fSu9+HvgS+8TapDAkTNvI4A5A+mD1oA6f4U/Da+8T6jB+7ITcM/hz9MV+vfwi+ENtoOl291NF&#13;&#10;5eBkZ7Kfx60fAL4CWWjafbXV3AQQA3Iznjk/5+tfVevW8enWYtLVeVHb26n/AOtQB89+MJlaZtPt&#13;&#10;h+6j64/lz0/CvLdM0aTWtWXT7RcRIR5jdgP0wev+Tx6J4pdhIdPtxm5lOe3HfJ7/AOeld94K8MW+&#13;&#10;jWK3twu6R8M2QAWY9voD60Ad3pMVr4Y0iCzgQAqvyKBjnrk+5rEllMrs7HeX6k88nn/P06VYuJ3n&#13;&#10;lMj/ADY6kDsPSqwVmByOv04zwTx79P8ACgBpVgByST/Uf55z+tMVf4R19u2T/Xv79qmKkjgen6Gn&#13;&#10;bV2gE5I9vyoAhyOcDjt/+ofzNJgL83JHXp/L0xT22nBB4Bz9fXOMVXlcLtbHXnp7c+nf/wCvQBm3&#13;&#10;koVSRxjPU+3+e9chez78qxyx9/fr269MmtbUrkYOOABnvj8fXFcncOXk68kjjPH5e1AEiEySFWGM&#13;&#10;+g5x+nT1/wDrV1dhAyLxyT6DjI/Dr14/l3xNPt+Cw5OPy/8ArV2lnGGQc8fnxx0/pQBq2kYIGBgd&#13;&#10;e/8ALr7fy9K6O2iP3ieOucjnP6fh+WKyreJQ3B5P1564/wA8d66W1i+VWPQcdP8ADrQBoQRkAc85&#13;&#10;9/0z/n0p7lVUnIGOnGO/+eacoC5YHp/kDHUY9DWXfT7VI6Z9D2I9fxoAyb6fduBO7r0I/DH41zsr&#13;&#10;qRwDyM+hHXrnP/6qt3MpkPBwOnrz398fSqZLMwGM46cdfX/P60AVpAuQrDGccrzn159v8fxcqfwq&#13;&#10;PXoOR7/SlK7jnrnj6fhwfw+lSsM4bqB26fiPagCFkB/h5A9RyMdvpUflt97OSPTA5z0/xqwFKjap&#13;&#10;yDn3+uDTNvAOMdT+n1oApHj5jx+B45HB59/r+dNA3ZYj/wCt+fb3q0VLYDd+vGR9M/yqJlAO5hjP&#13;&#10;qc5x+VAEJxggnHvx79q4Pxj4vs/D9k00soVsHHzAfh/hU3i7xZYaBYSzTuAVU8ZA/wD1+tfm98X/&#13;&#10;AIuXOtXEllbS4TJyOnXgc/55oAi+LXxUu9duZLe2nwhJHB6A9uO/vXybrmq7SWdwXPXnOT6DGPQV&#13;&#10;JrWuEg4O5jwT6HPTn2HNcAzy3cw6sSePXB9fpQBI7m4fIBOfxzXq/wANvhzqvi/VYbKytzIzsvOC&#13;&#10;cc4Jz2x0pfhr8ONS8Y6pDY20DSB2GcDJA9fx6fka/ez9lX9lTT/CtnBrGp2379gCqsP50AQ/sr/s&#13;&#10;saf4VsLbVNUtw07AOAw6fdPT09OOv1r9KLHSYLC3WGNAgA9MflV7TNJtNNgWKBAMewHbpV+V4rdD&#13;&#10;PKcBfXpQBhXHlWcJuJAAB68fnXzp458XXGr3h0zTjhFPzkHj6evaui+IHjeW9dtJ0pss2Qcdh7+5&#13;&#10;rzK0tRD0BLPjce5+lAE1jZLBHhDyfmY+p/T+ta6KVwcYPGOn+f8APemxwhRwfpjj9f5ZqRh1z1Of&#13;&#10;X8KAIZWCgHptz3HPfHb/AD+nF63qAXKqc9u/H09OTW1ql6sKMFOSc/5/+tXmOpXbSuwzuGee/Y56&#13;&#10;UAZ95L5sjHtnHqfqD/OqAXJ6ZIz7A+pz2/D8qmcgjnnPt69R/Wq5BGcHI698YNADAPmODnHp39R+&#13;&#10;lNKg4IBzx9OfXjjJ64PNTPuY7ScsP0/HtjpUe3Zt44HXGSRnoD0oAYRjAAPA6cdcDp75PA/rTeuT&#13;&#10;jAwT9Pb1qXnLAjp+n8h9KNjAA9MdefTpmgCDG3JJwB2z+WfXP8qjGG+dht9cc/5x2P6VZMfzEDqc&#13;&#10;dcdevH+fTpShSDtxgZ79vw/zzQBVIP3sYIPf37D+efp70whiDxk9fpgdf5e9XDksM9c+3Pb/ACar&#13;&#10;vxgscHnH/wBfGevagCE5BbaCSvv26c/yppztYkcj24Ix/TH/ANbNWtpK5U4AAI4/+v8A19ah6Hnp&#13;&#10;j0PGOh/A/wD16AGMevOTyfqPb6flnPWms4AOw8e/A6enf+nbFSsMk7RgDj+gFULiVYSW3Akdcf8A&#13;&#10;1+vbNAFe4nAQrnPTnkjn8ea5q5mLkrkdcHAx/n3/ADxU93dZ6447enuKitLaW6cd8Efz4wf8aAG2&#13;&#10;Vk1w4OMBcf8A18fzr1bQtD2hHwABg89u/U+vWotB0LYI3I9/bk9vf2r0qytURdvUc9yelAD7O0EW&#13;&#10;FAwQOvTI7ZHT/DoPWt+FBj7vP1/D/wDX1qGKEAAd+g/LpWmkRXGeQMZxxmgB6KCSpPOfxBPX/P8A&#13;&#10;kq0qBctyOc+/v60rtjPPPXk+lc3qGoiGNmVwCo6+o96AK2rakIkIDY9/fnAyPrXluoXpkYjPT5s8&#13;&#10;ZHGBn1/z7Gruq6i04IU8HP45PQc5FczISWznoOn+H07/ANeaAP/W+cpNB86wCoijA5zzkBfx55/+&#13;&#10;vXkM1obTUijDd24zxz1H6Z/yK+mI4EFuWbrgjHGOCO4/TFeX6hYwi8FwUyASWwc5/wA/5FAHpXwj&#13;&#10;8QT6RqEKljsc+n4YIOPTgfT2r7/066W7t0mQ8MM5x39x9P8APSvzRspVgdJ45M46kY79M8jH5V9s&#13;&#10;/C7xKNX09IGfLIFXOevTt+RoA9mxwOMDA3Z7f55P50BeAccj9fQ9uv8Ah9aVRlCcZ+pPP9P8/Wnf&#13;&#10;eDE8H6gdOvf0oAVTknIXPrk8fr/OjPO7oDnnA9v89acvGRwc8ntxnJ47elOxjB9OOhPfk0ANAPPY&#13;&#10;fmfpQwAPHUjAHv8AzpRjqvUcdf19etJt6bOS2OTx9cf55oAEBDE569+mP89fT1HWnjIA44HH4nt1&#13;&#10;4NKrAsNvOeufTsT70KxJH9R2HoOaAJo5TGc5yRg5z2HqMfjzWzb3rj5SOT0rDyeRjk/0/pUocjno&#13;&#10;Bnn0H+cdf/rUAdlDdRsM5wTz+NTFScFeM/h/n1/x7clBdOhBzx+n0/rW9bXisArHOcH/AOvzQB4v&#13;&#10;8cfB/wDwknha6SIASlCASOjKeO3fp1r8KviJ4Uk0/V5lnTbnqGB4wQDn3Pp/ga/o71O0iv7OW3YZ&#13;&#10;8xeh6dOOefp/hX4+ftQ+BJdM1m5khjwJ90qj3HBH5nPPb8aAPyzvbZ7e4dGHIJwemeeCKqZ4IYev&#13;&#10;54//AF12fiezaCXzHABPTv8A17fSuNxyckd896AKEnyk/wCfpQoyeaszRjGcdKgA5wTyaAJOOB1/&#13;&#10;Cp416E8Ae3X2qszNnirMUmFPHp60Ae7fAbxfP4b8ZQAy7IpuACeM54weMGv2s8L66up6fb3aPk7V&#13;&#10;zjkAj0B/p9O1fzz2F7JZXsV5EdrRNu+mOuPf3r9eP2ffHH9teHo45JN7BRjn5vfPfr0oA+4rDUGG&#13;&#10;CQuMHI9Pp/n6Gumgu9w4xgfQ8ehz6/57V5Hp+pEtw2QuPb/P8q7CyvchWTofX/P+TQB6HFKpGepP&#13;&#10;TBzz9e9WQRnjrz7D3/8A19a5u3ulCgKckfj+vbpWxFMr4OQQBjrnr3NAGjwcqeMcfX6nn/PWnAE9&#13;&#10;sE5x049OPw/WoQ64+UjnH4nPNTLyc9f8eP8AP4UAI3GC3JBH+PNS9WIAwRnH8vpx/wDXoK46Dqfp&#13;&#10;3oPBDdQPx7ZwPyxQAwtzkj8OnJ96ApPXk/yyf8+tSEgnbjgex/Lt70nXhRnp+XFAFSWNZEeN1BBH&#13;&#10;Occ8859PYV+cf7UXg1ZEadV5lR4P9kSKNydAexI+uOc5NfpDgemRx2/MHnr+HP4187/HfwrBrWhX&#13;&#10;GI9zmPzFJzxJHyD+X4UAfgbq2myQGRZATtJHT+IdTg/zrimysmR0z6Y5r6U+JOh/ZdZkBXCSDcT0&#13;&#10;zuz/AFr531NI0nZYhgD1/qaAPYPBmrPcWDwMuQi8jdx06k/0rJ+b+1zI/XI79D/9bt+Vc14R1L7P&#13;&#10;I1vI+I3/AFI9fb9fSul1EPFP9qbl2xx6enuPrQB7Xpuome1JY8IOeMjp/nn86givybtgSCOuMZ25&#13;&#10;/wA/jXnema1O8Qhxkj72eOnoOOuea25LjZcl1JKjpxnOD170Adtf37SxPGCQpGeAEI7Z6dv/AK1f&#13;&#10;oT+yZ4sE9sNNncqcGPnnccHbj0wOn/1q/NSG7nucEYAUHnr8uehXr+X+FfSf7OXib+xPFy2zTqqu&#13;&#10;VdBnqQfT6H/9WaAP1yurUsSNoz/n865i6tNpHygZ4+nuP/rY713VoyXlpFdJyJVDZ6jnnJ/z2qjd&#13;&#10;WilSAuOvt6cfpQB5hPZjJDcg5zwOR1x/n3rm7uyTG3HJz7YPf298+9elXVoRkg9D/wDW61zlzZjL&#13;&#10;LjbkD9aAPKr2w2kvg8dv6k1kKGhYHoePxHbHTv6V6Pc2e0n5ME+x445z+HT+VcxdacOSvQDnPHPY&#13;&#10;8/r70AFhqEiFRnAGD7jPSu2s9QY43DO7k8jg56HqOv8AnBrzHJhkAZsAY5/r07Vt2V8wO0HBOOOn&#13;&#10;6+/agD2SzvvMAUHAz6njt/Xr/wDXroIJ/lVyAQe3PHuM89P8K8wsL9iFVScnqR6GuusrwPt+YDI9&#13;&#10;ehJ/D/CgDslywwRkHr3zn/P868h+L2jjUdAl+TJeN4+xB4yD/wDXP4V6jb3LFSF4P6+o+tZHiyIX&#13;&#10;eiTA8+Xh/wAAeSOvUUAfhr8TdFnab7S6YKsw5GARjjpzxj/69fMusR+RcFQMbs7vUH0OOtfefxe0&#13;&#10;mW1mvoZ1x9nlcqM54z1Bx6ce1fE3irTSpFyDt2nG0nqOx6fzoA5a3KNCd44OVHtnpx+FUFZjlG6D&#13;&#10;/P8AOrMS4VhySQO/Ax61sadYJcXMshBKHlSeOo7fyPagDmXJBOVwc5p8Q5DNnI746Y7D+dLPgu+3&#13;&#10;oGIx9DjtRAS7qucAkdCOvegBgBDEY4/IZ+nb86/Vn9hrxbuhhsZXJKO0P4OPlBx6V+WFwgQnA6Ej&#13;&#10;2/8Arf55r66/ZH8UHSvGAsWZgWdJF+qtyR2796AP3mVvlyvGOP6ZFSt3BBOOPy/w/Oq9o3nW0coJ&#13;&#10;HmKGHXjdVn5Qc5Hbpz09KAIpYi3BHPT8+Oef8/pWDe2m4BWwO/IH0/WuoKkqcsCP61SuI1ILZ5/P&#13;&#10;8x68UAeV6nY5yUXpkkdD/wDX6ceh9eK891OxI3MD0+nr7c17de2obODgEk47cDt3x/8AXrg9Tsyc&#13;&#10;4GOv6kdPx9qAPF7u3K53fLjPf2/+vk/XpmufcY4zkjP1/wDr/QjivSNStDg5AJBz+nX/ADx+NcJf&#13;&#10;W+w8Kefbr+NAFCBscdxzj0wO/b8BW/YXGwpg5GR+WenvXMMTkoF2jHr6Yxz7eg9qnt52PIGAOO2R&#13;&#10;n1NAGR8WFW98MXjAEEQ7xt7+W24fXj/D3r4I1/SfLW6Y/IrsTgehBycevpX6AeKWS60eRW+7JHKh&#13;&#10;+pXjHtmviLVrZrqR4mO0mPdz/Lgf57UAfMGrwLaXLqEUBjkAjjn8/wASRU9u2Yg5A4XPA6FeOxBr&#13;&#10;d8S20Iug2cgBgQOx9++MdKxLVfMUEEAfN+vX/GgDO1O5eVwxAHoTgHkfTjp/Sr9hflYGlJwSPUde&#13;&#10;ec/4VhX4/eLgYz7nPTHOfftUbT7IljHAK89hx19TzQB2WmahMZ5FIzjB69en6j3rtlncKX83OPmG&#13;&#10;ByAegB5xivIdOugkgMhyR0/Hr/Wu5tL0+WkjnBHAxxnHOT6enQ0AftB+ytrI1HwzGjPkvbRnqB8w&#13;&#10;BUn9Oe+e9fXAy3Tof/retfnf+xlq/nWNugJIdZYh35BJAI/Hiv0QVcAc4PPf34oAP4s9up47/n/n&#13;&#10;86Ap6Htz7c/l+dOPBwRjr+PbA9+ev+NCgY5GT9e/p7/SgBm7gN0/HoelOztxg5xgd/X9fzpAucHp&#13;&#10;ngd/XPensB6DGP8A9eevPtQBVmXIwRgf1OO/asS7t9w+YAkdOcc/z9q6Rl+U55H1/Os+ZAAScEH+&#13;&#10;nbjP60AedapYhvmxk9Pp06/X0FeY6pYFTyMHkDj07c17pqFsCpUDkZ/+t+n9K8+1WywGUDbj29e3&#13;&#10;NAHgGo2TZJPUcf0x/Uen8uOuIikhZRgn5fy/n+X1r2DV7JRITjBYjt/n/CvNtQs2VmHAOfw6f5xQ&#13;&#10;BiwyldqsOBn1GfTnqc9f8Oc9NY3bRyE5/T+XvjH+Ncpgqc/dHPbnA+vt1zWhayMDtzjH6/8A6xQB&#13;&#10;jfFuVbnw3ecZJs3HPQYP+f0z0r8wNZj2ajKSuCME59x+PY1+nPjxjcaFcwAcSW8q8jvjNfnHrln5&#13;&#10;moEYOWAB4z6YwOMfj2oAztAJKrsGc/Lkcjr2/qM/yrpntixVSTy+AByOnQ9zXN6MqwypA55LbT1w&#13;&#10;M88fh7V6TpkUE9/BbuMAODz3x0+gx3oAwrfRr6S0MqRMIccn19evPGDx9e1Z9tbZnWTaAASOR1+g&#13;&#10;/ofyr3TxHfWltpEdraqFIXb09RyM+/4fzrzAWoVkZgMHk9eD3we/Pf8AwoAvAwLbo2AHIPbJPIPf&#13;&#10;jken51c8LvI/iCwmYYPnI2PTceTjpx7dOapvhlWIEkg8rj24Hr0rS0IwWer6c7p8gmG4A8nkDbnP&#13;&#10;HXI5/LFAH7VfCDA8HWYBy4yG/wAQM/T8a9V5B+Tn8Tn8cdOn415D8FZvO8FW2QB5Z25Bz2zyPxr2&#13;&#10;PZgHtnA+v+NADRuzkHP64/zmo2UnA6+n0Hbn8f8ACpiM89jjsc4FBTqcdM//AKh/9agDHmhLAcZJ&#13;&#10;Hr0H0rjtUteDgZBByPw/z+FegyR/wfd/z71gX1shQgdcHn8f60AeIa7YEqwAwT6DJ45B9P8AJ9a8&#13;&#10;Y16wOxxjJAz6c/1/UV9H61aHDJ3/APrY/wDr15D4gsTsPBzgn88885x70AfOeqWzQswA/DPTuPbF&#13;&#10;ZkMoBG8YA6/j6nv+n+Pc69ZYDuVxjOOc49M/rivP7hPKZlbIJGenpz+dAHY6ZebSAhwfQcAZ64Hf&#13;&#10;/Jpnj++Y+H5kVyGNtJg54GQcZPrn3rDsrh0bBPBPB5PfBOPWsv4h3Zj0CcZ5Fu31GWx/Xv2oA+I9&#13;&#10;Z3TvvbAQo3JPzDaMjArhNMlcah93naegz09P5evWup1wsJJXGcBeOOu49T6cf/rrG0eMRXRaMZfA&#13;&#10;wPr1GO5GO/vQB7C7n7NtAwAq+nOepJ/oKwNu92ccDJx14Hp+Y/yK35EkFuSckKTx0IyMA/Uf561l&#13;&#10;qowJWBbI3ZGOMDn8KAMh1JJbkc//AKsHrzVyxjxOqdCW5Jwe3b/P+ITy2JG7JPpxznqOo6GtSzCx&#13;&#10;srr8zplsnt+Hv/hQB9F/AazjbxhHKw3ygoNzDAGG5IP6Amv2KsVZYIiCMlR2zjI5/DtgV+TP7N2k&#13;&#10;G58YpPISyCWFcHgEMCW/2uev44r9brdEWBFU8DAH9B/k0ATk7lG4c8j8PwH0rNuoxggd8nk5/Lp1&#13;&#10;zWsFzyBgAfkcD6VWlQEdeDxn8ev8qAPNdXtQN/HXA74+n8+v615Br9uGMm0c9c89fx/A/h+Xvmp2&#13;&#10;+4EY559e/wCX+frXlGuWoVW7EZ+nbt7nt9PWgD5q8S2bEuQMg56nHX6e1eMapGVlZwAMk5H0/D/O&#13;&#10;QOlfSHiCxJD5BGT1x/P/AB6V4ZrtsqswYdCPTr6fhQBy1q+JBg4Hcd+v+H+c16j4euyAp6deSefQ&#13;&#10;EeteRK22QL0b3zzz0PvXdeH7pgyJnkY/Tjp1HT+vvQB9K+HboyKM8+vP5k+lex6PdFtnPO0e/wD9&#13;&#10;b/P5fPPhy5AUYO4rkf1BPbj8q9t0W53KigjJ78fj/wDX/wD10Aex2MgkTax5AB59T7Yx/Q/hW0Dm&#13;&#10;MgEgEeuP19/8iuU0yYgLuOWI+v04reurkQ20spOAqk5PfHP+TQB+Y37Y+ru8sFmr8SyuQucZVAMn&#13;&#10;9ePzr8578SO5CjKHjOOnXt7kY/8A119k/tS6sdQ8W20DtlERmHPPJyf/ANdfF17effQjhiD7c9v1&#13;&#10;/OgCz4ejkbVEjGWYMOFPX5vT19Dmv20/Zx0a7tfDdtcy4ACovzcjJUE49x/9brX49/DfTbS/8Q23&#13;&#10;ngsGkTgD0OckemR+H41+3vwxiOneEYnZVQsN2PYDjA/Dv/hQB7RpUkU2rRwOQ7gkgZ+6On/6sZ61&#13;&#10;9HaVAUtI0AxlR8x7HvgV85eAIFm1MXcqeZMw3ZIGFz6npx398V9EwTHMUKncePpk9P8A69AHTu6K&#13;&#10;mOmOO/U9AK+WviesUt2iRDDxiRenytvYAEdK+ptgFqzy9BuOP90cYr5Q+IDb9ZdcZAiVfqQWPT+f&#13;&#10;4UAfM/iO2GGcDkcY445/TH1/xrwfxLB97I5P8yM8H/P4c19JeIoAVYkdfrzx0rwrxNBt3ZHJ7+p7&#13;&#10;dehPHtQB88aknlSk45OfbjHueAM1V011D98ZPbH5f5/lW/rkJLMT0GcDn8M1y1t+7kBI54/DP+c/&#13;&#10;4UAez6FcEhME5P8Ah3P8u9e6eH5z+73DJHHfg9/y/wA96+dPDs4OACcBfzx0H5c+9e6+HpyEGDuI&#13;&#10;7dM/jn1oA980aQSFSTxg/l35x3/E+9eiWIwuPYf5B/8ArD8K8q0SbKKfunnOcfzFemaecgA4HcDP&#13;&#10;+f60AbijgKQSf1/wqQLtzzz1/wDr01Qc5X6//WqTaQTxk89M8H6/h60ANKnbu7E9T6/TvmkAIwSO&#13;&#10;T2znpUvGMMcYwfoBzx9fzpiglQMYHTt3H+fzoAiYjlTwTn1xnH4+/v2r5u/aA8QjSPD8oZwQiM/P&#13;&#10;GDjAGP8AI6d6+kmyoJPAFfnf+114kWOwlsImx5reX1Iyq9SOnU/09KAPzH8SXjXd9LNK5AZmPUdS&#13;&#10;f85rhiyXEoUcKDgdh7EevucZ9639ZnDSnPJGR7fj/jWV4esTe6kiv0JHGOvPbjP/AOugD7G/Z58M&#13;&#10;/bNSil2fKXRcYxwfTr24/wA4r9S77VU0fR4rWJuHUIuD0OOR65H9fwr4p+Cum2+iW8c6of8AR49z&#13;&#10;AjGS+Qv9f0r1vxP4iubm5hs48iJGycnpgA/nzQB9L+Fdac6azocNzGMY6nA/THsPSq0WoNc6hEgZ&#13;&#10;SsOehx0HLfiOBz/OuL0fVPsGiB5jgqN3HcfUZ5rL8PahNNqD3UjEA7jx0AP3AT+RxQB9laZcLbaa&#13;&#10;IEO/Cr82cYGMnH0zivJrm/bUNWubrOQznac9FXpgj2H+Nb13rR07SpweGhhWPPq7DH/1vxrgNKbA&#13;&#10;XnGQM+pwOT6cnNAHoFqRtBwBxj1x07/r/OrgB43DJ+v8vWs60IKhQeeP/r1qAAA89e+SeuOPTrQB&#13;&#10;HgHK9eemCDz/AJ9enWnFMZyOCT/Lj/P5U44OcEkfX8h/n8KeQcZzgA47c/5//XQA3aOM8gY7Y4PP&#13;&#10;9O1RkYG3OADken+T/nrUuCMAnHf+XPpTcfMQDgHPU9M9wO9AEJHA4Hf6dPTjn6U0nGPw6D/I/wAO&#13;&#10;nvVnnAyMDnj0qNl4IHIP6fUUAcxqQwh4B4z15Jz6f5/KvJvEChA47Ake57H+n+eK9g1EDBD8gcD/&#13;&#10;AA/WvJNfY4du6k8/56/Q/lQB4T4iQbW9COfbnOQP6+v5V4tq+3e+Tgg46fQcE8dPavbfEeBuGPl5&#13;&#10;O7PGOvr614nrYbzSrDJzzzjPpg/WgDnbficMMckY+h6f5/wr1bw2TuVk4wcY7Y7nHr+H415Tbqpm&#13;&#10;Vc8E9xxxg/r2r1rw1gKNzZIOODkkew7UAe26EwSMCT5QB1OP/wBfPWvlD9pDxuwsW06FyBISPquD&#13;&#10;nPP6V9G32pf2Xo8k5+UkHuR064/XtX5l/FnxPNrmv3Hmy+YkbFV5PCjv9f1oA8U1GXzHMirtHBJA&#13;&#10;7/Tt7D+orGso5rm58pBnJ6f/AKv8/jUt/KzfKDjAwfTOe3516R8JfDD6zrcCuCFOMkj36+9AH3Z+&#13;&#10;y74ELXEd7OmAnz5yepz+hP1/DGB+lOp34ihh0qDjtx2Ycn35/wA8dfAPhBotnoehROiYkdgTnoUH&#13;&#10;TH45+nXivRINRivNYdlfcgYkDnhhyB/9egD6L8K3Dm3htV4yufz6/wCcfhX0FpZFpZDfy2ASe3+c&#13;&#10;V83+CJPPmRA2WLAA9B78fT+le8318LWwkbdtVVLHvxjigDyT4j6kbi6+xgZCDPX6Hnnt6GvAtcfA&#13;&#10;bHYH1/Lp/n9a9C1a6kvJ5rqUljIefbHr+n4V5rrrH5semfc9vXigDx7xAx+fjJP0B4Gc9O3+c14x&#13;&#10;qpO58nJ/vemeg5/z717B4ib52BOOpweMdRx/hzXjWqAGQ7Tkj1P/ANf8jQByu0Pk549CeuO+T3x7&#13;&#10;e1dLpEZaQKeAT2H8j6frXPgbiVJ3Zz+JxXZaHGruH6Akk0Aes+HoidmRwAPzPP8AT/61ew6VGBtZ&#13;&#10;eMDORkZ9s15loSKqRgHggceuRxn9T9a9Z0iMMo7kHA9hj1/pQB0dsMYAGR6enfnjitdFHoBj6cfo&#13;&#10;OPy+tUoEJA4x1wP8+vrWgCMbQcZHt17GgAPOSwyfXqBj/P8AnFLtOOuAfw/wqUIQQykHIHIOf60u&#13;&#10;0bS3QDv9P8nnrQBGwO5sdTjv046fhmmMNuT1Of8AJ7fnipCBj5sEDnGM9PelZQqnngHn/wCv/n0o&#13;&#10;AhwSQM5J9/5/yqGdxGGfOMdMn/63X8amYAYI5HT6ZHX8Ca4Dx94ki0HR5pZG2NtPJHTpz+X+HegD&#13;&#10;40/ah+JTabZy6fZyAkrtHPUn8ecf4V+TviDUXnklMnJc/e55OOoPT+te5fG7xvL4n8STOH3QxZGM&#13;&#10;5UnPfHpjvXzNeyPJIcnkcc8fWgCkkbyyhRySf6+lfor+yR8Fn1rWrbUZ4w6gh87c9u3p/kYr40+G&#13;&#10;vhOTxHrUUZTIDKB9c/5Ff0Y/sv8Awkt/DHhq0uJYQJXjRiMcjIoA+jfCHhW30bTo4I4whx0Ht/8A&#13;&#10;rNdpaaQLi6RdvQ5/I/41vWWmMsYkIxxgd+PwrpdNsUhTze6jrjn86AOY8QPFpGksRwQpxn1I4/mK&#13;&#10;+VHg+2anJeO+9Y2OPQux7c/hXt3xP1nYj20bdBtA9Wbpj6V5NZWi29uqE5OBuJ6575xQBRkXOd3A&#13;&#10;HXj0/wA/5GKy5VGSR26Y4/KtqbODk9f6euP0+lZLFi4z1xkc/r0/OgCEKcsSSTxkY6fnTductnk4&#13;&#10;6AE9f5VYwwZiDgj6jPIwT/ntRt44G4A5HP8AP/PpQBAuAQHHA9jznnjjr/nPo4YIGDz16HjHp/jU&#13;&#10;pB+7ng89QP8A69M55AIxye3bv6dOtADNhIzjGM98dTnGevFQhASFLEEdfx5+v0q2EwAV6Z7cg+9R&#13;&#10;8AlRzjr+f/16AK4BXtz09O+Tn8+KhlyELdDyBz7j2x/nmtDYASc5Ixn+v0rLvJcJndkYHuD0oA4/&#13;&#10;WrlUQqDgkdP6HOfz/wAePINYuOGLHA6YAxnHHfPTI/nxXoeszYDAHJ5z3P4jr+QrybVpGJZeoGPp&#13;&#10;0/zigDCVTJcFVHGfXJyPbGf8+1dxptqFALjJPf8ADg//AKq5ixt97kvkEe38q77T4X2hc8j1+nPb&#13;&#10;/PagDptMhLMCvB/Q+nH869Q0mHZ2HIPpj6D06DvXGaTbbihzk/5xj2r0rTotoXGDz0+vbHOOaANq&#13;&#10;BQASw4/P/P0rzz4g+Krfw9pM8rMAyKeDg8Y4Iyf6/iDXc6jex6fZPO3ARfwGPfvX5i/tJ/GJl+0W&#13;&#10;NlLycjjHJx0H0/D8aAPmf47/ABSm8Q6ncWsL5RGPfPA6Dv8AWvjfWNRaRzGpyTnOM9D29/xrb1zW&#13;&#10;XuJZZGbJYn6dM964hi0jlick80AEEbXEiRqMknj2r7e/Zy+FUur6pBNJEWBYEkjovcn8/wBK8J+F&#13;&#10;fgG58QatBviJTcDx0+mfXtX7KfBvwLZeENHD+Th9g56c+mf8j0oA+lPBulW/hvSbbT4RsJjXhf4R&#13;&#10;jp/SvfvD37mBFIw4/TI6df518+aDdPdXhmfLFdoXj0PtnJ9a+i/CsLTP5khwqj9ev0oA9TsAlnb/&#13;&#10;AGmc43L+Q9814N8R/F32520+1fKKCWP8gD7fjXaeNPFA0+y8iFsu6ngHpxXzXfXLTM0shJJ9ff1/&#13;&#10;KgDA1CYhDuOD9cYHr78cZry7XLtdp3EkeoPPTnH1/H2xXa6vPlCCQDHx/wDWx+PWvJteu1bcgbgE&#13;&#10;d+p6ev06UAcnfzmSUfNuHtk8479O55rR0mFmdWxwevGfy/z1/KsIKzy4XkDP49vyru9ItzGiDGTx&#13;&#10;9cdePr3H1zQB0tjb/MNwBz+nsfw/WvRdHtM4A5A468EZzn6/59K5DS4dxAVcn1x1/p+FeoaNbgIg&#13;&#10;xk8n8uvp16UAdNp8JCgMASOma2Cu1Ci8gY/+t1NQW8IVRxg+nA/KnXDlFK4/p6YoAx76TH3T7d8f&#13;&#10;5+lc9IfnLdcnHr25+tal046nnG7nOMfX2qgRk8ckc/n2H5UAQgcEEfh/+umFRxsPHt3wOe34VJ94&#13;&#10;bMcDHXIx9aXbt+Xr+mT396AKuxyw5zgkfiPTFSCPk8A5H0/P+ffvT1BLBWBH9AfypwHAXG0j2oAr&#13;&#10;spwARgHjsfUjv9elRuCSdw6gn8eOh4/+tU7Yxz19hnj3/wA89KiIQ5YDBz69j0J6f5+lAFGYsEKl&#13;&#10;emeox7df8K47U51bfg8evYE4/wDr/wD6810uozqsZ7ccY/z/AJ/OvOdXvGG7t/8Ar/x/pQByurXR&#13;&#10;d8KcE8djkjr/APW9PesCOLfMCQBjjnvzwamu5xI5fPHof0x+NT2CKNpIyQfz6HNAHQ2UXlJtcAAY&#13;&#10;z24weTn9R0/SvIviz8ULbwnpbxW8m2V1IUZ657nGPw/yK1vHfjq08MadKTKAwU/99HsPTmvzY8d+&#13;&#10;ML3xRqct9dOxibhRjA9Bx24H9aAMfxL4jutb1CfULyYuz5b29snt9fxryXVdQaeQxI2FGB1qzrWq&#13;&#10;Hd5cTYBHrgDB/rUWiaTcazdpHECx4GMc8nj68e/egDY8G+E7zxBqEVvFGX3MOg+vev2d/Zp/Zwhs&#13;&#10;bSDUL+2wWAJJHJx0Hb3J/wD1V51+yh+zc1w0Gs6pb7shWGRnHUjvzxX7IeHfClloNjGiRhAqjoMY&#13;&#10;7UAcjb6NY6JYCCGPYEHbHX0rxzxnefY45ryU5Yj5F9W9sH1r3bxBcJFG80hxHHk9e3rXy3rovfEW&#13;&#10;rkbtsCZ2gjpg8n6/jQByOg+HlvL+TVrs7mckuT2Y9gD0/wA89DXfyMsmBjCYwF49O3+NRJGLeJbW&#13;&#10;AYRRjgenr35p+ByBgkYHfnjtkc/55oAh2gHrk/Xtn/ClKAnLHoO4H+OKfgp0OMfzz0/zxRtOR3OO&#13;&#10;OxOD+H+fWgCIqCMDnOO3/wCoUhGM4GSMHA9/wI/CpihBO3gj16jj27e9Nf8AiOCPYDgc/wCf6dqA&#13;&#10;K7HkqeSD+OOOD/8AWrDvpgEwOM5x6/X3rWunxkAnB49P0NcbqVyPm39UY8+3rQBhXtyd3sfQ+/r6&#13;&#10;DvVCCMzuDjBPPBJHHHrjtUbyNI57/QdD39O/51s2UIChm4P6cdD7UAbdjCFRcHBA9MfU/wD1/wAf&#13;&#10;WuptkAYenH+OM5796xrOIngjP8uemBXUWUfIUDgbT2/PH9MUAbFlCSDzgccfj9Pp1roI1bAbr/TP&#13;&#10;+J5qraxEr8w/LH0z+I71pD5UGDz/AD96AI5X2gjOcd8Vyt3Nu+6eMn/9f8vyrbupiAdhxnB49vw/&#13;&#10;l9K5iZtz7WGR0789/wBKAKL4JwvA/wA/ifX+fFMIPQ5BGcfQ9fqPT+lWMAcjjrk/T/Pem7evOcfk&#13;&#10;P8O9AFcq2SqnJ7/h16fhQwyAMcHj6g/z/KpmG3JXIPt/P3oKH5tvX8v19KAKnGzPTHTuRjJ6D9aO&#13;&#10;nbLLj3zUxUHnPrnGeuef/wBX5UxhgBjyBg+oxnr2oAgbHBbpjofX/P8A9fiuD8U+K7LQLCSV3wVB&#13;&#10;/wC+vw/Kr3ivxPbaHZvLJIqt9cdRxj3+tfm98YvjBc6hPJY2c+FBboc8Z5waAKfxk+Ls2rXE1tbS&#13;&#10;4xkcE4Hf1Iz7D8u9fHWq6wzO8jnDEnkc+3H+NQa1q89xcO7uSTyD27/T6/1rjWkeVskkkfic0AWp&#13;&#10;nkupQAcn/wCvjNesfDv4cal4q1SCzsomcyMOi5OO/P8AIj+VM+HHw81HxVqcFrBC0hkYY44GSOv5&#13;&#10;1+8H7KX7K9hoNvb6zq9opmKjbkf/AF6ALP7Kf7Ken+GLGDVtVtla4YA/MvORn1/T+tfqBpmk22mW&#13;&#10;yQxLtCgfp6UmlaTbaZbpHCgUgY+nGKuyyosbOxwB60AQXM0cCtMxwF9/b1r5++IfjyXJ0zTDl3By&#13;&#10;QenPX05/StLx/wCOlgB07Tm/evnHfGPU9v8AJrxSNHklM1w++WQgkk/oP5UANtLdkJdzvc5LN7n/&#13;&#10;AOtW7DGo6D8h+v8A+uqlvEM885+uMe9aqjC8gHjrnOMe9AA20AdiQO/fFZ97dJAhPUcenfvirU8o&#13;&#10;jUt0BHHHr/OuF1q/YZwR7/QjB/H8qAMXVr0vu5x27+vP4ev4VychJJLDJPbnt789CM8dfers8rMT&#13;&#10;g4xj/PU/5+nFRuTlhg56dMf555P49qAIVUIq56cZ9evH8+P/AK1N2naWPBx3/rj+v0qXZlt+MAdP&#13;&#10;Tnt3/wA/hTWB2jOBxx+fIoAhIO70PcY6H1Gf8/SjYSAudxIx25/HufpzUjx5w3UD+vT/ACf5YpeM&#13;&#10;EqME56/Tt6UAMYbgeOmT7e//ANelC9eMhce2PXpU+MgcdeBwfXP5461GUBx3HTB4+n/16AIGA/i4&#13;&#10;Ix/9bH/6v0pp4JP8QPsc5684H+eeMVPwSW5IPH/6+Pz/AMaaVcgqOcd/5/XigCJiTiNuhP0z+Wf5&#13;&#10;+/0iK7gR0C8jpx6Y5zU7DAKqCuD+f0oVScK5wRj6+3FAEG3oW+YjHb+nTGf89qGDAZJxnuW6dzip&#13;&#10;mwfXB/z/AJI/Ss24mVc7sgL6Y/8Ar/hQAy4lRV5Ix047Y7de9czeXBL7c5T+vcYz6dv0qW7nZsDO&#13;&#10;SP8AA9P0rLCPNKepPbP+fegBsMUtxKAFxkjnOenpxx1/GvSNB0QApIy4IA6/Xjg9/wD69V9B0NmI&#13;&#10;c8Htgdh0/pXq+nackEShRgn06fjQAllZJGo+UDGeo/z+PP4YrehgORxjJ9cD0FSxRdCOgIU4HXnp&#13;&#10;WrFCdvPQ4+o+tADYYccjGPx/z0qUoEBYnp9fQ/jVnAUA465z27Z/yKyr+6Fumc4JGfTtQBn6lqCR&#13;&#10;RlQQD27fy/L8q8y1TUmkLbcHHGPf2/l+tWtY1B5JW8tvl7c1yUzs+9g2R/h1/wAM/wA6AIJZmkcg&#13;&#10;ckZ5Pv1x0/x/lWDqWpwafC8sjcD8OPr7n69elVtc1y00iJ5J5AuMAZPUdOlfDHxg+N/lq9jp0/Jy&#13;&#10;ABzx0Pf+vJoA/9fzA+VHHhjjPGOeO4HHHtXFa1G/lthOCM/XHfP8zmrLeJFkYRqVDLwdo4yPbt2/&#13;&#10;+vRqEwmtg+MA9R3OT1x3/rQBg2U9k0TpI+HP8JGMj16dOv8AKvYfhd4pXStUjg3nYSF6jjP4V8sa&#13;&#10;xera3qRRHaB19wOmR/nr2rstE1xIFhuomwVI+btnrgk4x260Afq5YXS3NokqHcjAEds5wee3589x&#13;&#10;V5R905wO3oc+nr/npXiPwj8WLrWjpAxJePHU45x2/Kvbx90buQef8/0oAVCCCO5A68/p1P8AntSj&#13;&#10;7+B1z9Oev6enSkO7GQMA9s9ce/rxxinqc4zxk9z27de/YUANVgcck7R64zn6f59qeq7sqcgH24/n&#13;&#10;nrx/nhu0sFOQSMZGMenp3/WnABvvHH556/8A1v8AOaAAdNxHB7cAe/Tgn8OaX5unUenTH8sUvBzj&#13;&#10;gdfp6Y/A03g5G7IH/wCs5/CgCT5iOBn2PH+fw/So2JJ2nOD7Edf6evrS9QVzgj6jB/z2ocBiAf0+&#13;&#10;n+P60AND/MTjA4/wq5FcNGQSOD9Of846Dnn0qoRgnPGc85wcd/8A61DY6jqMtz2I5x/T2oA6a2vc&#13;&#10;rtfqfwzwK+T/ANpPwimq6JcXkEW+SMeYvGcjADDt1/x4r6OVyjZ6YHQH/P5Vz/iywTVdIlh27sA/&#13;&#10;ivfnnigD+eb4kaW9rdTWiw4Cksp6/L6dffHX6V4XMhhfYRx/L69a/RX44eB10y9uYYogfJb5eODG&#13;&#10;54Lf5xXwR4j057O8cvwGJK+nr3oAwSd6gZyBjv8ArVHaPMPbHvVtCOe3v7/SoSmGLYxQBDJwKlhI&#13;&#10;2nOMfzpsi5BBp0agADp/9agByj5unH+f84r7B/Zn8bjTdUGkykhSVI/ElTzj8f8AJr49YjPXk/Wu&#13;&#10;s8Ha3LoeuW17A+MMoOPQ/wD16AP3b066Dxo8fCuMj2HHOTwPauqsr7YSGBJP1/P+ePf1rxD4S+IY&#13;&#10;PEWiRYcO6KB15Gemcdf85r1phNFnI/UZ+lAHoFlqAK/LkA9B6HFdLaXpKgA4OPoR/nGB+vSvKLW7&#13;&#10;aLHOCcd/5+1dHZ3xG3npz+HXB9etAHqUFz0xkj/63H4c9P8A69aKSrtGDn/9XbnHFcJaXmCcnJH9&#13;&#10;c/T/AD9a6SCXBU429/Yc8c/jxQBvgk4z269v/r8mpBk4xk/j057/AOeuee1UoJd2N3AAPHr7gVZV&#13;&#10;gfmHH+GP0oACvAOM49v85+tKSVBH9e/5f570FlOMEAj+Z/L8qUgEEDgD8PTH+foaAE4IJ7n8/wAP&#13;&#10;8a5Xxbpq6ho8qsMlOR6lf4vT/wCv+FdUScc8Ec+v5/8A16jmj8xGVhkNkHrkg9vbigD8Wfjx4MOm&#13;&#10;3s7FwiQSFfmyFdGOVJ689eK+GNcsQkrODhSeM559Pf8AOv16/aS8KbZmm8sOZI3j5+b54yWRu3Y/&#13;&#10;yr8vPGmnLG5lZCC2eDwAeSSD/nHSgDy60cxXAkyRj0/X867tZnvIgindnHJ5z+fX0rz5uGA6Ef0r&#13;&#10;ctJyIyEO5+cDt09emOP5UAbNpfLZXR8xg2AQcY/Lt0Fbt9qyvEZkfIYAgDpnjII4/Hn9K86uSySH&#13;&#10;nnueP0p0l/K0QjJyAOn40AegWGsSXK5kzgjk5AwM8E/5/GvVvAOuDSNfs74nYkDqW9/Vskdwc+tf&#13;&#10;MttqE0Awpx+XGTz9a7XR9VKNHLISwHA57449z+PpQB/SD8I9fg8ReEreZXDmIFfw7HH416VNbAgg&#13;&#10;DOPp2/8A1+lfB37Gfj46zocenzsFLLtx05U8fkPpxzX6B7Q68jA+v+etAHGXFqCSMZx7f544rmLu&#13;&#10;zwCCuB/jz3OBj6GvSbm1A+6vTP5VgXNn8p4yPzzn8fb/ACKAPMLu1OOe/GT6dPXI/pXNz25UYxgH&#13;&#10;0/nnPHv/APXNemX1kOTjGcep/H/PpXK3NqNxJ5yemOmPf8+KAPO9QsyAzgdu3JHBznmucZpI5Bx8&#13;&#10;3HHJxxXpVzbsC20Zx0H17/8A165S/sVbewGSfzGT/n86AHWV/khMgkdeOT6cf/qrt9Pv14TB9c8H&#13;&#10;j69vpj+leURExSENwOnf6cf/AF/rXQ2F8ykIX+UKe3HXp1NAHtFrdiQDbwDnpz+P6VpysLm1khb7&#13;&#10;si7ceg9/UjjOO9ec2GoqcHfkDB6Hken/ANeuttrxsA5yB06f56etAH59fHvSGGoTfZ49pniHOOpU&#13;&#10;YbOeB0BPJHvk1+cviO3nnEqS8gAjkBRuHYH+X9K/Xv45aQn2d7lRnEjK3XaEk5HHc5H0xkV+WvjD&#13;&#10;TRDqtzHIuAJG3Ke2c8gZwMjH86APACzLKC6YzztI9eufr61sRTymEW6nAPynjqFOevXvWfqCSiXk&#13;&#10;jPKkDtg8cfSrds7rF5zEqAFbkdcZBoAq6lbC2mHBAdAR+NUozlh8vQ9vb1/z9K0biX7UQ2CoA4JO&#13;&#10;eR6Z7+wqmisZhg5wcHnr7HNAFiRWKBjwvBz9OhHXPp6V6T8IdXOg+NtLulJAaZUYAkZDHv7Z5+v5&#13;&#10;VxRjzAdqcj5sE+3I/CptGme01KC4VsmKQMpHp14oA/pK+Hur/wBs+EdPumbcQgVs+o9+v/6hXckl&#13;&#10;t3JPX26f/q/lXzT+zd4hXWfCEcanOxEce2V549M19LLgHaTxn3//AF//AF6AHkrtOBkf5yOT6Ux8&#13;&#10;nJPb/J46/WpFDPjnn9aGBb2Pp6n8KAMS7hQ5GN2ef06Yz64/z15XUbLcrIwBJzwO38z17e/WvQGj&#13;&#10;3DHrn6nt/wDrrCu7bI46DP4D196APHdTsgpIUZ79CMZ/n+FedarZspJAwSfz56V7xqVgOc4zj5vX&#13;&#10;/IrzrVLDcrAAgD059v19/rQB4zcQkPyvAIPOfx7/AK1VJK5BzkfkPoccY9ua6nULR4y2VwSfb27H&#13;&#10;6f5zXLXCsp2g4CkfkPc469zQBS1NxLZPGRkc849f89vb3r5E162jg1Obz04LyR4XqeePTr/n0r60&#13;&#10;n+aJldcjBx3B6nj/AOvXzD8RImOrFi+0FlIxg8nsfqe1AHzd4tMUYKREHa6k+vzY4/z059q42wmG&#13;&#10;4lTkE56Zx9B+PbNeleKrSICZ3UjYM4PGcYz+nBNeXwsGuXZOBgnGOMZ6D+VAHP3cha4CNk7dwOOM&#13;&#10;89MdsfTpVaUZIcj/APWT65rWv4QZyFxudmAweSW9f896rXkJjh3EY8wjpnjHU0AZ7N8/mYwB7deP&#13;&#10;88Ctq21MEJ5rfKpxnkEVzuAenQZ+naryqTGzMM4PH4Dg0Afpr+xd4hVb82wb/UXUeMntKpU/y5xX&#13;&#10;64eu44w3TA7Hr6HgcHPFfgz+yb4ilt/GL2Cv5YdY3GP9hjx16HP+ea/eC2czwq2Mb9rc+4Gfp1oA&#13;&#10;lHynK5B6np3+v+HpS4wc44PXpx+HvQOvTJIOcYGMH8OnT2p20k+oGPyoAUDpt5A6Z7Uo6ruPK/yN&#13;&#10;A6AY/TH4ex70nzfdAx+HHpn2oAQ/NjI469vyH8qY6sScD/P9RUgB4YHnt/L/APXSFcjd1/KgDFuo&#13;&#10;soQQCRn/ADj1z6Vyep2PmI7decjPt36dfTPeu+liY7scZ56evX86xLqAMBkHjPGP5/45oA8R1jTg&#13;&#10;RgjGef6GvLNVtWGQy7c56Dpn/wDXX0Jq9opzxz369+CefXmvL9Y09GDd85PX+dAHiFzGynGMdjgD&#13;&#10;9eh/zz2qksjR4Yjj2/XkjOf8+1dlqloYiVC8jOfT2yea4q5Qo5Lc49CfXn8uOKAMjxVP5mmMm7Zm&#13;&#10;N+Tz1Tr9PX8s18Gayot73zbhhtA9PnyBx69elfcuuc2oyASQy56/w/56fjXw94rQi6LjDhl+6o64&#13;&#10;HXvkDvigDlbC48y+JcBF3gZAOTnj19sHk132mROdSQ4wuQw/DsB3PPf868+0W5+0XhkkAUZTjjoM&#13;&#10;/wA85/l3r0uwybxWjOSq8fw4B7geg60Ad/rlvDa6clzKRvcAqMfxZ4zz/nniuGVUlCsM9Dg+vHQd&#13;&#10;Pwz/APWrpvFdz5vlQbt5GOMDkDjn3/8Ar1yqFzH8pJBwCOvIPQHNAFGV/wB8OMZ9eeSec9/THBrU&#13;&#10;sCVuIucHeD04DA9+n44/WufvJGBBYEkEA/UHg9RWlptwfPikZCCH5A5Hbrzjtz+lAH7V/AZt/hAf&#13;&#10;IRkg89yQCfz/APrntXuuwZIIwfx7fjyfpXz5+z3cifwqUb7yBOBjBGByPr/KvoUKD945BoAbwCcD&#13;&#10;kk4zn/P5dqXA2kjgf5/X/Oadxkq3f/J+tKR0J/X/ACPxoAhYEjrgn8P8PxrKuISRnuM9j/npW4vI&#13;&#10;55AB9c8VRmVu4z179c+1AHn+rWwOVB3EfTpjqP6fnXlesWP3gRjA6fj9P/1V7lqVuXHByPY/4/zr&#13;&#10;zbXLbapyvOP8j19P64oA+dtfshhyQR1/yf8AOea8c1KDynYHgjpjj3545/P8K+jtdtCQ24ZBUf41&#13;&#10;4h4gsyrkquRz7Z9s/pQBxCXDRTAAYHUD6ccj1rmviDcNNodwmM7o0A7Z+YfX9a2pRtfg8g4x1/zj&#13;&#10;NcP45dpdLliIy42cZ6YPbnrx0oA+XNZCATsnzswQcDgZxj069eKz9FULMWZfmWRB9O+e+Pp6ZrT1&#13;&#10;iXKSHGVJTLdAAOnbIxVXR47drl8jLtIgI7Zz+vr/AJ5APWLgRCDO4ED5ePT/AOtWMVCApnquPwOM&#13;&#10;9eP88dq17l1itThcgEA57Zz+f1rIUlmCnPOccY59Oc/jzQBVjgy2DHgD8j7da2LC1E8uFYKik9uf&#13;&#10;l9TjHP8A9biqUiqVZ3GCOAMcAVpaejSEPG2yJWww9FwRk59/x+lAH2F+zckI8URG3G4eapy3OQFw&#13;&#10;cDjgeufav1KiA2Lu6dBx9K/NP9l2xVtZj2HcN7Hd3AAOT6EGv0xTaFHtj349qAJUBPQc/n1qJ8gE&#13;&#10;AZHH+H61KqkAYGM98fkPakZfXn6UAczfRbdwPB9Txxnv/nv+Nec65agAkccnj8ev+f8ACvV7uPIY&#13;&#10;Kc/QZzx2+n0rgNYgYKCRgc/j/n3/AJUAfP8A4itclw3b8frz1xXhXiS24k2jkc+uc/p/npxX03r9&#13;&#10;qvlucdcZHpx1Hfnv/WvCfEdmPn7k54A6gHtQB4JdxeXMWxgngA+g6n8e3FaulXO0o2Dkdck/5/zi&#13;&#10;q2sQmJyAOueD3GeKqWMm1hnIwc9OM9qAPfPDd9gpu4PH6jr+Fe5aBdKdgYZIwen+fpjivmjw3clC&#13;&#10;gYkEZPbp09T35r3LQrktsGcf5/CgD6C0m4yhYdeOvcZ6/T2rR8RXwt/D91LwCIyO3fjpXH6Nc7lD&#13;&#10;HkH2wT7nr7VD8RdTFn4Wl+f/AFnBOOMKCTjsD7UAfkT8eNZ+3+Pb3jKQnYMdto5z/iP6V823UQMh&#13;&#10;LnADZBH9O3+fy9J8b37XuuahfSMT58knXuCxx+leaymSQ8N8gbp0/Mf56UAfR3wE0+2bWbcgElGD&#13;&#10;Hd2wcf5A6/Wv1/8AD5jTSrSADYpRWGR1yMj8s5P5c1+X37NWjw32pfvfk3YGc5yO+Bx+GOa/UuBd&#13;&#10;OjsLZbZmfCY9QCOMH06dfwoA9Y8CrJK7PtCoBjqSS3bj1Pf2xXtelXKvfxx5BEZOe30P+H514Z4X&#13;&#10;vRaab5ucAglj6Y4Fdx4W1QXF7uBJIPGPy5PrQB9AXUyJYPk4G3r9euOpFfKXjNDJrF1nkZ9Pc+v0&#13;&#10;6+9fSF/KVsZN3APGfXFfOGsbprieZ8EyM3Q8HqRjr7UAeLa5ArAqzZAGDjPX2HrXh/iWBW3YHPTv&#13;&#10;gcjj8cZ+tfQ2uQfIcLz7H8/pxXiuvweZkdWI9evHTP8An9aAPmnxDb/xgYzjOen0+n/668/OEcgA&#13;&#10;EA+nTHQ9eK9f8Q264faeOcHGRz0FeR3i+XOxAIJzgED8Cfw7f40Adr4euMOjg4zgdunboB/jXvPh&#13;&#10;2bKqucj9ARwB/U8HJ/GvnHRLgJsGcE/QfWvcfDczKU5wOeev6UAfRWhzYCHGQPfp6d8//rFepaZK&#13;&#10;CvJ7Bccj/wDX1/yevi2hzbwCx7jtj+fpivW9LkGAoOMYx/Qfy5oA7iPlQuc56+vI554q0ACSeSfX&#13;&#10;37n1qjalyo44+vr/AJ61dGCTnj+XvQAFDlhnAPv0OKbtJUEj0/X09R9aedvXGeD+PH+fejpjnBGO&#13;&#10;+eB049PrQBmalPHbWU85bbsUtkjI9T6dBX42ftN+JBqHilrNJsxwKSRjPze4/p0r9WPihra6R4cn&#13;&#10;JbZvXtzwOT/n1r8K/iRr8+s+ILy8my4Z27ckZ/8A1f5FAHlGobvM5AwSPX9K7T4baTJqesRR5wC3&#13;&#10;3iOxPT1/X868/uDJNMIySFYkc/XoD78V9U/AvwyXu0vmQlIQXBAzz0Gc4/KgD7B0RIdG0kOR/rXV&#13;&#10;fcogz+P48e1cs+uzajq4UcRrITz056fhx+fPtW74gS5ihS1PyNboBnrkt8xP+e9ef6MznU3jiXk9&#13;&#10;ecA/59/egD6US+aa0gtF/u7id3BUevcdwOfer2hfaJdZttNVtihkllK9Cc/KoH0xVIRjRdFWVV82&#13;&#10;V1z06sRkDnn3+lU/BFtdS319rl2xw4Zl9Ax+UfQc5oA958SannT4Ii+Xu5mkPzHOxeBke/YU/SZN&#13;&#10;6DK8H8c/qPy568CuA1i88zWlsYmBSxRIQQQctjJIPH5DrXZ6K52oc4H06fif0xQB6pYFdgUjHT9O&#13;&#10;2P61rqxGM/Kf58d6wtPYlVI5Bxyf89v8itpSVO3GQD39PqcnFADyOjYz/Lj/APVS7R34Bzx+Pv8A&#13;&#10;0p2AeT0OOxP4frTyCOSOfTHft9M0AR7ewJBz/n26UzGBz06+mPpUmDwwGcfp3/wpdrHC45OetAER&#13;&#10;AyFU8DPfr/n+XpSMTyAc4z3/AJ9MU8gjKnnr7dB/n+VMbA9h/L8v/wBdAHPaoo2ls84/TH/18/r1&#13;&#10;ryLxADJvGce31/qP89q9g1LhWA4zkZ69R/h1rybxAAGZeuffnPr+tAHhfiLADhckkc9R+me9eK60&#13;&#10;yiQ9jnPXA/EflXtXiJVYMV5/r/h9a8X1aMhnbHvu9++Pz4FAHMQgG43ZUnPcHGO/0z3xXqXhrOFI&#13;&#10;5LjP0HsfWvLYRiYfLnkcYGfrk/59u9em6HMttB5vTYMg+vp+poAyPi94qj0nQJUD4IUKB/ExI6fn&#13;&#10;/nrj869QvlleWeX5iSDkn17n39hXvvxs8TtqGoixU7xFyecDPPHFfMerzvGBGCQTj8z0JoAzVUXl&#13;&#10;yoUA88cdPoBjp/nrX3Z+z34KD+XPLAT5hCAnsM5P5ivjvwBo02r6zBHtJR2Ucf71frd8LNAXS9Hh&#13;&#10;MEOGjGN2eoxyfXgfWgD03UNRtdF0sPny0hwqgZ646ce/9KxfC2q+bmXjL/n75HFcH4/1B1UWsj8l&#13;&#10;s9O/0/n+VP8AApe+1GOOJiEHYAdup+h/yKAPvv4XeZLALpxxu4PfGeo9scV6L4v1LFmsEZI88np6&#13;&#10;YAxiuS8BotvpUKIcMw2/jxkgewpviC8+1ag+xspF8qjr0/n0oA5K6ICkkZ4PYcnsen9PevO9aYYL&#13;&#10;MMjJz259/wDPX2r0G7wEPOe+P/rj27V5rrhG0tnORwfX0z2HNAHj/iMsA4wMg/5zxz1/wrxrVJAH&#13;&#10;OR3P6dvSvWfETffY8Eg57/n0P6/SvJNRTLghtxB/pz/+r60AY6gsSVA25OCOufT+td1of3lYckHt&#13;&#10;9Oc/n6/SuIhT59wGP8/55H616FoEZUqGPX8wO36dKAPX9EiEgQdwMD0wen0/zz2r1zR4gqLkZ24P&#13;&#10;QjOf85rzPQIVCpkZHTr3z3x0yOa9W05GKDaOvHXoe35e9AHQW3OcYJ59ufftirapjCnA/UexqrEO&#13;&#10;2Me/pg8Y9elaChS3PPXt2/wFADQq4DE8fQ88fXHT/DvmkYAHg5JH0zn+lPI6MRjOMg/z/D/PamlQ&#13;&#10;cHoPYZ+uOOnegAxk5PGT25/z0/nTGCHPqD6Ht/n+dTYAJwB17+3b3/SkOAd2cjP0GO9AFGeRYYjJ&#13;&#10;2Uc/5P0Ffnb+1B8Tltop9Ltn5JK9emfX2H1+tfZnxL8UQ+HdBmJOCyNjtyB3/L+tfiP8XvGMniDX&#13;&#10;p51l3KrEc449SKAPEtdvpHlYysHLZznkZJ6n69x9K5SCKS5mWKMZLEDjJGT3qW/mM0u4Yzk+1en/&#13;&#10;AAn8Iv4i12DchZdw45wTnp+HXrQB9yfsd/CEatq9tcX0G4IQ+cHGT078Y7Yr+gjwdoKWWnQRKu1V&#13;&#10;VR+AFfJH7LfwotfDXh+1upoNssihj7AgEZyK++rSKO1tc42jr/hQBDKgUqicn+eaffz/AGHT2kbg&#13;&#10;he/PXoKrQuZ5S+cAZz9fp071598RvEqaXYvEr5bA2jPVz0A/HtQB4v4i1D+0daIclkgJzn+92+uB&#13;&#10;wKrDCjqAfw7/AIfnWdZq75aQ7nY7mPcknNajLhfl4H59/wDDNAGPPhWJ6f8A6uP8+/5ZzYBOT14+&#13;&#10;nFX58kYznqR6egqkUbIY8jv68dc8+lADPlGeSM578fXn9P5UzHXJwenT+VSBQCx6ZP16/wA804DI&#13;&#10;LZwRk+uMH0+tADGU5Iwcd/f/AD9PpUbDgAYGM8dOfbrn/PPSrDAHPOD39KaV43kc9fpzxQBFgZBU&#13;&#10;cjn3wf0/ChVGAB0OccAdP0/z3p4XA4GAP8/j/j9aXH90gH+fpj/GgCJiQCRzjv16+h9vxrmdVfaP&#13;&#10;c4OMkEkemP5V0UzDbuVsf1/p06ZrjtWmB35PGOnf86AOA1qfG8seBz2HPoP8815XfP5znAGTx69e&#13;&#10;p/HGOa7fW7gksoHzDj8/59/1rz9t0snynjtgYx/nHegDb0pAWyoySR6n16V3+nxAbQOAMfXnGMf5&#13;&#10;H071ymlwcDgBjhuDnt+ma7/TIAxXIyAR36n+f4/WgDu9GtxtTHJHHA7fXt/nmu9s40iTzOmB/L0+&#13;&#10;uP8APOOZ0i32ouR6DGc4PHFV/Gfii08MaLLeSuAUDY+v+f6CgDxb4/8AxMi8NaLcWqS7XKHp19/8&#13;&#10;c5/nX4mfETxnP4j1Ke4ldiASQf55PXn059fevef2hfirP4h1W4tEmyithsHI9+PTHf1r4p1C7eWQ&#13;&#10;svPP50AU7mYyTMxGCfpgen+e9dD4W0KbW9QhtowSC6jPbn14rBsLKW+mEcak5PbtkcfXNfeHwG+F&#13;&#10;8crQXc0GWcg5wcgevPQnp/8AWoA91+Bfwxg09YrmSLaqBTlsficd/avqy61+K3aPSLM4Zj8xX0HT&#13;&#10;r+nrXOyLF4c0mRIgEIQdv4iRx+tctoc4a4MkpLSO24/ieQPr2oA+qfBJffEsZy54AyM89yf59K+o&#13;&#10;bGZNJ075mACLlj7/AMz149vxr5z+FmnSTAao4wM/u+MZA4Jr0TxPrLLGbOE5z97vnHIGPagDC1/U&#13;&#10;ZdRvnkZuCfl56D2rjb6VVQ8Z9sA9OSPTtWkZd6kscYzz16Vz2qzKsboWwR39B6f0x60AcJrVztQ5&#13;&#10;IOPTJyM9D3/HH5V5PrFw0sjoOOpzye/p+HT+ddzrlwCHOckZHT15/X/OK80uHErkZyM8+gP+B9ef&#13;&#10;1NAE+nwrLIOmFPpzz+n0616FYIoRB0+ueD6D8+PyrmNLt1hwvQDqcHj0713mmW7b1Ujgfy/z160A&#13;&#10;ddpEAOxyNxGD0598f5/wr07TYdqDGB7/AI9hn/PHSuQ0q2+VNowBzyOOOmRxXoFlFt25yPbrx7/p&#13;&#10;QBphR0zg9R746e1UrxxjAOAPwHXNaLEqpJ59BisO7kVVYAYz759P16UAYszb8nGBzzz39+9QHg7s&#13;&#10;c59f5e/rx9BUrAuvI4OBjp9Tj1pmxcnIIUcnk59sD/PagBhA6DnPvzj9KZjrj/P65/A1M5JO/v16&#13;&#10;Ck28AN1zn/I/LFAECpn5vXOQR3x7fSnbSFDRgknp6/h39cevNOVVJ39f6g0/ByccEYx74P8AM/nQ&#13;&#10;BX2tz/ED6d+ev+c+9U7hygPOeB+BP8v88VoPngjoRisHUZUQMc5z0Gccc/1oA5jW7shDu4AUc/8A&#13;&#10;1v5//rx5fqd2S5OeQenv7H+ldXrl0CG54HH0H65x3rzbULoclhyf0P8Ahz/nmgCmSGILYyD3zzz1&#13;&#10;5znFZ2s+ILbRbR7l3CMAeTwFGc5xjv8A55rOv9YtrKNpZCARnb7ntj+tfIXxW+IzX00mmWMuYxkS&#13;&#10;MDjcQeAM+npQBynxQ+Is3ibVJUjkYWyHj3I5yR3/AM8mvm/V9ZEe6NBkjgk9OmPr7Va8QayY8p95&#13;&#10;/XP19MGuEjSa/ufkBckj9T6dqALNjbXOpT7VUsQcfTJ/+tX6b/sofs43PiW/t9RvbfCJjqM8ZHX6&#13;&#10;eteR/s4fAW/8ZanavJAxiZ0zwec9/Tiv6Gfgz8JdN8F6LBaW0ADBRuI7nuPwoA63wD8P9P8ADOkQ&#13;&#10;WkEQUIoHTrx7112qDYpQcAjr6f4e9dSYvJj2joBj/wCt715R4+1uPS7N1VwHI5PTA7D/AOtQB454&#13;&#10;91sM76basGAOD/tN35PGM15wsccMYReGb5nPXJ7/AP6ulLLNJd3b3k/LseB/dB6CmgbgCp5468fT&#13;&#10;H1oAYFUlnB9+ff8ADHAoA6rjH1+mP0qTAA5HIz68A9c0Oc4VhnPqfT6f1oAhODgtznr68ev9f5U8&#13;&#10;KgO1eM8Y65z/AE/+vRhjnI4OPz74HpT1wByD+fp2PccUARsMvyRjpnrxVeRh1btx+X8/Tr71YkOV&#13;&#10;A6g/17Y79fyrFv7gqCpB5HH4fy4x70AYmoXQUttOR7noOpz0/wA/SuEvbkOWQDKn+v4c1qajdhge&#13;&#10;cZ45P+efSubB3PuHOeeeMfX8v50AWYIyXPc9uucnkfyx2/Gups4flBA4GOcHjnj3PbPT/DItoBwO&#13;&#10;pOAD06Z5OP8AD2rqbOIjG0cdPTv1/oKANizhyCq8dPTjIzk/p+Ga63T4AMHkYxnPftkfj2/lWNYW&#13;&#10;7swyuQPQjk9ue+OtdlZ25VQSMBv8O/6igC1DEAuQeDjrznFEzqAT0/mPw9SRmrDrtGeg/lWJdTDP&#13;&#10;uf6/n+f6UAZ9xIWO0cDGPr7+/fPpWXnLbiMdOnA59R7Val3bjk8kkd+/Yfl1/Sqzgg8jBH6UAQEc&#13;&#10;DI9un/1z/n9ELDbySMj8D9B61MQDjbyTntj+v6d/SoTgjcCD/wDq5PuTQA3aM7ickfTnj9e/0p2z&#13;&#10;jOCSOvfHrilIweDkLn69PT2prFQhycjjPH5+lAEbbV7YP5D3/D/PFcL4q8VWmg2TzM+0gHvx/Tti&#13;&#10;rPirxRZ6HaPcXLqCOeDjPbr29K/N74xfF281WWS1tJsA8HB/HoKAJPi78X59VnksrKXAOcnP3RnH&#13;&#10;Xuev4fSvi/XdTLO80jZJJJz6k/56VY1rWmaR3cl3YknsP/r/ANK85uJp7uU7iSMYx6c84oAbJIZ5&#13;&#10;Tt6Hp/8AX/z3r0r4e+BNR8T6lFbxQs5YqOOg5xye9ReCPBd1rl9HCkTOXwMAHnJ6Y9ef88V+237J&#13;&#10;f7MVlYpBrGq2mH27vmBz265yPT0/rQB0n7KX7LVtpFva6xq9sC/DLuGecAnOfoP85r9VtI0y10i2&#13;&#10;WCBQuB2GPw4rN0qxstCs44YkCBRgenpV6Oczl2c4QcZzgfWgDYaZQN54Uf55rw/4hePkswbHTzuk&#13;&#10;k+XjsfU0vj/4gwaZD9gs3+diV456f/rr57WSe+drq7Jd3PTnjnoPp3oAsxCSZzc3J3yOeSTk4OSR&#13;&#10;/kVtW6Z+YE4I46n6dcfpiqMEY+6Rnp39+o/z61tW8SgcEc/X8qAJ4k2545HPQduv+eKkLKFPHI5/&#13;&#10;P16fgOlG/avr/n0rH1K9FvGSDz/P/P8AkUAZWq6gqoUU5JBxj9M//qrgbuYzOXBwT0x/M/5zWje3&#13;&#10;XmTOQcA/jjA4I9Pb2/GsUnKsp6Zx9T/SgCqVOSMYH457d89v15x6U3B2nPPfsDntjjnGO9T7VyMn&#13;&#10;r36fp9B+PWlKk4JGQT0PGaAK+xeoye3Xtnrj/IpiqvRSRnHXsBVrnaFbOPXtn3H+FRngtxg45GMk&#13;&#10;nsce/SgCr8pU8YIHr7/09/50oQE5IwDwfU/17VMVyOR0/wA4/lyKNu35wMEj0zjmgBjnzFxjPQ9f&#13;&#10;5+vp/k01mGHGMnp7j8f5Cp1AYgDpnn69/fv0x60jLyecEfQ5H+cigCuQM7ep9PUfTFBAJOOCePmH&#13;&#10;IPsOnv2p5Vs/Nzn8yPz/AM/WhgD15Jxjv37dPegCNwN3BwD2x/n1+lR4Ufd3BR+GPQf/AFs1Mdpx&#13;&#10;6Hpz6cYz+n+RVWRgmBnAHv8An69KAIZpREpUdB1yefy9+wrmbq4Uk8nPt2/znp2q3dXO77pIJz36&#13;&#10;AHH8sdaw/mlJGDyf/wBfHrQBCwadwoGd2BxgDnt7e2fwrsND0Pe4JGXOB0/mO/5UzR9J8913DIGc&#13;&#10;59/x59fpzXrOmaesGzAweMe9AEun6dFCi7Og78HA7YrpIIFUADgDj69++fx/rSQwrkcccdx/L+la&#13;&#10;9vbhVBzknvjP+GKAC3g2jaTg5xnp/Xjt/wDXq1sLDkcD/Of8+9WEVRhRxj9c96r3UoiQsTjr+nX/&#13;&#10;AOvQBVuJ1jQnJAPT6+ue1eaa1qoclVOQemPc/Xv9a0NZ1ViSinjPoSDz/n9K8/vLgEl3OAO5479e&#13;&#10;fxoArXMxLkOTlzwQOuRkk/5/rXn3inxbp2g2ryzyqpHT+RB4/Gsrxp470/QLaYvKqsoPfGcD198Z&#13;&#10;4r82Pix8ZrzVJZoLKfKNxkYGPp9f50Add8XfjfLezzW1pNknIGCRjByDXxdrOt3F88jyOWJb/P4V&#13;&#10;kajq8t5MzuxOfXqR25rDlleRwq8n+eaAP//Q+HY9Yis9Q8tpW3vzk+559OM1213ru6waOKXPB74z&#13;&#10;ng49PrXzNrmsSpJFeQuXd+cnrnvn/CtS18W+XGv2ibcHzwO3oMe9ACeItVEEpMz5IPy98c9hnj/9&#13;&#10;Vbmh+KIYrVQzbz255wPUdz9fyrwXxprDXFwHRhknt+fJNUdF8QNHsikfr147Z7CgD9Jvgj8S1s9W&#13;&#10;jtpJdoYgbc4xzx7dMdhX6V6ZeRXttHLE3ysAc59fyx7Zr8EPBXjIabq0VwpOAfUngH0Nfr/8G/GU&#13;&#10;OvaOiecHdMH+hAP6/wBKAPfDyDngnpnv+PtT40AxxnHP6Hr/APX/AKCmxtn2yO36dOfzqxnknvj8&#13;&#10;fx9OKAGkkHcDk+n+elMVQSTjnA/H1/z/ADqUcgDG05/P/PrSEJ82DwfxP19ulAAwz1OQe/8AMj88&#13;&#10;U1s84wev0+nTv3/D60HbgLkH268D/CnKF+4pBB56dAOT7/nQA3aAvofzH5Z6fT86GUEjHf8Ar/8A&#13;&#10;q9fwFSDBGd2c/QgYxSeWqkHqck+nU8fr1oAjbkn07fjzn+tCnoWPHTofrzipAAcds/0/p2HFOCkg&#13;&#10;Feo9+p9uv+TQBGFHAJwTn/Of8/0psgLIVYZB9fy59xUvOeeo/rSMABluPx6fp9aAPhb9ofwcXhe5&#13;&#10;jRiJD5bHnAQ8r6Ywf1/GvyQ+IelNb3TKqFTGSDnn5lznn8u9f0G/EnQYNY0OeNkB3IVY9RycqeO4&#13;&#10;64/pX5BfGvwlFHdSO8exwGViBj5l4JA/n60AfCROG54z/X6UpAGeeP8AP6Vr6vZiG5cRoQq9fWst&#13;&#10;clRzx/nrQBVbOD/jT0GCCBmppIdg3Y4PHP0qGLjDHpx/LrQArDng8VMoCgMh4/8Ar85pZSpUEDj/&#13;&#10;AANEKb4zyABj6jPf8T2oA++v2VfH7LdxaZcyE4G3k5PB4z+HSv08Fsl1bq6Dh1BBGO/0/r7fSvwV&#13;&#10;+FPiWXw34qt5lkKgsO/U56Z64xX7l/DDWYfEfhi2nVt77BzwRgrwf1OB9aAJprRogdgwO+O/5+lR&#13;&#10;wTyRsQTyegx1xwOxzn/61dncWYZflGcdfw55/pXNXdntcyIGUHPH88e3GPf60AalrqQGMnlunByc&#13;&#10;9jj+tddZagpxzwTwf84z1715fveA8nJHv/L6j/8AXWzaX5jwzP8An8uSMfXNAHr1vcbsKpyc898+&#13;&#10;3+ea1o5sKOcY5Azn8QePX/Jrzqy1FSRucE9vXjsPbsP856q1uldcDk8en9en+etAHSLInOTwfyPb&#13;&#10;sMVIoAwqnk8frWfFN+A7cZ/D8enNXkIYjnb39f8APbFAEhXbkDP5dee3/wBegDpk9+vXA+n+fX3q&#13;&#10;ZUBUlgRj9fWm7QCOcnn8++f8PagD5x+Pfhkalok94iB5IFEy8ddn3gPqD/Ovxr+J+jTWN9cRZLqG&#13;&#10;8xcD7qOO38s/n6V++3i3TodQ0t0cZ25zx/CRgj8RxX5KfG3woNLvHs/K+eJ3gfHOUY7o2yeRwe2K&#13;&#10;APzluYysjDOSe3+NWrExp98cNwPb1OOP1rb8UWTWV6UxwmePTnpn+VcurEEc4wfbn1/OgC5qEsJw&#13;&#10;EHI4yOh9PSsc8DrjA+pzV6VN2SDkdfTr/hVOVGjlKtxQAikj/wDVWjFK6/OTnHv09Mf5xmqAzkbj&#13;&#10;xVhAT0PBx+nNAH3n+yL8RW0XxGmneZ5e51ZRzg/MMjB6e4H41+6+j38WoWUE8ZBDgdD7f54r+Xf4&#13;&#10;a+Jp/DniuyvYzgCQBh6hiM1/Q78D/FsWv+ELaZG3tGBnBz1A79P8/WgD6BZMgAnjH1x7fnWdNblg&#13;&#10;cnH64+hq9BKsqgDkn1wDn/EVNJHkgAcdvfv/AJ/pQBw97ZgoVx14H5Hr7/59q5i9s+B2yOnsPX2H&#13;&#10;5Zr0y7tweRyRn8OOp9K5u7tgc7RjqPy60AeV3tu2CfvgY644Jx/LpXOXkKrgAEYz06cevX8eO/ft&#13;&#10;6ffWYAPt6fTt+Vcld2a7irc/h1GfX8enf0oA8zvLQL86NjgnHPOT379Px9KygfKI5wepPsD0I5z6&#13;&#10;Cu6urTqSMDnn3PBzXP3NmpG5TjABHGOlABY37Lgd++eOh/p64ruLDUgyDL5x0ByM/wD6/wDPavL0&#13;&#10;V4mLDjOT35x2/wAeP51vWV2UA+U59u+Ow4oAq/FKzXUNFu0Ay7wkrxyZIzkEfnX5a/EXTGj1GW5V&#13;&#10;GY3Az65KjDYz0/ziv1g1VvtlgABkg8EDPDDB9h1r86/jBogsTMqyK4imbcckY3dM45P0FAHwjrFo&#13;&#10;8Usk5OdrD29DjBJ/SqdrO0uNxzzt7YweeB09+a6fxJFmQqOOCOf9nvj/AB9hxXI222Jw2OD0PYnN&#13;&#10;AFjyySQ3TP6jGc9sUog3OOMkf56+/t+ArWS1B3uCC55B9T6HsO4474oNuedjlgD909QSO3fjmgC/&#13;&#10;aokluFYYOSPUjHf3xn1zVe0SP7T3IUjOcfhz6f5xWlp8LODEnQ8dfTuPTnmo5Y4o5zjORgn0YAfT&#13;&#10;tigD9Vf2MvFJubOHTZGwEzAT2O0gggelfo0owd2duf8ADr61+Mv7J3ioaV4jS2/gZo5ADyDtbnj6&#13;&#10;envX7NxOskYweCAf88/kaAHDowXOR9e/YdO3PH+NSZBBOc5wf8/5/LsuM5z3/wA//qowAAnQ8/p1&#13;&#10;9PX1oAYy7uvOT9en+e//AOurLErKMjk/rz2/z+NXwp3eXnJHv1Pr2/Oo2G7IPT6/oKAOTvbYlTjO&#13;&#10;T+vp+XXp1rgtTs1IYFc9fQ/56fhXrFxblwTjBH6/Tr/L1rlb+xDpyvHOOP8AIoA8O1OxK71AyB+X&#13;&#10;c4968+v7MoenA/oecV7nqenMMjrj8vXg9+e//wBavPdUsCM/Lk98fX6e3/66APIbpByvTOOnfJ+m&#13;&#10;OP8APrXzt8SLAGd7uHqFUnI6BD2B7jtyevavqi/ssOVAAJ9PY9z/AI+3pXhvj/TQbRg6ZALLj03f&#13;&#10;Nk+/T/CgD5b8TG0kszvy5ZT8xzkHuB6fzP5V4nGtutwMqIxIMdOfTn6/4cV7L4gsbw2qzcIgJ5PA&#13;&#10;LYxwO3HQnrXhqyxtqAWUghXwVzg9TznuB168/SgCKaNzKFJABx3/AF78U++gJgCq+SBzn1PYYPv+&#13;&#10;NaF+pWQNCmNmRuOOQB34/IVX2tKuN2RgZA7Z64/xJoA5FuCcHke3Xj8cGroUtGV37ee/6dTUE+zz&#13;&#10;mwBjPbrjnj0wP896VpcIUzzxnJ7Y4x9M0Ae6fs96qmnfEWyXfxKShzxnKnj35A/Wv6E/Ct2NR0DT&#13;&#10;7zr5kQ5z0PTB+mPWv5o/h/fNpvjPSbpWwEuI9xzjAzzn9a/or+Dd6b7wVauWzsZgOOcH5uehoA9X&#13;&#10;xjkHOPXuevf/AD70mMdsE/05qTHyjPIH15wPb/P5cMIBJyf596AFwB8o7ZHXv3pp6HPA4/Sn4bHT&#13;&#10;AHX/AOvn6mjBx7D8x6/4UAR8jPbGf/18nmlGDwOowO3f+fTvxTtnpwe5+nPH504gnIbqTg9MZA57&#13;&#10;/wD6qAK0ihgeMk55+mapzRk5x6/l64rVCjIydwHp24PWq8iBycEEHtn/AD+lAHFaha5yTwPyxnqQ&#13;&#10;OmfT2rzrVbAkHgYz7Z9OfX617Fd25dT2J/qOe31zXE6lZddyjuD9O2f/AK9AHgGsWnDKwxjtgcHP&#13;&#10;PGSce/8AOvNb+0ALcYHrjH+c+1e+6xp2OSMA5x789xxx6V5ZrFj8zADqeuM/Qj6//qoA8a1yPfbK&#13;&#10;pOBnrjPb0I78mvhvxrcyx3YSMNt5HPHOcHkckYGOlfe3iG3IgK4BIYfTuePp1x/+qvhD4hxltTTa&#13;&#10;MlXlzwMgA8cfr70AcToMJnnyo2KzKASeSck8DAwD+FejvIIZyV4BDknrn/8AVjoP1rznSPNE5j+4&#13;&#10;HBJ/vZ7e4x+Fd/ciJYIXhUuccnsMjjA+h6+v50AV9Q1ORVidfn3IHBJ6Z/w68fz6Tw3X+jRh8EsF&#13;&#10;7nr1J/DPeubu5sJFjkgbf8PyFXre5CIiEjkeuOnYnvQBXvZvKIkA3EZ7YJB4znqc9896v6RcefKg&#13;&#10;lO4kgEHnj65rkdbusSmMNkADGCeh9uw4rU0Ob5kjlOFHVQepx1/PnjigD9w/2bireEycchY1z3Py&#13;&#10;jp/nP5V9KbsA8YHTjofc/wCf0r5O/Zanmm8LAyEndFH2I6DHb+gr6vG0sCT19vXvQAc7uRnp3PP1&#13;&#10;5I/rUnAUg8k88/XHb/PtSAFgevr7f5FOJ6Y+nX06frzQAbQw+Ucc579B9KgZRxtHAz6jtz7d/wBa&#13;&#10;nCEj1/n/AJ4o27jgDGf859s9qAMK7i3IRjJOD7j9f8964bVrRnBI5wCMYx19q9JmRdpGM/56dO9c&#13;&#10;xqFruznke/X1/LPNAHgmtWS4feMfLgdecD6cV4t4gsd27K47fTjjNfTesaf5iuWAyf8AI/8ArmvF&#13;&#10;/EWnEl8Lyc5yPoeP8/yoA+atRt2V2JAJBxwcHjqfWvJvG0pW1lUHBEiAHPt6e/T/AOt0971+wMe/&#13;&#10;jp0xyf8AOD2//X85+PJniOxAM+byeOdo6EHnk/1oA8G1/YVlKLnL4BA6jA5z/ke1L4PMaz71G4lS&#13;&#10;SOuSp49MVT1d5XQOx+8zDgdR2Ptg9vwNdB4JhjO1okyx3BuxGT/n9fagDsp3DOqnO0Scg8/dHOMf&#13;&#10;l6dKzbi8QERIpwB82c5z1zwOg+nbHSrWqqLVv3RyXkIwB0HcE+/Xg1zLPKkw805Z1DNnt7H/ABHB&#13;&#10;6UAbLOuz73zr7c89c+tadhEDt8wAlWUYzwAMZOO//wCv61zRfGN/AAOfw+n6V12hQGRcnJyORjpj&#13;&#10;6c8en+FAH3T+yjbub+NVG7a7nC84GBkk9vav0iU8A4yOfy5r4I/ZbRUlhiRgMK+ORghj7YOR2Bz+&#13;&#10;VffCJnG3vkfgfT8M0AOXAxzgHqfp+dNAx2wP6f5NWNoOATjH0PX/AD+FRtgZHUY4Hrx+lAFKdQw9&#13;&#10;Mjn/AA/D6VyWpwfKWfnGeP8APfrXayqDkHqc5+tYV7ETwOOmec8Hp19cD/JNAHh+uWuVfvj8c/56&#13;&#10;V4j4jsSod2JwPT9f5V9Ka3a/K2PQ98/hx9P84rxPxDZKd4Aweeee/b3zzyPyoA+WvEtqytlOVycf&#13;&#10;1+tcXGTFLsGcDBOOMdvp/wDX717D4msdzMoPyjkZAHbjj8K8kuYvLkOBjrn3Pr+Hv7UAdroF2UkT&#13;&#10;IGP0Bzkfn/KvdPDt8WVFJzxz2J7/AI8/y96+bdGnYSrtwc5xjBz6cj+XWvZfD10AyFj37/Tn8v8A&#13;&#10;69AH03oVx8qqDj6c56fy/WuM+N+qNbeE5XQ8RQyv6A5XHT8ua0PD93nZzkgDHsM8145+0trs1t4T&#13;&#10;v4I3CHygoK/ey5x+vOaAPyz1mfzbuR0GRuzyffg46n37VzcCm6u0jI++eBnpz7Y/z+Fb93jaACAX&#13;&#10;yeCOP04zUfhy3T+1Bv4YAe55PAAoA/QT9m7wqFS0vLh9kRcM2ODgDIGe3v8AnX3Najz1EMTfuo+h&#13;&#10;X0HBP5f0/D5g+Ctr9l0e2IXBCk7ueRnAOO2ecZr6oiUWOm7nGWKgEnjp2A/DP/1hQB01vq32eExk&#13;&#10;AA9efYYA564xmu++Hd/FNdbUyBv+Y98+oz7ccf4mvmObxMXg+0b+MuQO2Pu56HjsP6V7B8JLtZoC&#13;&#10;25mzIp+9xjndj3PTgevrQB9aa06tYMc4TY345yB9TjPtXiE43owBIBz/AJ56cdv5cV6Hq8pe0mUv&#13;&#10;hE2ELz1PPTBwOcVwboGXGOB+nXr6+lAHnWtQkglSSVGfy7cdM4/KvFfEMCn6cZ/HtnH1/l7V75q0&#13;&#10;CAsSuQPbI/L/AD9K8j1+2Q544656/kKAPmfxDBtlcgYXr+X0/SvGdWi2yMYxhSxA/HpnP+H419C+&#13;&#10;IbFS5kVSfqf0/H8K8R123KSksMdfb9cfkBzQBiaWXWcD06njjnr1PPsK9q8PTrGygAEj39e/8v6c&#13;&#10;V4hbfLKDkEEEenf/AOtxXrHhuYB1RjuOB09uf0HXH9KAPpTw5MMAthiMe/p3P9fzxXr+mSYIIJyV&#13;&#10;9ffgH6/414T4buF+RScgHH+fp7n1r2rRZACMnOD+mOR/n+lAHplrkpyOf8+mPy/xzV84Bw3Tp09B&#13;&#10;9f59qzLBgRtz749v89q09pI4OcexHX/PSgBRuOe/OMdOo4/+vS4UYwe3ryce2KcFIBwvPTn/ABHr&#13;&#10;Uc7CGJn6ADOfw/8ArUAfIX7T/icaXoE4R9pRCvoQx/nX4xaxPuupHxljkngdT/M1+g37Wni03Vyd&#13;&#10;JDE+bIzEDtjjJ6cH3r859Sd3BbHJ+hx65I9aAKWmQm91GNGGA2OOmDnp+VfpD8DPD6Q+H45HQuZ9&#13;&#10;u3j+EV8HfD/QpNR1eBmGF3dOucEf59K/WPwHoR0rw5DDEu1raAZ4zlpOnHr+vXAoA527sJ71ri/n&#13;&#10;XbhmIGCPl/Gk+GPgF9T1Q6pcIUijIK7uhIzgY/z0617PL4ZiWySNzgzKFJPYkc8V13hHTYYLcWtm&#13;&#10;NidMjkEj685//XQBxXia1jeYwK2yCNQiED7xY8tgewx+OeaTRodNW0icqABM7uM8GGBeOP5jHNbH&#13;&#10;j+0Fpa4AYOoyu0fxPwOcY4yDXkepakdL0+7MR2yRRJZ5GdpaTlz9ccfligDX0e7N5dNdM2TK5Yno&#13;&#10;AGyf09P/ANVexaIcKuP4uOvUfzrwTwvLkpg4A/r6Y/X/ACa920NhsUdcY4x+Zz057ZoA9V0tuAAc&#13;&#10;ADr7YHH+fbrXSKEI5GD9On168/lXNaYd2OMnj9P88jrXVLgoO+Ofp7fp6flQA3I2luuO3Y/XrSue&#13;&#10;gPIPfjp6EU8hWJC8dMHB5z+WKToCSMk4HbGPoOenNADCu3G3gnn8R2pQUJAfknB9c/571KFAOcYH&#13;&#10;+P8AnPNBHAAyM/r/AJ9qAICVwMDjtk8H8/T2/OmMQR8o6fp/nrzTmBKY4ORwefzH0pXBUFscduvc&#13;&#10;8g0Ac7qIOGwOcEdj24/z1968n8QKdrZbGfYevHI9/wAf6+uX/wAoOOo5P9P8Oa8p8QIOeMgnPHfn&#13;&#10;v7H2oA8J8RBgsozk8nGBkn/Pcf8A168U1nmQ/Lknnnk5HrXtviNTh+cA+uf89/5mvGNYx5h355z0&#13;&#10;P5jNAHJQgfaPmOSOeRjnOeDn8fYZra1nVU0jRXcttbaWJ/kTzxzyayokJl5ONuD7Dn0/nXmXxO8Q&#13;&#10;vHZizibDSNjHT5R6cAkn6UAfPHiHUptR1CS6c5d2c5PYfhkV51fb55wqfeJ7e/1rodTuBF8i7iTx&#13;&#10;n1z1qr4a05tR1BUYFt2Aq8888/nQB9N/s++DZLq8W+ZAdq7uRnvwQfXgf0xX6Y6fH9n00WNoBsCK&#13;&#10;pbGMMepPp/nBFeJfA7wA9loVvNLCYnK7sn07D6mvqFtMj0/SJbpk2BoTjnnI74/TP86APkLxv5k2&#13;&#10;sSkucwkL25x6nnPYdPUV1XwzNzLdomwIWddu45JA9PT3H61na3ZNNdu8i7g5JJGMn0z+X+TXX/Cu&#13;&#10;wkn1mAPz5BMh7ZC9Af60AffXh+drTTNy/KI4xHyesjDk9vwrMchg3OCc49asRBYNPtrZQem+T/fP&#13;&#10;U/hximEEdiCOnT+VAGLf/cORkgH3J+h/z+NeYa2wGecYBPt7Hr0/lXp+o5KNjPI4/wDr/j3/APr1&#13;&#10;5VrgBbk4J9M9xz/9b0/GgDxjxAw3ODhiOvPt9Ov+R3ry2+CMx3DP6/5+teoa4oklYjgHP/6/x/z2&#13;&#10;rzW6DAnacZOMHnHPQ/8A6+1AGbEmXBI646c5x0ye2K9F8OxjJDA89M5/H/P+Rw9tBvdVI49weT/n&#13;&#10;v+vSvTPD9uSyAj15Yce47UAesaJEo2ds5x0/+t/nj1r1GwQEBhwfx/yP859a4PQ7cHYW5x074zx1&#13;&#10;PPP516TYodqgDB/Mf0oA0Yxwu0DJ474wO2PQf555q2FzwBgDp/nFRKmDg445/l/9erijIByMDHGe&#13;&#10;vuB/SgCM4BwvPfp3/r/+v1pBgA8cH06H3/8A1VKyDt09+MY/z+NRhe4Ofw/z/ntQAOO47+h/Pg/5&#13;&#10;FULu4jtrZ55WGAM5PHT1NX2YKD2I4/T0/XtXivxe8WR+H9AuWMoRgpPXnp1/z/SgD4r/AGpvigBD&#13;&#10;NplvL8xJwoPr7fqK/LzV75pJTJnkknrznv8A/rFev/FTxZNr+sXF5LJvBY7euBnOfp7dueK8DuZf&#13;&#10;MlJHbHOe/p/kUAJa2ovbmOJVyGPbnr2H6V+rf7IPwXivZ7bUZ4BsTDHKg9wcEnvXwt8GPAj+Jdah&#13;&#10;fy9yAg5I7j/P+elf0Gfs9eArfw14ct5PL2MQSwxk+2e/TmgD608H6dBp1nFBGMAKMdOPrjFdZqmo&#13;&#10;iOJYUOSO3f8AHmsOxlS2tzKxwFHHaubi1I6hqI2tkA49cdqAO8t7sWti1zIeAP59h+NfM/jXV31f&#13;&#10;XTBGf3VsctznLn19h6V7B4212PRtGclsFF+76tjgfnXzpp5e5PnSHLyEls88n/8AXQBvWqDYNw/I&#13;&#10;Z/OrM+AD6nn09/8AP9akgQ7Rxz+P4Uy5X5fQ+/b1+tAGM/LdDz+eMf5zVXjjb09fT/8AX/8AWqxI&#13;&#10;q7uTgHkcdDj147kf5zUDL83A6deOaAIztIJYAgjpn6dv5entTgcDIOM98eh7/T2p54zg4PXpyPX6&#13;&#10;/wCNIPTPfP5e3+fSgAKgt0yf/wBef/r0wqpB9/xx/Lv047etSBM8Nzj3/OjB5yMj8uc/jQA0ZyMD&#13;&#10;B/X6dvzpgB29DxnnOPwx6VOQMg98d/y6H1pj8KGz1z7/AOfw+tAGdcsoBI6nIzn1xjP415zrEuA5&#13;&#10;HAH4nqfcZ9q76/YhcMedvt+X/wBevL9dmTk56ZPX26/560Aea61KCxHQj/JNYFhGDNuPTjt+fGOa&#13;&#10;uatMJJXKHIwT9T6f/r79ak0mHdhiDzjn+fPP40AddZR4YLyScDqfwx1/P+leh6Pa8qc9W/XHbH9a&#13;&#10;47ToYt4VRk9fXPv+XavSdHgBUbsAHqD279uh/wA9qAOohaKytDPKQAoyTwT68Z+tfnT+078ZljE2&#13;&#10;mWcuSuRgHk+4x/n+v098bviXF4U0C4ijlVJSrBcdQMckcV+JXxC8ZXHiLU57uaUmNidv06+vrQB5&#13;&#10;zr2ry311LK7Mxdu57Dn2+vPrzXI7Xkc46k8D69Kt3EqyuW7nGe/48V2fgPwrdeI9YhtreFpCXAwB&#13;&#10;1ye3c+hoA9b+C/w1l1zUo5pYi8Q2ksRgfTpz1/Kv1r8CeBbbRNPjkCBSFH4n+XH+e9cZ8DfhFDo1&#13;&#10;jbNLFg4Gfrj17/Wvo/xRF/ZulG2t1Adz6YwO/wCI65xQB85+LLx9QvzbWnMURG5s8EjpyBkY9fXi&#13;&#10;q3hy2kvdXhsoiSZW25478knocY4z34p/iJP7NgkVDmSU/XqQT+PNeufBbwgZZV1S9OXPzLu/hTjJ&#13;&#10;+p96APpbQRDomlRLBxHCmyP3bHJ6Adv89Kx7lmkkLy/Mz5z3yfX9K0r2YP8Au4vljj4H9OfespgO&#13;&#10;Mgg85z19Mf8A6vx6UAZ915USFl447CuA1m6YAqhxnP598D/P1rtdRlymMnn6cn0//XXl2u3fDMCe&#13;&#10;fQ/p7d/pQB5/rl0vIBJ47Yzx0I7fQ9a5a2hMswyBjjv056CtDVHWRwP73TB/measaXbq7DONv3hw&#13;&#10;OR0oA6ewtiqgEZHp/gcDGK73R7fcF3cMCoz656/n/wDrrnbG1AULnn+o9fyr0TRbIlkDLnHPHb8P&#13;&#10;yoA6/SbUhU4z059//r12NvCEAzwB+Ocf/X7VmadABjnAPr2OOhH9a3iAFGe35cf40AVLp9i7egA7&#13;&#10;c4464xgVzU7FmIXj6A849/b36Vt3z7SAOc/z/wA96xJAeMcnP1Pvjt/k0AUyQegz/n2P+FNO0Hav&#13;&#10;H0579Kn2YxnOOmP5ikCDBJyO4yfUYyf5fWgCthS2F6n68/zoyM5PI/l64P8An6VM0PJwOn4c+n/1&#13;&#10;6aVUYzke/HH4c9aADbg5AHPHOO/X0/z0qNhgEE4x/jxzUoUKF7j6Z7f59KY4woYYwOntnv7/AOfX&#13;&#10;NAFG5Kqu7OAB/OuL1i6MeRnJHUD8Mn3+n6V0moSqqH5toHGOePX1Oa811i4+UlumOQO3ce3t69aA&#13;&#10;OQ1q8/eMA2T9eeoxivJdf1uO2VxvAA4JHtzyMfnW94p1yLTwWL4Y9Acfz9h6V8j+OvHv2cSMrgnk&#13;&#10;oDnk9jj/ACM0ARfEPx6Y43tbZ8TOAAAeEGODj1I64718ma5q+FeRnYsWz3znsfU4/rVnWtdmuZpb&#13;&#10;y4cuzHqT07jt/L+leaahfzXkpUtkZx19eaAKc8z3c5fqzcev05719L/Az4Par401WBIoGIfGTjsT&#13;&#10;z2/r7Vwvwv8Ah3feKdWgSOEvucYx/n9a/oK/Zb/Z+svCml219PbL57Kpzj+L/P8ASgD1H9nj4EWH&#13;&#10;gfRLbEIWcqMnA455AOO9falrZpZxBF7AducdxTNJ09LK2SNRgAd8fnVu+uY7eBpJDgAfTGB6UAc5&#13;&#10;ruqx6datI5wQDj8O/wCFfH3i3XW1zUC6uTDGeOvzHPU+vOf55r0D4h+KmvJ5bGF89m56L6D/AOtX&#13;&#10;jjLtbaBjb/nP0oAr4AIZxknjn1H600ZJK54J7dx6+4P+TVnBKgjBx75poUcgkgDP5f5xmgCqASQv&#13;&#10;oeMY/PP/AOr1p6IMbXGP1x/h/hUwQAjjB/QdeT607btUKDz7+o9PrQBWKkgnHT1zzg/yNB/vHAJP&#13;&#10;PT9frVghV+Ynrx1xnPp2warTOI0HOM889P8A9f0oApXEoWPJGfzHrXD6rd8uR8xA6kfljPXuK6C/&#13;&#10;uSq4yTnoevft7157qVz19STwO3sR79aAMO7n3MWB5B+n64z+H0otUHmDJyBx0PY8n/P/AOuqv7yQ&#13;&#10;5HK9K27eBVI28gnH1OevH/6vegDWhi5UqME8de2PT0/zzXT2cX3VBLdfXj0yfzrHtYyCSRnHHQjG&#13;&#10;fzrtNNtcN8vQ/r79KAN7TrYYAP1J68//AF/qPxrqIY1CjsD/AIVQtLdExleuMc+/qa1vlTIbrxz7&#13;&#10;YGP/ANVAFW4lQZCnYQO3b0/x6VzdyzF2YDoevp2HT6dK07uUEYBz2z6gnpWRJ8wIPTBPY5/H+VAF&#13;&#10;YqdrYxtbrnj8fTpz/SoxgYJGD3GPx+nfsOeKn2kAYHI/x7f5/KkKpywGMenX8P8AOKAKp5UkEj/P&#13;&#10;GOmMHrSccsOT/n0NWWUkAEdOc9uvJP4GoioOSOAOPQ+uDQBVcbc7h159sfgfX/PSuN8U+KbPQbGW&#13;&#10;4uJdpUe/+T/n8bXifxHZ6FaPPM4BAPTtjt3z1z+ftX51/F34t3GqPLZWspwSRjPHXkg9f5UAZfxj&#13;&#10;+Mc+ozzWdnIQp4OCemR+Xf8AnXxlrniBslnlLOec554PH41p69q6kyzTSFmJweevP9e1eU3NxLdy&#13;&#10;jrznjtn1oASSea8n254JOB17ds8fjXf+DvB91q98qqpJPOMdc/h+ftSeDPB9zrV7HhMg9cdvx7fz&#13;&#10;Nfp7+z18DLd7qC4vYAUK7hx1+uT/AJ4oA7j9mH9nO3lltdR1GDIG04K46A84+vNfsD4c03TvDdiI&#13;&#10;olEYRcDGBjH0rzjwVpGm+GtIiWBFXauc+3XA+p/Otsaq+qXZiRisUX3sdT6CgDu47k6hOrN8qg59&#13;&#10;sDoa5Hx147t9GtTa2zZlbjA757Y+tY/inxha+GNMMEbD7TIOmcnJ5HX0r55luLzWLs3l4xcv65AU&#13;&#10;H0FAF0yXOpXTXl6d0j+33cdhzxnuf6mtqBMtweD3+n4VQtUKj5jgdjn+Y/z+VdBbQlsNjAGP8/pQ&#13;&#10;BYtYiOo6nOP/AK351oYCgZHX/P8AkUiLtGPQjjj+fvTWbam49B/kUARTTeUhYnB+p/PnP+c1w2qX&#13;&#10;e47QSfbj9K2NSuyQ4HIXP/1uv6Vx08jSZBXJ6f5/zzQBSb5ge+PUY9+B2/8Ar/Wo2jCj5Rkd/wCv&#13;&#10;FS4YksO/fkn9PUf1pdoI3E8HnP065z2/X1oArkKCC44B4GcfQ4/H8c0gABOFxk/54xU2AdzgYPT1&#13;&#10;544Hrg0jBcADk/zI+lAFTawwcZJwPXP5/l09KaQoPTcTn2/Q/wCHNWRH0wOvGQPSnGMrlSP8/wCe&#13;&#10;1AFVU457DH+JH6/Tv2qQr83Tnp69cVIy5JC/kOeo/wA+3epFUlflHJ7jH4/lQBWZCMheh6Dv9cZ/&#13;&#10;n/So2Xqp6Hp17epxx7cVbZFA+cnHT19c+n+c0xhg5znOPy+v9aAK/BJOM9OvPXr2H40jKSpxzjk8&#13;&#10;9u+ee9TMABkHBHJHv69qhf5R+HHuMjGT/n3oArz/ACDklcY5GMn/AD1/OubvLongHDDkZzjI68/y&#13;&#10;/wDr1cv7jYv7s5x16Hv047dfrXNzEyE7znPvyfoPx9KAKzPLO554PGB/PqK3dJ0xpnG4c8NyMZ/H&#13;&#10;r0p2naY0zjepJ4/l1/xr0/S9MWCIYXB+nT8P8+1AEul6Z5UY3LkjA9Oe34df6d66q3hIx7D06/Sm&#13;&#10;29vs+bOAQP8AP19a24YBuAI6/wCRQAtvF83qQef/ANfQ4rUijUcNxn3/AM/hRDGFAI4AHfjt+dOl&#13;&#10;lSNCx4IHtz7jtxQAyWQRglunPf8A+t/nmuF1vU9hKAgE+n5e3+fyrR1XVPLViDnP+ce/1ry7V9TW&#13;&#10;NHllcKDk9evHX+VAEF/dx4LO+V6+mQfX/P8ASvnj4kfFKw8PW0qpIqsFbHJBBHfr6+9c58V/jPY6&#13;&#10;DBLBBMN6ZGFbJPX2/wA9a/Mf4g/EzUvENy7TSNscnHp6ZHTpn3oA6f4ofF29164njilcpk4PufT+&#13;&#10;lfMl9fy3UrPIc5/XBovLqS4fLHOPf9az44mlbaoJJ7CgBVVnbABP4V6T4I+HupeKtQit7aBnDMB0&#13;&#10;6+vr9a6z4Y/CXWfGWoww20DOJGXp2HqAOlftl+z/APss6Z4YtLe+1O1BmwCQ3XOPft1oA//R/GKH&#13;&#10;V2urT7NEpdly2BzwMc568DtXEXeoXttcGISsQvUZz9fzp63ctnvCnBLYPJ6Y9f0rHu3kuJC55oAm&#13;&#10;mu3uSDI5J9eo/D/9dFpO/mgpnIPrjPp0rM54x0NSxSYIx1/zzQB3Vrdy27BnfAJGeTgZ9ua/Q39m&#13;&#10;v4itZXUdpJNnJxlm6j3HPTp1H1xxX5ltKzgbjkkep5/Wu78C+Lr7w9rFvNA7KiNliD2Pcn0Ge/ag&#13;&#10;D+lPSbyO9tUuITkEE9f58H/PetfaQQSc4H+f6V80/ALx/b+JtBgjMokJUdCDg9sjr9fy7V9KRseW&#13;&#10;Gc9f8PegBx5JU9fr6Up3kE8nGO+ent+f9KCDlRjA9T3GMf40gGSVbg4+vX/PP86AFHGBySfbPH+f&#13;&#10;89qeDgEkE8g+vv8AT9KYo245+9n6ZGef8O1Slc/dbIPPp+Gf8aAIwGyWx0/E5/z/APWp5wTwcH2+&#13;&#10;n6e34e1O28Nnjkf5x1/z700ZBG08g9upP+f0oAVeuPT39fw9KUDBGOcfzP5fh1owACc8jpyB9PpQ&#13;&#10;o2ndnb9SevT/AAoATacYPBA/zxTSSPvdeOnH/wCvmpG+9tbj9Pw/yKawI7Zx/n/OKAKN3bi7tZLd&#13;&#10;hgODz05+vNfnj8ffBObq4ujEf36kqB13jqP8K/RvZztzwfbpgHof1rw34u+E11fTJJI03ShTImB/&#13;&#10;GmePx5BoA/Br4h6NLZDMa7EfJwMcYPQ+47/jXj4447j9K+v/AIx+Gbq11CaZhtt7kFo9oxhwcMp/&#13;&#10;w+tfKd7ZG1kIbkHpj86AKu3dGcn17Z/OqW3Zx3B9vwrWtk3AoeBxnnp6n1qncRFGPGQM8+tAELFW&#13;&#10;UYHP+fpVuyUEkHp079+3FUAeCPTvVqCQow5wTnt3oAPM+z3QkiOMEHjPGOv51+tH7IHxBTVtNi0q&#13;&#10;5myyEIeenT+ma/Ji4XhWxj0z396+g/2cvGj+GfGdsjybIpWx1IAz3P0P86AP3la33A44xjpkdvzr&#13;&#10;HurbqCMsMHgf5zWn4cu4tY0eC8iO7ci556HHI9s1oTWx3AsMA5z9PQ/zxQB53d2B/hJHX6e2f/rV&#13;&#10;jBXt9q8qMds8YNei3VmwUkDcB15xg9vyrnLqw3sRs4z78en5etAFK1u2QAMf6fl7+9dRYagARFz1&#13;&#10;4Hoe/f8Az+FcZJC0JOF4Gfb2zntz+NTQ3G07s9PqM9h7cUAesWl6Djcc/U5H+ePwrciucgZ4PHXj&#13;&#10;p6flxXl9jfqV2twRz1/X/wCsK62zveOgI7+o9DnHX+lAHcRy9m9v58HNTDHOe+OP6/rWFbTjAB6j&#13;&#10;vnJ468f5/pWvFJuGScA/p6f40AOmiEiNC/zggj9MGvg743eDtPfWTdXzbEukaId8zQ5KZzzggY49&#13;&#10;vrX3nhdvXr7Y5/OvAvjd4Z/tHSJb63j3z24FxGFHJaM8r7ZXjP69qAPxc+Mnh+0/tRdSgTyUvY1b&#13;&#10;B/vLwRj1+vavmxxhs8hTxmvuP4uadFJHNGcAoxkhB4ZlcZ49xXxVfwNFcFGGCp6Z6cfzoAplmjAk&#13;&#10;3c8jGex9uaqSZJJJyasKN2MDg5/Q8VDKBuwOQM+3vmgCEZ9amRhuPJ/E+nQ/lUfQnHXrSg5Y+1AF&#13;&#10;6CfyZllHJU55yf8APtX7L/sVfED+0dJt9MuZSzuvlsPdcYPXtx/KvxgUn8+a+w/2TvHUug+L001n&#13;&#10;wkjbhlsdx/h2/wD1gH9A9vIRhucNjv8Al+FbUEnmA5H9Pz61xOjX6ahp0F6h3CWNW9fvDn+db8Mz&#13;&#10;YPPUj056DFAG2ylgepJz9Dx6Vk3NqSCyjP4kjB7+v9KvwzArhj0Pp/kVZeMEEk59D9PQdOOlAHCX&#13;&#10;lsDuyQcdeOPoffjHP5Vy9/ZEZPXr17H8Pw/zzXplzbE545zn/H/JxXOXdpgnIwfpQB5LeW2NykcH&#13;&#10;t26f5x/+quauosY4PY9epx/PHp0969N1KyLLjbyv4c9sH64rkLu02krg4H5e/wDn2oA4O6t13HAP&#13;&#10;P5/qOPfH9ayNzQsWySPXOM/hjpXY3cLNwyk4z356HpXO3Ns+AOjDoM8/j+VAA1z59tLB93ehHcYI&#13;&#10;9vXNfLfxX0GS8juW2bUuow6Z/vR+nTHI6n8K+jg7J8o6kZ4HTnn06+59+ted+NLUzW3mbgWR2x04&#13;&#10;DjPTvn2oA/LjxhYR27y8Fy2GwTyOmf8AJ/8Ar15azKJNoUFdwPAHf0/zivob4jaN9immit/ndCy5&#13;&#10;/iG05x9MdPQ14JeQtDw4COQTt/UUAblsqmIFyxZPlI4Hy8dT7ZANSzhXOFXJbv6fTpTtKE9xbFcZ&#13;&#10;AAxz17nGOR0raazbYrcZfgH0z+nPvjt60AQ6PA5m2+nfgAkdvxHWtbUbLy1DBDu+9xgY9R7g/wD6&#13;&#10;jSaZBscyuuOnXvjr19fat3VIozECThcA88/5x7mgDofhHqzaJ4y0+43lFeQIQB1D44POevQetfvB&#13;&#10;4H1RdW8N2Nzu3Hy1UnpkgYOf6V/P7paCG4iuYgT5LBsg+h7DnjjpX7V/s566mreEVRm5QI6jjoyg&#13;&#10;n6f4YoA+iOuSBj8ev09h0pDkqGHI4/CptoxuxgcEdcD/AD60xsqTxwc9vcZ/z/OgBmBj5uT16+3r&#13;&#10;xQ3Ix0Oenp2//XTtucBV5zxnp6AGlHB65BP4cHvQBXdcjdjG7/6/Wsu6tkdT8uO3+P4VtFc9cg/4&#13;&#10;9P8AEVXeMMpJXBPtz7UAcBqFluyXHB/H3/z/APWrzzVtOYEq3QdD1zj24r2m7tgQT1zn/I9AO9cb&#13;&#10;qdjuU7hkE/hj8f8AOaAPAdW03q2Mg47j88Y/r+NeGePbGQ25KgkxurZPvkHnt+tfVOq6cMvxnjOC&#13;&#10;Py9xnPvXiPj7SWk0y5EZ2r5ZIY5IypB6epH4d6APh7X9NS5gnT5sRyf6w9gTyPccfX+dfO15p1nb&#13;&#10;TyTD5eWHqSDyDnr/APXr6x1bTVumugZyYA25ecDLDkAcD1H5V81+KdNayuirA5fI5PQgkHI4zxzQ&#13;&#10;BzN1H5kQlJLgZ9+vof8APeobVbgxFpcZOe2Tx0A9OtbKL5lrEpO8gEYx/dHp/hVO2h3OkZwQMe2f&#13;&#10;8n+VAHJXlmtuxblj69McdTz1GelVEfbJ93Lk8DqPyx2FdFq9vJ5mBgDPfAHTOScdOcmsMRiJ15O8&#13;&#10;j06dgR2IAoA17OyubCaC8ciLEi/Xjnr16Yr99v2YNXj1HwWUVshQj9eu9efw44r8C9SuZpoQu7C8&#13;&#10;Z/4Djt3r9mP2Itb+1+GEtpHwXgH1yjd/wNAH3mWx83T3B/8Are3/ANepFGeVOMeg6CkCjJZh+H06&#13;&#10;/pS8HjPPTHQc9MUALgKMEdfbnp09e3/6qdjcRuOOBjGfqDSncQABjOf/AK/41IFJ5cZH8vr1/GgB&#13;&#10;gGTuHQ/jn1/XPXr7U1sYweo4/H3qTbxycdDz04/Lr/nrSjIyA2R/jQBGx9CSR/k8+meBUbKSMnJz&#13;&#10;k+vt6/59qmwQPvcfTH06e5pNpztOAD7/AOeBQBmyxNk7SCD/ACz9Oo6Y7frXPX9tuyemM/Tj2zxX&#13;&#10;WEdVbgf/AF/8Pf8AlVC5gLDeRn9Tz/8AWoA8f1a0DhuOAD/P1/KvK9a08Es/Y9Mdv06/hX0Bqdnu&#13;&#10;UYXJGfTjn0/GvMtYsSCQRyM45HOB170AfNPiuyKWrlgQSM/hkf5xXwB8RoUhvpMsSRI69ASSTnr1&#13;&#10;496/S7xhp2bFiMnIB6dcH8u3GK+CPihpaC9nwucT/Nk4B4znHX9KAPCdFVprlZZBjaeA3f17cfTP&#13;&#10;9K9I1WPYkaqSct8uedwx6fj9McVyGlWbw3QKKVB4yR1z1JHQY/liu61W2cW0WCWfdy2cgg9Rk/lx&#13;&#10;QB5ncMYI4884DdhyOeB1/PH/ANdtpeGTaxGSAB6Ywefy96ydXmxK8KtgR7upxzk/p7CqUNztUDJy&#13;&#10;65z1A4zk/p2oANZuPMuRsbAHcY/Pp37Vo6XcHcUVtqkdSDw2OmO9c9O6u3nOxJ6j6+nX+R4qzpjq&#13;&#10;siM7ZD5OfXnigD9zv2UZ7eXwrGsKkkwx5djj7owQPb6d6+vhkAhRx7dv618HfsZX7z+HLEEfettr&#13;&#10;D/aUjB/EjjjpX3qMkFc43eh6en+FACbcnKjI64B6f4D2p2R0OT6g96AMHIOB79vT/PvTgCMHO4dR&#13;&#10;k9x/h/OgAxjqMe+T68+ppoIWQbTwO/t3/wA/5LuQ47Yzxnv/AJ6D9aTnB3DBx09T6d+aAGMu4Z68&#13;&#10;DI4z+fH6/wA6x7qHIbPUdOh/zj/PpW0y+vOP8OMD/CqUylgApyX70AeaatbAo24dDx0PT34HY/zr&#13;&#10;ybX7DcrnZjgjrwOPT+gFe96nb7kYHoOenXjrxXlmuWRKsCegJ7nPOcf59qAPl3xLp48uQIMY5zg/&#13;&#10;ljp/ntXxz48Ci+CBf+Wjk8DDYHGf8/hX374lsHWKXPA74H68fSvg/wCIqrDqojRMEB23Ej1474xx&#13;&#10;z7+9AHz5qNmTsy+Rk5GTxz2/r6e1eheEdNht7cy7gD057E9ehx+A61xOq7i1vHnLuTkAfXg47+/4&#13;&#10;V6N4ZV1sYpJUyXZs5PJ9h0PGM0AW5LE6jMXDlY4ieen3uPoPeuM1eEJqDrFtAHXvjHTB/wA/Wtm+&#13;&#10;vbnzktLUkMxfIBGMD17Z9v0rkb2U29y6yNuyoyxyfn7YA55NAErkFyvXGQOhyw5J/Ouz0UkEeUeJ&#13;&#10;Bk474xkf59687a4IYEMe5+XOMjj/AB7V1uiT7kUxjceScZAHv9f8OlAH6f8A7KdusccEn8UsbEj1&#13;&#10;5OT06V95LHwMAk/56d/8/iPib9lTTCmmpcSnlIt3HOFf1OePw78V9uIFwAvIH5/h/hQA/apAC5wc&#13;&#10;jjp9QP8AH/GmMMsdowB+fTv6dKkJGN2Mjp/U4xn/ADikILYUjA5H4dvx7cUAQFRzjjPtj8jWbdRl&#13;&#10;lKsMc57Zz7f59RWuULAHsfXsM+mKrTRF1wORg9+pHfn/AD1oA8z1q3OxvT+Zx614/r1p5iv3P0/l&#13;&#10;6e/evfNXt/lYkD5ue3H0H/168n1+yIDqRj0I7+v5UAfMfiWx5YquPyOByAB/9evENZgKzNtyCTjj&#13;&#10;6d+ma+n/ABDaj59q7SeenoOh9zXgHiOzwzEAAjqMevqe3+fegDirSbypRg8g+noe+Tz/AJFeq+Hr&#13;&#10;zlADknIyQOBkdP8AD868ew0cvPABP4d/bgV32gTuHUZwBnn0+uKAPpzw5dgqOc5x0/LH64r5l/ac&#13;&#10;1xpLP7Lj/WSHPfOwcdewP6Yr3Hw9dbEDu2MDJ4wBjp+dfI/x3uZL6aNGJdUXLL0OXY4wc5PTt7H0&#13;&#10;FAHyNqUmZxFgg9MnoD/TPvXQ+DLFrjUg+OFIwfTB9P1/xrmb2VpJCEG0Zzg8nA9M8nNeu/CHTzda&#13;&#10;5Cjjc7MOGHr0yPTrz+fWgD9OPhPZJa6fExTMpRBuI4GPb0x0/CvRPH2rzabpsVnCArSA4xzjhhn8&#13;&#10;B+pqL4daXFZ2P2ichQH2r24A49+fp1rhPi3eTTshjBCrjpx8ucHGPXvQB53fa8fs8cG7AVcdhgAk&#13;&#10;nP4evftX0b8HdVK29vA4yXjaYtjO3J5B/Uds18jpFey71aL5kH1JBPAII49K+n/hzLe2l6tsSiqC&#13;&#10;sWFwNxQZZd3Q85/CgD7HnuDPZqzDDlgSPw4x9KyWXcuOo/z+dWLZt+nwbyCCMr7KfX6UhTaDkk54&#13;&#10;7cZ6/wAhQBymqRBhk85+vbjIP6YNeUa/C5DKp6fj17/X2r2fUIy0R46557/hgflivLteiBUsBznJ&#13;&#10;/Pt9elAHzv4itxl9wOT9Pm/HH9D0rwTxBD+8fPA569/Tj9Ov8hX034gt9wYADJ/ljOT/AErwHxDa&#13;&#10;gbmHA456+uPXvQB5dGSso64Pcdf6EH/Oa9B0CYMUbbtIOMZx9PofWuBnUJKexHJweQCcE/jXU6FN&#13;&#10;iVcEg84GOMc9Py6/T1oA+kvDcxEYbJJ9SM/Wva9DmK4bAAXH1P8Ak/j9K+dvDVyMKvcn19+v9K92&#13;&#10;0CdVVMHJxnkc44zge/8A9agD2jTZGkALEDjn8en5VvqM8Acn2xx17c9K4/S5d+DjoOv09662HDDG&#13;&#10;Ont6Yz/nrigCwQTgDv8Ajx/+vt0rnfFN9/Z2i3d1joh289D/APq6Y9q6QEFtx6Hj/P8A+qvEvjZ4&#13;&#10;gGjeGLjDYYIzHBPp+XJoA/IT45eIm1rxnqEhYsIGMfJ4wOw/r/IV80alJJvCIcE+3I3HH+PXrXoP&#13;&#10;i3UTf6ndXLHPnSM2cZySeuM154q/ar1VVSdxH+TwKAPp34B+FJ9V160ixjDKMZ69yfb+dfrl4c8J&#13;&#10;h9Nt8JzdS9sg7Yzx/nv1r4b/AGVfDEv2hL9kysUYIOM4LYA/EV+tug6CqiKFlASKNdv1xzj8aAPI&#13;&#10;vEuhLDbpDH99SD0znOQPrXQeHPDy2On+YqZyDhsdM9D+vb2GK7bVNDW71BFcZAxt4PbtWzLAkNsE&#13;&#10;bAwMtxwAOvpQB8weMLKbULuCGZiqBizBRjGOcnJ5wAePp0r5Y8capCxsraBFjM0ktyQD2zsTPocD&#13;&#10;J/H0r6v+KeptpllfT25CPgRxuepMp29PUDIyPf2r4H1zURe+J7lVO6K2xAnpiNQOPxyT/wDXoA9Y&#13;&#10;8MSHcmDtBJxzwffHv/n0r3zQnDIo7dOc/Xj/AA/Ovnjw5ICIsEkg5/Pv7+2P8K9+0FjtTI+7jrwO&#13;&#10;nbNAHs+lSDPHA/l+HYHFdbCCy+mcdf8AD34/wrhtIOYwy9MdenJ6f5+tdvb4EYA747fT+VAE5yAF&#13;&#10;wcjpntjPpS7T905z1HPbPGD2/X2oySMkbif0/wA49amCjBC85/p1wT1//VQAwADgHkfhjnj6/Smh&#13;&#10;R3b369+oB/xqYqduOn9B/h9aZswRnORn9PU54/KgBoXcCxOD+Zzz3/qf5UxkHBxk8ge59+e9PBIX&#13;&#10;Gcn9TxxzijdxnsP65oA57UkIznjA/L2P+fwryjXwo3Nzn2I7dxXr2pEBCCpPXBx6+n0FeReIM7jx&#13;&#10;gHvn0+nQ0AeGeI0OXZuVHvjAx19+P88V4hrQLM7cgNyT/nNe5+JFIWTAwPw757ds968L8QMyl3xj&#13;&#10;Bxn0z0oA4u8vBaxyTNx1AH4f56V8r+N9cN7qknzFY4vlHI/l0Fey+N9Y+y20il8EZVRxjPsM/wCT&#13;&#10;XzHqzmTfM4wAST9PU5/kR/jQBhXs6zyqsfBJ78dO5/pX0v8AATwKNW1yKUpnBDNu5AAPJx6/jXzz&#13;&#10;olh9v1BImXfg9MY4PXvx6jj1r9W/2Wvh07sL6aLCumB3x/nNAH2B4L8JQwaXb2wGSdpXOO3H8vWt&#13;&#10;vx7bxx2ItEG3O0Hb9fT3H5V7D4e0OKG3jk2jEahRwecccf5/GuB8YWDXFxMBgiM5XjqR+BJzQB8Q&#13;&#10;+P2is4zbxfJ5zfjgcdfXj/PFejfAPQXuJPtkuCZH8zJ/55R9RnvlvauL8cWlve61Hatyjfu+OTkn&#13;&#10;k4+n619T/DXSItL0YTW0XlI6CGM99i9T6cnqfWgDv2zK7ORgkk9Txjnr2pjADOOT9f8AP/16mYFM&#13;&#10;4GQeM9vp2+lM5IOB/L/OaAMHVCCpU5bg/wCf8/4V5L4hbAK4B+8ent19q9V1NgqlgeD+OM9QD/Sv&#13;&#10;J/EHyMy55PQ9jxnp/nmgDxjXG2SO3Y/U49Mc8fX/AArzudCX54J6nH65GB+P513/AIgJDOWO0HjP&#13;&#10;qc9TXEOpYjIxj/H/AOtQAy0UMwUjB/Dr+H04r1Lw/E3mKuMjnkADHrj8a87tIv3hKjIOe/T6ZHNe&#13;&#10;s+H7chlYjHT+f8/pQB6vosXCsB8p/mf8CK9EtI8IOMgnpzjp+NcRo0ZGzLYHHb07ZP6//XrvrZco&#13;&#10;pI68/j2FAFxOCOcYz6fn+VTKMnA9unP9fwpqnoO4+mPy/wDr1MM52njpnr6UANK8HPDdvz9f0qMj&#13;&#10;oxPf/PPap1GMgnjrnHTnpj1GP8Ka44zkYPP/AOugDLvbhbWBp2OANxPtx07f5/Kvy5/aj+JP2m5n&#13;&#10;0yzl4GQRnGfUDr9evNfc3xl8ZW/h3QJz5uH2ngdfr/j+dfif8S/EzazqlzdSOW+bCsevt1+tAHjG&#13;&#10;v6g8lwy5yefwx9c/Ws/Q9Lm1e+S3RWPIPHf2NU7p3uZyMZJb35FfS/wH8ET6zfRXLwkx5H8OeAfp&#13;&#10;zQB9zfsvfCuC3W0mkjztxI+RnBz37jkdK/WDQ2S0tY7eP0+v+fSvlv4X6Img6XF8m0lRyP7vUfj/&#13;&#10;APXr3bSdTESPPK/ypkD6Dnr29aAPSPEfiWDT7Iw79rEY/Mf5/wA4pPCU6R2kt9Kc4xjsS30r5m1b&#13;&#10;xVL4j8SCyhbzI920BeQSG7/z/wD1V7Zq+uR+H/D+5hzAgwR1aQ8DP4mgDm/HviAaxrCadE2YrYh5&#13;&#10;P989B6fL1xUemKwQNnBPtxx39v8AOa4bTPOmma6nOZJG3MTg5JOf/rYr0jToconcd+R+H86ANeFC&#13;&#10;AOef5kdRj+n8qrzgBTnpzx6/j71fEZVB3PT/ABP+SKzbjvkZPT8//r9c/pQBkuwyOn0wf19ajYE9&#13;&#10;c4x+H/1+Kew+YtjGff0pFyMZ78fl3H4ZoAbhRzjA/wDr9fTioyuQdw/D1Pfn1/KrBUEYHX07n15/&#13;&#10;yaTaQCM9R2P49f8AP0oAj25BPT8D+NBHTjP6c+/v9KlOGO4DPJ4/zikbp0zu/I8elAEYxwvU+g4/&#13;&#10;P/H69ajk+6OcA/0/yOnNTgkHcRyOfrz0zVe4YBGJ4x7nH8unqaAOW1ORgnPGPwx7duDXkutTn52B&#13;&#10;xkfN7H+f0r0nWJ1CuR09M9a8c1y5IV89T0/A9/X0oA4q4cyXDA8A/jyCP889+prpNLh2jcQM8enJ&#13;&#10;Nc7CheYnHA/l79a7bTYBj5yBkDA4P6f55oA6rS4SSFPKj17n3HA/zya63VdXt9A0iS6lcA7GJ9h0&#13;&#10;z/n39qydNAjDSzHaqjPIx07e5Br48/aa+L6abZSaJYz4kc4bBxjggD3HA+negD5Y/aI+Kdx4i1e6&#13;&#10;tLeXEOWGFPpxgnvn+tfFV7cg5XOQffoOo9e9b+tapNe3EssjMQ7En8/TvXJRxmU4HT/PtzQBd0uw&#13;&#10;l1G5WGFSS54Pv7f/AFv51+nv7L/wRlk8vVriDLPgqSOme49/fnuK+dv2b/hFc+LfEtm8sLPHuGeO&#13;&#10;mO59vXFfvZ8NPhzaeHNMhgiiAYKB0wAB6enTmgA0HwvBpFiuF2iJRjj0HXHT8a8u8VRNcSyXco4i&#13;&#10;LED24yTn0wP8a+lfEai3tfs6cE+npXyv8Sb0rttbcnzW+UgDqD3/AC9fegDwHyZvE/iTyVUm2icD&#13;&#10;AHXB5wePb/8AXX2XoemQ6FpsdtEmJZUXee4A5AJ9u9eX/DLwdFYxyajcorEMSM55OPfr617Gx3MX&#13;&#10;PHPp6D8P8+tAEGMdTkD9P8/5xVSZhGGwc5H1/wA9unFXCuRjPHr1/wAis28YhVXPXPtnkUAcvrFy&#13;&#10;qpnOSeBjjt0PevINeul5HoRznr75PvXd61eKuc89/Uj/ABryPV7mVmwFzg//AK/w570Ac6+ZZfYn&#13;&#10;IPUH8etddp9sIgM84/Hj19/8+lYFjEXlJdcEfhk/kfw713FjCScgZY85/Hpx6f4+uKAOk0a3LdTz&#13;&#10;9P5V6ro8GFHckc/n0/yK4nRLYOQWHBIBx1x2znp9K9S0uArtI4PHpx0oA37SAhOpGf6VelJVAWAx&#13;&#10;/n8f8mkjUEcjHXn/AD/+qoLlwIjzkfn69P8APpQBiXhzKDjAPr79z71nH7pxz1PHHXpg8dOf6Vck&#13;&#10;YEkjrnnv9Bzj/PemFM9DwMdex69e9AFUAbSDzjP+R/8AW7U5RnAbgnvk9/8AI6/TvUjBgTxkD2Hb&#13;&#10;v1oI56nB9ffpigCJhg7SMAenbB988VAUZnBxjr0GPx+tXCvzHPJH6n+tRBTlcHk8dTwfoOf8igCu&#13;&#10;Ouw8YP8Aj3/z15qGZtinIyAPQDg/5+tWScH5Qef5frWRfy7PmYHIGMjHbvj8eg68igDltYugMqp2&#13;&#10;kDnnrx/kY/CvFvFOtwWMDyyvgAHqe49/oc+49q7nxJqiW0LySPtCg8kfn9P89K+D/i58SG8yaytZ&#13;&#10;SD2weAO5x39RigDmPiN498+eaMMGVOGwfbgA/wA+K+Stf1yW8kLyMQo7enGCCO/0NW9f16W6uDl2&#13;&#10;KjPX19/5V5nqmpNKGjU5zgc/549KAKV9fNO/yEkd+35f1/pXVeEPCd1r9/HHHGzl3Axj1Pes3w1o&#13;&#10;smp3aBULkkDv68cc5r9RP2ZvgZ9vvYNRvrbdGrA8jgY/nyc+nSgD6C/ZO/Z1t7C0t9Vv4PnIyNw5&#13;&#10;746+3/16/Xjwvo0OnWiKqbQg/lXmXw88Ow6XYQxRxhERQMAdO9e3W5JUKBhVH60AaBkCKWJwAP8A&#13;&#10;PWvFPHvi8W0LQW7bnOQo/wAR6fWut8YeJYNKtXiDYYZzz7V8r6rfzaldvPO5y2eDyB+HGOMc/Xk0&#13;&#10;AZkzS3EjTuclznOOM+9VmiK5BB5yPcEH/P8ASrO3qB6fUDGc/nx0oK5Xrzj+XWgCmcEDGSf8fX/9&#13;&#10;dKEyARnB4/AjP9ffvUpBByV9M/z7HPNIVOwHPAHTGcY68E478UAQbcuQDjp7dufWlONobHA5/T/P&#13;&#10;1/KpMZIwMY+nII7elL6DjJ7Zz9MfrQBWLZBOckj19+MVj3kxjH93P+RgfgRWlO2FLE8DPb/9dcfq&#13;&#10;lwVUc8dPc4+lAHP6tergjPXPHrgckcdMV59eXTzynJwBgDtj34/LvWtqdwzOQGy3ftjPbn61hqMn&#13;&#10;djB69znPXv29KALNujEgKcAHnr29q6e0RdoBGQOox/L/ABHWsi2iY44zz146/wCAxXT2MRZx1ye/&#13;&#10;BP40AbumwOcfLwPTj/Oe9d/p8GxQCB/9c9+1YOk2pwNo5IB5/wDr13ttb4QMeSM9aAJ4o1Vc55HX&#13;&#10;/wCvUFxLtBOcgk9RnOasyMoXhuvt/kVjzMcknj/PUf8A1vrQBSkJJIzkcfof5/gPxqvImM88D3J6&#13;&#10;jNTsM9Tkjv8Ay6fjilCgYYfNgevGe+O5oAqYGTtHPPof8Ov5+poOecDocenA9+1TNwNxGD0498Z/&#13;&#10;OmvgAfp9fXPv9KAKwHr8xBOe305z0rkvEviKz0WykuLhwu0Hg8E46k/T05qfxL4itNEtWluGA256&#13;&#10;nsfbP5f41+c/xp+Ms97JLYWcxC9OCf8A9f0oAg+M3xjkvbiWztZeQSNvbB9T0r4q8QeJTlnLkscj&#13;&#10;rjr7/wCOara/rkk8rTTEuxLfxZ49/wAs15hdXEtzKATuxwO/6+9AC3l/cX8pYlmwT3GfXHr/AJ6V&#13;&#10;2fhDwlc6rdIDGSR35PXHU/8A1qt+DPBF9rV0o8vAODnHv/n/ACK/QL4X/Cy2sxH5sKgquW47Z/z1&#13;&#10;oAvfBr4QBntjPEVRyCOxPHPYce/U1+m/gfw/ZeH7PzCNrkYzjkKOuM56+nHtXlPgTRYNPWNo0Csq&#13;&#10;naOOBjHTHcV3+oapPO0ejaY2JSTlv7oHfrgfSgD0GTxI2q3o0zT+I4vvNzt6cD0zXU3+sW/hHReW&#13;&#10;zdSHdjJyWI68n8vb0rzzSJLDwlpPmzsGnPzZbqWyeST6f4Vwt7q9/wCIL03d45KknavoBQBbnvL3&#13;&#10;Wb1r29Zm3N0Jz7j6fQVvWtuQFBBUj+f4D+fFZ9nAAoBGDx26ZPQ59a6K3QAjZ3HUH09aALMEO4lS&#13;&#10;eR06D6gCt23jVUAAwRjI6/1qG1hAAbGQcd/8/pWlyvGOR+OPU5oAZ0AIGQTn/HJ/z/Ssi+ugFKr1&#13;&#10;GeO+Ku3M3lZbPIx+H+e1cjdz7pducE8fTHY0AZ1w5mJA79u/HQ5/z/POQVwcAbc5Iz/T/P8AhWgf&#13;&#10;mbkkAkn8uPb9armPjGAQPr+WOPyoApCPIHYDsOcf5NOAO05Bzz9R+Gf6/Sp1QgBCeev4nB/MU5Uz&#13;&#10;gk5/+txn39KAKm3I3dj+uc9Pp9aRojgDIIbt26cHHb8quhCM7RnHvn6CmsoPAOD6cHP+enFAFTby&#13;&#10;cDAPQc+n6D2+tOZcKFABznpn6ZGf0qzhcDABBP5+v4j8eKawwCcZzn9KAK0ic7f4sD8eMnFMYEE8&#13;&#10;cY9ucH1qx1IwCB+XsP8AP0pu3OPb/JoAiUHIHOT+vf6e3/6yabhVOWGAcd+n6VZAP3iMZ5PXjpk1&#13;&#10;DI6hXYjdj/Of8TQBC5xlWGM+w6Z5/p/h2rAvrkrJtAyfp36c/wA/zq3fXIRSWJ46d/z9cf57Vy9z&#13;&#10;M0rEjgscZHb3+vWgCtcEyMc8ensfy/l/iatabYCVlJU4/P24/XNOtrN7hgR8wPU9jXoej6YIwGKn&#13;&#10;I7evuKAJdL0yNFRgNx75HXPr6/r2Fdnb24GMcdPyHt0/zio7e2x91cZ98nvj6AVtQ2+/t05oAIIR&#13;&#10;nkYJ/TI5FbECBRuPUDv39aZDCqkFuvrjp1q2eATnBA9OOegBoAY7BRjII/Mn39/6Vy+p6kqAqrZx&#13;&#10;6881a1S98sHYcH/PWvHPFfiuy0mF7m5lAxk9cfl+dAFrXNft7WOSW4cIfr6fh+VfDfxj+OdvpiTW&#13;&#10;dnLgjI4Y59/161x3xp+PW0SWdlPknIwp6/UjPX8utfnV4o8W32tX009zK0m9j1PT3z9T/SgDc8a+&#13;&#10;Pb/xDeu80pZR0GT69RXlE90ZT7fhj/8AX9Kilndu+c/5NWbDTbm+mWOKMsT6Dqc9f6UAQwW0t1KE&#13;&#10;jBJP5n3r6q+CnwC1rxvqUJ+zOELDPHXuR2616P8As+/s06v401CCSa1YRHbncOSDjnn6/h68V+8X&#13;&#10;wh+BGieB9NhWK2USBRltoznHrjOKAPK/gV+zVoXgnToJ7i3UzgAtx0Pr6/h/k/Ws0Frpdvu+VAM4&#13;&#10;4xW/dtZ6Rb8kLgdOmPzr5s8deOZ76WSx05jgkgsM9D2z0oA//9L8JTGsoY5wc+vqOaqEOFK9Rn8e&#13;&#10;elaNzG9vKVcA7v155/Kqrqw+bGRnjB4+n4UAZci7TzUcYJIx2zxT5MscscE+/wDnNQg4OaANAMR8&#13;&#10;gPI96mhlaJww5I5H+e9UVznnqP1qYZP4UAff37LPxPk0vWItNll8tAwXGeozye38q/ZLRtVj1Cxi&#13;&#10;uEIIYLk/Xrjmv5nvCmtXeg6tbX1vIyFXBOO+PX/Cv3C/Z5+I1v4k8O20TykyBOQff+Y/rQB9fowb&#13;&#10;Dde2P5Y709QOOc9fxzwP8/SsWG4JAI6n29PStSORcAZ6+v6fp/nFAFoDI6578k9fTHT8qlPTjp/k&#13;&#10;dO4qMEHDKc/T/PanDoOMnsf/AK4oAXYpzkYwf8/zpMDcOOfcn/8AVQQQcY5P+eg7U/ZnHGc8c/57&#13;&#10;n0oAaFyR6jjGaAcYGOnX+fPbr7VJhQTkZ/Pv6d6bzgdielACY4GDxznBxTSOeRwAeM+vb684qQcD&#13;&#10;uT/h1poXPUce/X8P8+tADAgz1yRzn1+tZus2AvNPljIyVGVJ9uvv+FaoULjPp24z9KRlBXBwSe2f&#13;&#10;bv8AXp/ngA/Lj4/+A0eO9aKMBwfNVjzw3UH6dvSvzH8U2L2k7gryD3GPbJ96/ff4reGbSW1lupYt&#13;&#10;wXrwMlXGDX5E/GHwgmm6nctbooG5h0wMZ7H6Z+tAHyWjYcHoQe/Sr12qGBSoy4Jz9P6/XNUrmOSC&#13;&#10;4aNxhlOPpmrkEa3MG0lsjIx79ifSgDGOOSKI22ng9KdKhjJBBB6dKYidR6fhQBel+dBggn69fWp9&#13;&#10;G1CbS9Sgvrc4eJgRyRgf5FVo1Xbk8A8fT69aikjYAbenbjtQB++v7LXji28XeFIkMoZ/LU8euORn&#13;&#10;6jAr6nnt+uBgAf4frjtX4u/sVfEl9D8Rf2PdynBZNmWyNvof8+9ft7bql7ZR3MfSRdw79vX8cZoA&#13;&#10;4ua38wMx5J9cDH1FYV1ZqxLYzntxxnHr19eK7+5tGALAd89M/wCfrWFcW2Pug88fie56/r7UAefX&#13;&#10;FoTxtwckcdOOmc+v+fWsSa0KEMAQTjn8eTj+fv616JcWgKnIwTkH2Ixx/XvWFc2IOR3H4YHf9aAO&#13;&#10;ThneIjaMY/8A1fT/ADzmugsr8h13EE/rz05rJu7IK2V6Dnt0zn/9VZwdo3JY9SOPr7Y/+txQB6pZ&#13;&#10;X6g8HH454PFdJBeZzg4JA68f449v8K8dtL9h1OP16+/+f6V2NhqJzsJzkg/4DrQB6NHPnIJ9Pp+f&#13;&#10;bHrWV4itYb7S5FlG5E+8B1K/xY96rQ3QYAbv/wBfbH/1+a1wwliZGOdwwffPX/63H9KAPyW+PHhO&#13;&#10;e21ORrGArBYO8RfoCr/NGWznI7ZHpX56+J7dLe5lwu0lunoO2D/n0r9vvix4Pj1Yyw3QxFLE8Ldv&#13;&#10;mTJTnoeDX5DfFbwu+la1PFjgsdoGSuB7+ozQB4bERnIPJ5HH8/8APNMcISWA4OT/APrpsitDIATk&#13;&#10;qeuPzrSsLQXE4VvuZ5yD09SaAMRxjOeh/wA5pueT2HFbOtRWsd4yWZBQKuSOhOMHH9ax8HnAz0/G&#13;&#10;gCwDhMDuR2/z+VdT4J1yXQfEllqMRwY5Vyc4zz6+ntXJpk/IBnn+XtU8G9ZAwGMHP0/woA/pN+A/&#13;&#10;iuHxP4Hs2DhjEi98nkcZ+nT0r3NeckLyP5D2r8wf2JPiL9tsINJuJMBAY25PGPu5Az/L8a/TxWH8&#13;&#10;Pt1OKAL0Mnl9+euOnU8/5FacUofPcn8cntnn+dYhIzn/AD+HWpo5cMDyEOeM4/D0oA2JEyMscr/n&#13;&#10;p/k1lXEG7ccAn8OTk9Oe9akcitweTgdev0JpGjJyQM/rnI/zj/8AXQBwt5aBs4XjPH5Z6e5rj7+w&#13;&#10;34wMDNerXNmSDg4Ix6ccdf8AGuXu7UkDI4PA+uO/X88UAeQXtts5I4556j6E8/hXNXUJ4449OvP+&#13;&#10;favUr+wDZ4B68DI6f55+lcLeWrRsw25BPv2447f570AcJcwEKMjGM49P5VwviCzM8U0Kx7y6555J&#13;&#10;29BnqOK9Qurf5gAM4GevX0/H3xXJanDsj3ICD+gJ9R/nigD4J+J2jLDfXBZAVCh8/eUBh3PXg8k9&#13;&#10;uK+S9dt2Ny5IC4OM89PTH49eK/RvxpokU9u8syAtkxEsAcE8Dj+pr4A8a27xalLagKiFjwvJDA4P&#13;&#10;PX8Onp60AYfhlm80IACMg/XjHB449K9L8lPJ2MhZz1znGev446cD8a8e0qZ7e9RlJVWyMZOOPevZ&#13;&#10;vNBt4nGWDhRnucfpQBNHaKql5DyePU9O/wDX/wDVVXUnXydxGPlBB4x8p7jof/1YNaFtLK+VdCif&#13;&#10;3eep6c/1/wD1VWvApiL4Ow5+bjgenv8A0oAqWUzywiMlUA7dPvdxj88V+j/7HHieZ0h0qRvlTMDE&#13;&#10;k8gDI/AYz+Rr82tMjQPslTeSM46fTn29K+sf2afED6T4vjgYFEYo69APQ9fx6UAfsivzg9wR6D8f&#13;&#10;r6U4qAeeAcdhxx6/1qC2dZYllXJV8Y78Eeo/p+fFW92Bk/U/y6e/agCNQcj07DHX3x/npRt9DkdM&#13;&#10;/X0wOalGD905x6Z9OBx+dI3uMj1HQ46fX/OaAIiq8sB9Ox+nWmnGM5x9Mc+hqRhhQGPH9R/Xt+VM&#13;&#10;K4xkYJx/nFAFGVMjHQnn68Ae/wCA+tc/fW27c2OR+Pp1966xwcZIyPQ8j+lUJ4Cyn0Oeef6+lAHl&#13;&#10;Gq2G4OANoH6+/b8Ov1rxfxxpRmsHXC/MCpHuV6H3Jr6Y1G0Y72xgHpwf/wBZ9fw+teW+K9MWSxm2&#13;&#10;jlSDkgfQn14/rxQB+cd3bym4dPNKLtHGMuGUYJUdyffjOPSvnHx9pTx3Bbdt3MT1BYn1x0Hvx9K+&#13;&#10;pvGllLpeqXEUcZLrNLGxBwAp+YH/AAyP5V87eNp0KF1YEo3pg57A/wD1uKAPMdNUGEnkbGPPIGTx&#13;&#10;jr9ePyqCEbblwQMcnnPO5uPTHH6Va0hjifOXAA6/mcj+ntTpUlM2EVcngd+PYcdOaAOb1kAlpduc&#13;&#10;9c9jgcDPU4H0rkpCpK7eQOOOMD+X+e1dvq8AaBSQCoPJA6YGAD+XTP8AKuLVGbIwMggdP06Yx0oA&#13;&#10;2ru7imthbwgZIXcV6buxP19vpX6T/sIa5Is4sHbKCV0/BlyMY+mf6V+YrbYYyqjDHByR0x1H6819&#13;&#10;tfsX63Jp3iya13gfvIX54zzg8jtQB+5EbbsEnn1x264+oqxwF9CfTn8O9U7Zg6o2eCM/TPv64q4p&#13;&#10;5OMnH5579qAGDA+7xgn0/wAj/PFPXH8Iz+nJP+eelP2rn5eh4/Dt1/P1605MgZOSB3/kKAGAdVXg&#13;&#10;j9B35/DrSHoQOB7dvoPf/PU1L0yCee3Xn8Pfnj/Cm8Yxggn8aAI/u57Ejnv9B2/SgovToRj1H+PN&#13;&#10;SFQCcEkjH5dzx3oC7Rgnge3r2PTtQBCIwxwQB1+n4emf88UyZMrgdOf/AK5P8u1T4yNoOce/X8P8&#13;&#10;+3emFcggDgA9f19aAOZvrbvxge3447dD29a4HWLL7zbeevIBxxj0HHFerTRB/lI/yPQ9gevr+Fcp&#13;&#10;qVruUuRgewA/H8+aAPmrxlYEafOy8bR15Pf2Pb/65r8//ibYZ1S6NxLkpcfKpI2nKAjHGPbB/Gv0&#13;&#10;38YaW8ulXaKPm25HGeO559a/OH4q6cy6vqqS5O2eEhedvKgdO/H+e1AHgEcKG6J3gEZ+XPXjgj6e&#13;&#10;nv8Al22oywrpSIwwSF4xkg9Bz7kgmuLW3UX7IT8obaVXoF5xz/LGa6zXlZdNGxGTYM5HGMe5/X35&#13;&#10;oA+fNWby7qTsNzA85UAd/wDPb9eYe6DAAdT698/pWlrsm7UZ4zzluew5OTjrx/8AqrEwuSApwO5/&#13;&#10;SgDQ279rRYAxyP8APP5YrTtdkcqMhJJXHHBDAZGBznHT9c1mMuHCn72QML7Dv69eoq/bxs8gcDaP&#13;&#10;u5J6ZOaAP2H/AGJbqFtHtMv5j+T17A8ZH1r9E1B4ZuMgex/A+vNflx+w/qMQitIMszjfntg8YH88&#13;&#10;/wD6q/UlVJAI79x29zmgB5G4EdCfxyR+fpSsFALg5/mfr/nninBTnOcAHpxQV4Bz06Z55FAEe3kH&#13;&#10;JJH8/wAfbvSYVG4wAB6Hrj/JFP24xgcjsf8AP+elLg++R/nj360AMbByAc5yM4x/XkfzqN4t4Izn&#13;&#10;px9f/wBX/wBfrVgqy9Bj354we3rmgpuGRyfzx6/SgDnLyDeGHQ46fX9OnrXn2sWIGeDgjrwB/kc/&#13;&#10;WvVp4iQ3y5z+frg1yOqWoJbgDb09OevHagD5u8T2GbeaTOQAck/0Ffm98U4kHiCWNieEHTuM/wD1&#13;&#10;+fav1M8WWmLG7cLwI3OQMngf49vxr8wfiTGZfEt2qqcJGvJHA3H04JoA+dtSk8y7gQ/KPlwcfqMe&#13;&#10;nt9fWvaPD8tolkIy25w5br/CeBk9/pXlms2hW43kA7I9uRj8cD/PSu78Gh1jY+XlEhClmxnKg4PJ&#13;&#10;wCfagBmrz2OjjzZiPPIzGB1BPOcegHrXjt9ftPO9y4AaTLYHqzdMdj/Sus8ZfaDfieQkhVUc+p5Y&#13;&#10;/kP/AK9cDHPCCGYbiWycc4A9f60Aa6k71LcNzj1xjgcf/r4/CvTdLnSG0LrFtDqD6tzjOfbv9OK8&#13;&#10;y02ZLi9QyNhE+Y7Tx3xn+fH869HXUrciOKDaS+F3c8leePqfU/SgD9df2YWWTRUJHAhRc9BgdP8A&#13;&#10;P+FfXaqAvTGMHr1x0ya+Tf2Y0UeHgOuY0OR+I/n+v1r60hzgZG78M89f8/zoAkVBnIG7ngHoP8/l&#13;&#10;7UgXjOOnP9P58U5QRtbGQT0+g7/lSgMTwM5zn29fwB7UAM2g4ycn6k/4Ux13deR+Hbv9f89qkAJU&#13;&#10;8Yz2/wAKYyqMg8H0H6/5/wAaAOb1CAFSD379z+uK8z120Lq+eozyPTH+favYLuIEnKnHXp7evt0r&#13;&#10;gtZtdyPgZxn2zigD5w8RWg3SccA56ZHPof8AP4V4H4ktMeYc5I9+OOMf/X/pmvqXxBZhg4GPlz1x&#13;&#10;3/8Ar14H4ms02thMsPQZ/H3/AM80AfOd7CY3IzgBsj2I/D8OTWro9yUlXnBPf0z1Pem6zb+VKQEz&#13;&#10;t/EZ9+etYtpM6T5Xgj/Hn/PSgD6H0e/ZLCRlyWWMjGMdsE/z618j/GXW3n102kKq0ZQYIGT+7B4L&#13;&#10;dTgnkepr6As7+4XTJDGuSNuB0GO/HWvljxzdz3utToh3hsspz8o3n098dOPfFAHjEwE0gQjaAM/U&#13;&#10;n0Pb+VfWvwG0cy6rHsjUICrnGACFGT+nGen65+WmtxHOkZHG4HGCTz+mPxr7k/ZysDe3wubjcEEc&#13;&#10;jdMgjJCg8cd+np9MgH3pooeO2solKsHUuNvYdx/h+deY/Ehbs3CrAgJDZJxwQOcfp/j0r3PQ9MM0&#13;&#10;8PkQFUgQptPTOBk/yxXnfj3TJJdQitEXZ5bfNtHJBJPX9fWgDw2x0WaaRAH/AHcZQyYOA7Eg4H48&#13;&#10;en616v4KMVjrw02BTK0DMxGSuW6uRzg9QD7Y61YXSDp2mMcKDKwwzdAwPy1y3g65ur7xPFeCXc/m&#13;&#10;zy7iSv7sME7ddx5x9PQ0AfdtnK8tlbSZBDxKQB/tDnIx78+9WCMr/eyB+X+R0Pf61FZxKltGNxbC&#13;&#10;r29cEgjpVjZzxwOvv78UAZF3GWBOP1z09P8AGvO9bty4IxgfU9s/5HtXqFymR/8AX55/X6VwmrRE&#13;&#10;qw78/p2P4n+v1APA9fhYLJxjH8+ntn0x718/eI7YZdVGCSeSSOP55/z3r6a1+DKtkAqcc+uOv6Cv&#13;&#10;BfE1uWLbxk9c9en/ANbmgD59v1MdwwI6dfft1+v41b0e4KyBWbjnceevJ6cjvxTdZhMc7Y6dvXk5&#13;&#10;wetZdi+y5PGM8+n4j0z0oA+ifDc5UpuOQuR0OO2eOn4179oEgCKufug9T24zj8eMfr6fMnhu6yqH&#13;&#10;OSMfl/nNe+eHLhm8sHIxgZ6D5j2PuKAPedIl3BdmPzHU9h1ruLViw65Ixjvj09/T8a840eTK89Pp&#13;&#10;0+ntXodmx4LHA55OOfT2GcigDT2CMF++e/5818Dfta+KktNMuLSN8Gf92MH8Tzxz0x6GvvC+uBBa&#13;&#10;S3DlcIpPJBH5e38q/Hr9qPxZJfeIm0pGz5I3EZ7t6n9P/wBdAHxpqMqtK5IOS31+vqAab4ZtWvtT&#13;&#10;iAQZJOfXn/Pf/wDVQubhxvMY5cEcgcZ716p8JdHkvNXjYx7gSOoBGD0//V9KAP1o/ZV8DJFoNvcM&#13;&#10;hWSd1JJ4yqdvcE1+iGjaSkEUk55L9Pf8/f0rxD4CeF/sWgWQZceTCqjA4G4ZOfw6/wBa+mZhFa2R&#13;&#10;38bV9ByO+aAPPJ7cNd/KMkHj27EVpXemRQWrzSJucrgqB1z2xWvYad5k32iVeBzj9Rn+tHiBvLtJ&#13;&#10;ASQBwfct7/SgD8+fjnd/ZrWzcjaieddNzyVh+VBt7ZYjnt9a/PbT52numnkPzSMXzzySeT1/r7V9&#13;&#10;e/tMaujX1/bxSfKhSzGD0Cne+B7kDOK+NNNwLncDkDp1/LH4/wBOtAH0J4WlGUU/T1xx2/H3r33Q&#13;&#10;Zflixyq47HqT3+h9q+cPC8jFguSMccjgduvrX0H4eZ2CHPB79O3p6+lAHuGkOUAUZwB1/T/P613d&#13;&#10;qSw9zg5wM+/Xp/jXnmll9qkjk49c89fz/SvQbFjsGRwf/rH/ACP1FAGgOytweP8AI5/r/hSgdugJ&#13;&#10;6n+fX/PvTwNw5GfQ+uAelO5Bzjk/l9P8aAECgtzwPQD8gOn4daNuCA3APHHr7/5xTyM4HOB6Dv2/&#13;&#10;Cjr24PPSgCA7j1GM+/YD0I/z3qKQHG4jgZ+nXPSrZTgKDgHPOPy/XHSo2GewJ4Pfv6+1AHPanyjD&#13;&#10;BA+ueg6D69q8p19SQ7Dk9M9sde1euaio8s8YB57c49f8frXlHiADadxwev8An/CgDwTxOQwLYBJ6&#13;&#10;de2OO/tn+ma+e/Fd0YlZgMjqOcc/j1r6E8S4bergjI65/XHavj/4na0lvG8ZfBJ7HJGOwx259e1A&#13;&#10;Hz74x1Z7m4KDkA9uct9T7/j+HFeYXZL5VQSwOBnHpwOQeMdx+Vb9/cvNcNO+SCTxwcZIAOPf+WKq&#13;&#10;2dq11eRptYBmHUYP4jP4+/SgD1n4SeCRqd9aqRh5mGfX+v8AnFfuh8GPBMWg6FbIkeJEUAHAHJ9h&#13;&#10;j86/Pn9lz4fm81GC5ukyiDccjgehPbrj8OnNfsV4Z0gWsVvCByoBPHX0z70AbC2i2dgTjBYc4+mK&#13;&#10;8d8WoLKwmuX4ADH6ccV7/f2rMojPQ8/jXz38VWb+yngTK78A46gDv7/40AfHekaRJrXil7zBdYCY&#13;&#10;x3zK5wFH0BB+g9a+w9Ps4bGxt7KBflhQJ/iefX3ryfwH4bS11J7gxkGBQ7+hmfpn1IA5r2NVI5UY&#13;&#10;x64x07fyoAY69CF4GMc/ln1/z9KhYde5/LBxU/IHPAHP4jr169e1RMMAKRnPPT0PJ79qAOX1Ybgc&#13;&#10;88H06evHB446V5D4gJfPPA7enFetaw2FJHHHbtyf/wBX6968d8QsQxwRk8YznP4fT1oA8Y8QOTKQ&#13;&#10;Ox6+n8/TgfXmuV2ndgDIP6n3rpdZBZ3Uck9xj86wPK+bkZxxjp+PSgC/ZRiRxk56dT3I5/wr2Tw7&#13;&#10;bgKhOAOM/n/nmvKNMi/ehehXPJ/Xn/OfavavD0fAVRux6DAPpjn1/SgD07SYmCqMAEY5Hr6f/r/I&#13;&#10;9K7OFRsz0J69D29K57SYMhSBkA4z/U11kacDrnjt/WgB0ahs/Lx144z2/n9aXb8oxz2+v4H/ADnH&#13;&#10;FP28cnk5HX+vvUioSARweMdOMHp6c980AVwfl+bocY7ZHp+mRmqGo3cVnavPKcBfcfr04rVcEcqe&#13;&#10;306en4fnXzz8bvGsPh3w9cASbHZT07Y549KAPh39p74mi7u5dNtnyvOQDj8Sf8nryTX5u6/qAkZ4&#13;&#10;QdxJB/TrXpvxD8UXGr6tc3jNvMjZ9R04Ht6mvFZPMvJAiISD6Dr70Aa3hPQLjXdVito/mJYZ4zjp&#13;&#10;nPc1+vHwK+G0GjaPbPOm0kbjkHkfXt/9evkr9m74Xz3upQ6jdwcIQ3IyefX1J/8ArV+mEjwaFo4t&#13;&#10;YAFOzAI46dSD+goA6mXXBaqltHjEi5APbA9Pp9apeK/G40HQCqOFlK8juc8Z/wA8/SvIbTWri81E&#13;&#10;yu3EQwMcg4HIA/z3rgvF/iB9V1eGx3b1DfKOTyBn8vQUAfSfwTt5Ly7k1+4fMURI55zI33V9+ueP&#13;&#10;/rV6N4y1Zr7U4NGVt0dtzKASAZG7H/OayPB62vhfwiuUEYgj86RcfMZnGAOO4x+vasHSjPd3T3U5&#13;&#10;JllYuxPGSeSM9RQB6Ho8bbFB+Xr0xx1/z/KvSLKMeWu0ZHp/WuK0OLKBiOfp9f6c139mnyhR1GOn&#13;&#10;p1oAsyAhQRySc9ev6etYtxlmHoD+lb1wuEHXJx2OP5Vh3Ckc7cEc/wD1qAM0gY3E4IyfXG31phX5&#13;&#10;R2Hp6fT/AANWAoB+XkD175z/AJFRtls8Hj+Y/wA4oAYQcnccE+vI988Zxx6/40hUYK9z6c/4fjwM&#13;&#10;VIR1IHBwOvOAOP8APWgpycnAPp/jQBFltwyTg8cHuOo/+vS8AjdyfqOT6A5qXBLNkDr/AJ/lRs4O&#13;&#10;ememPTn+lAEG0gkZOR369+n+fyrKvZNsZ5weccDnHp6H/PrWwyA4zweeD6iub1WXCHuRwO3I/wAa&#13;&#10;AOC1uchH+b3x2rxvWLrcxULnAPOepPQnr098+/rXpOuTFQ/THvx2wfTr2ryC+cyTDI4B7/WgCzYq&#13;&#10;XcHHIwc4z9ea7vTkBAzwe3p15yOn+cVyWmIMHI44z6D/AD/Suu+1Q6dZyXshA2Kcen5nj8qAMr4j&#13;&#10;+NbXwd4dubmSUK6ITnOMttwB1569K/Gb4leO7vxJq895K5I3nbn69xkjv/k17/8AtHfFmTV72fSb&#13;&#10;SQmKPv2IPUZ/z3r4gu5pJ8sxyM8Y44HOfxoAGn8yQBgOec5zk/X6V6N4B8G3XiHU7a3gi8wlsccj&#13;&#10;k/p78Vwej6ZcalexW0Ue4s46DOB6cema/YP9jv4BK8sGtanb7lTBAK5B9+frigD6j/Zg+CieF9Et&#13;&#10;bq6hUTOAxJUZ5H6DtX3nFYLZ22/G3I/+sQKk8N6BDZ28VvHGqJGOwxxjv+VaOsFUBj6AZ/KgDyHx&#13;&#10;XJshmuHIGwZPOMfn696+Urmxk8Q688g+Yu4UdOFzzn2/zxXv/wAQ9SAQ2aHK9XPtn09T2ri/Dui/&#13;&#10;YY5LqYZlnbeAeqqT0/r/AIdaAN+ytI7C1S0h4SPjj69T65qfnn369j0+nNOKtjAGT/nmlAzjv+WD&#13;&#10;z36+nNAFdwAC+eBn8PU1zGp3BCcHI68+38vz+vauiuW2oSTgep+n+c5rgtYuAqnBzn/P+P6UAefa&#13;&#10;5dHl85I9fX6en515VeSPLcHjgHjJx3/w/wA9K7HxBdrswDjPJ55wPX+lcVApuJiSNxX9TxQB0Ol2&#13;&#10;/C885/8A1kn3/Ou+062BIA6j8vXH485/zjmdNQqEHTI6Y6/T8O/+T6FpVvlxIw4+uM8df89qAOu0&#13;&#10;a0UhUXqPl57fXv8ArXpllB5ajnAAA9f59c4/GuZ0a1KorY6/hn6f413VsjAD0HOPyOKAHlQqFyev&#13;&#10;fp+VY90c8YyTnnrz/hz/AJxWzcudvXAPt+X9K5ydsnnqPp+ee3+fxAKTAHAHI5HT+XcZoC/Kw7DP&#13;&#10;f/OeP8DxUjBc5Xj6cfzpFTORjcB2/nn8KAIduRnGCO/f/wDUPanBeM4yeAff9OeKl2nAz0/w6enX&#13;&#10;1pWTqAMn8R9Ppjr/AJxQBV+6fmXr+I/Gmsu7qMYBGPywetWjHnBIOO2Oc/n61WdcL6Hv36/54/8A&#13;&#10;rUAULh9qAMcCuH1q+SGNt3YHPr7j0rptUn8vgnA4Gf5Z/wDrV8tfGL4jW3hrTZwr7XKkdfboR6/5&#13;&#10;zQB5R8bviXDpEElrA4LFSAARyfT/APXivzv8Qa7cX9zK8r5dySxJ/LH+f1rR8beL7rXdVlurhiS/&#13;&#10;C7ugHv8AXvXjmqao+dqkbj7e2f144oAj1bVCHKRH5j34Poev+FZOmWE+p3IjhGSTj8T2/wA//WqG&#13;&#10;ztJ7+5CFSQeP/wBVfXvwe+Fdzql1B/o25ycc9DnOCfy/w60AejfAL4NT63c208kRCBlJOBxg8896&#13;&#10;/ZX4X+C7fRbaC0hi2ogA9z07/h+leO/CvwLZ+GNKghMWJCR298H6/wCc19i+FLJY40mZcZxj0/L3&#13;&#10;9KAPV9Dh8qJIVGWOP0rW1nV4NJtGbdghe/8An+tVIZE0+0ad+GI49h/9evBfF3iafUpXgic7Aecd&#13;&#10;M/57UAc/4n1yXVrxnJyg6Dk8e+CCa5dgMcfh09OPp/SpmyQXzk8/lj07cUwDjAOAQO/TseuOvagB&#13;&#10;hzk55B+np3phAORg4PAGBnv2/D/CpgjAFfT/ADinsNo5GMdf8R24/lQBVZcJwcnI4/PgfnSbRgep&#13;&#10;J78Y/l/jU2zkPk45/LHB9KFTOMdD2A9sY6/5NAFRgy8kc8/XrwccEU1m2nLAjH+f5/571YIyCQBk&#13;&#10;Z9P8ms27nKKWHX9Qe4z/ACoAy7+5EcZ7DH+fzPFeYaxf43FOCffHGevf/PpXSaxqG1XRQTk9+cgH&#13;&#10;/PFeYX90ZJWK5PXHfjt/n/CgDNkkEjM688fQADp09c1bgTgsBk8H25Hr27+9UIlZiBg9R64/+v8A&#13;&#10;55FbtpAxADcjnjrjjnj14/lQBsWtvuxjkk/mccd+tdppVtuYAcg9D/LnH0rH06z3sBjAbB59u9ej&#13;&#10;aVZfKCo6YzQBs6bZbAMYyOnTsDk/4da6RUCAEjBGff8AGobWIKM9enb/AD1/rUkxCgg89Af07ds0&#13;&#10;AVJ5DgqOo7fy59Ky3+bLDgnOOOg/xz1q1KdxwOpx27D/AOsetV2U7sMDkd+2Djv9aAIXBJx1x2x7&#13;&#10;/n3GKgbPRhwOvPFXDk57DHp/Xjp9eKrudx5AIHsT+Xr1oAhy23G7rx6e/wDn9K5TxJ4htNFsZZpn&#13;&#10;CYGeuOnf/GpvEPiC30a2e4lYLgZ5P6f5+lfnP8cPjbcXDTWGnytk5AAOAPTj+QNADPjT8Ypr6WWy&#13;&#10;tJCFXPfIzxz6+h/l1r4d13WZCTPI+X5PGTnJ5JP/ANf1qzquuXUu65u3LO+eT3z/AIf4V5jf3st7&#13;&#10;NhQRnIHTH9D/AJxQBTv7qe8mCJz0OfT/ADx2rvvBHge61q8iCJvLYPIyB79M8dKt+AfAF/r19FGk&#13;&#10;JcOwwuB3759K/T74V/BC20awS8vYFG1efl54HQH09/egDh/ht8KLTSLJJ7iLDH2H5/h6/hmvpLw7&#13;&#10;o7z3X2e3AATGT3Ptnvz2roYNDmurlLKyiwgwOnTJ6fiPX+tejSabbeE9HJVV+0kYyQMgnp+NAHP6&#13;&#10;xqo0CD7PAc3BXbj+6cdP1qfwy0mnxC/u2y5B3Mw5Oeg57ev/ANesTSdOe7uW1bVnLIvIDc4yRnr1&#13;&#10;PHX64q/c3ZvZfKTKRKcADP0/lQBcuby51i43yNiPsODxn9Oe9dPY22ANg5HP1/w/z1rH061EeOig&#13;&#10;Z/HuMD8M8/lXZWkGGXaMn0xx7/8A66ALttBwNwx09K6C1iC/fBI+uc+p7VVtbcnGRnI9P0H+fWug&#13;&#10;ghK9eo/X2oAsRxbdw29Ppzkduvfp/k0kzKgI6Yxjj8P8/wCFT42g78ge4/l6euawdQus5wcjn36d&#13;&#10;KAMy/ud27np+f16/gT+FYEkhY9MjOePfpntVuY+Zgk5Hrx17EfXpxVNkGBk45+v5/wCeKAI9o4wM&#13;&#10;D8uvoOn+T71GUK8YyD7/ANfSpj6Y5H4jPtj/ADxQwAYY4P8Ann/9dAFQJ8hVegIx/n86TbjoTn19&#13;&#10;ccf5x+dWwDwq8kY6fy9f8/Sgg/wjjPQ8/X2oAqNgHk5IGP8A64H+NLtIBG7gH3zznp1qyY13Hjg/&#13;&#10;T6j/AA/yKApwep5yOBj/ADxQBXCkZzkH179Of8+vbrQUJxtGCP8AP41dER7ZxxjGfw6cUmw88evT&#13;&#10;t70AZxiHBHfP/wBY4+n9aAN2D27f5P8ALH+FXXjymeDn1/z71AQGb0HHQdvb/wCvQBUbauSSCf8A&#13;&#10;OOe38+/bFY11dbcr0IH4Afr2q7f3MaArnA6e2e3+P8utcleXJZ2UMQRz15P58/8A16AKt3M7uyg4&#13;&#10;Bx36g+2ff/OKht7V5+hOCeScDP8AOnRxtIx5ye/4/wBR6dq6zTdNIYO6YA7D9APQ4oAvaRpaRBZG&#13;&#10;GMD69O36f/X6Cu0tIcBNoGOPXpjpjj/P4VBbW20LgYPHHX/PPatm3hLEc4Pv/X6UAXYIwT8uMg+2&#13;&#10;M9+P5VtQQgdR649OnTFQ20LDDY4H1/X/AOtWkvAPYDtQAuNmSDnHfgfkf51halqCQoyng+memelS&#13;&#10;anqKWyP82CM/X8unrXzZ8SvihY6FbS5l2FB69f0oA1vHPj+x0SF3klAIB6nv9M5+vb1Nfml8Z/jv&#13;&#10;PdzT2lnP90kdffsf5VxHxf8AjdeatcT29nckgHHDcAH2NfGOr6xdX87yTFixY5HXnPXmgDR17xHd&#13;&#10;anPI0zliznk88eo/z/8AW5NonkOfXp3z+fNQGSVmPGck+9eg+EvC19r95FFBB5hbjIB4yPbPr/8A&#13;&#10;XoA5nR/D97qt0lvboWZyB0/wr9Lf2af2TL3xPdW9/qdriIMpywx6Hr9PSvZP2Z/2QJNRMGsa5aBY&#13;&#10;ztYBk5PocdeeuK/ZnwZ8P9I8LWEVtZ2yRLGo6L0Hrx9KAOL+F/wk0TwRpkVvaQBCF5JHLY9/8K9c&#13;&#10;vr200u2Z32qFH6dvSrOp6ha6XbNJIQoUfTPrXyt438c3GrySW1rJsiBwcHHPt/n/AOuAS+OvHVzq&#13;&#10;Mj2tk+1M4J6Z9RmvHCC3LDJbtk9+pyeuPWrLq24nnJP8WTkdaaBtG4jO3+9zmgD/0/xY8WaW9ldy&#13;&#10;xujDDHrz+f8AhXDDEgC9Sv8An9K+w/jf4Oez1W8YxADcSvy4BBPH4+tfI1/btBMVwQCfyoAyJVHU&#13;&#10;9e3FVdoxnvWi6MQO+M8Y6YH9KospQ4PJGePw/WgBUJPBOT09fyq1HjHPU1VAyefz/wDrCpgeg7D8&#13;&#10;MfjQBoLLgpzjuCOP5V9jfsxfE6TQNdi06ecoknA3HgnpnkV8XDP+fQe9b3h/WJ9H1O2voGK7GHfG&#13;&#10;RkcUAf0g+H9cTULOG5RgRIqnI5I46YxXZwXQ6qeuev0/Pmvhz9nz4iL4h8N28byjzNq4G7JyBj69&#13;&#10;OtfV1lqYIVS/U+vI9se/+c0AelQ3GOfXHb8+/OMfWrglyBuPPf2rlLe8+UH72Pwxz1/GtWGYHjOC&#13;&#10;Op4+vr7D9aAN9Dn73I+g5x6e/SlO3J25B5P0/wD1fX/62fDOGOFOBxxnr3q4pzgnpk+3P1oAeAQM&#13;&#10;Dkjj8qciq7AEDnJ6dx7dKOW+8M/j7f5/Wn5TPqOf/wBVAEe3J4JI/wAn+v8A9ejaWJDAgnnr1HvU&#13;&#10;hTPfOf1H6fyow2Sz8Y/Tj+X40AJgN0GT7H0/KmAA5wcf1/8A1fyqThhxkevtSDAHA49/88elAHJe&#13;&#10;L9Mgv9MkWQZG0hs+hGOPcZ+tfm58X/A8d2zqY8vAxRyepyPlIHTnPXPrmv1OliSWMxyDIPDZx09P&#13;&#10;/r18n/FXwxKtwWiVQLn9y7kDhuShOeB259M0Afhl440Z9Lv5ImTDIxB47Z4/SuFtZVRxuJAI6Z59&#13;&#10;q+xvjv4Glt7hLwDBlyG/3h7defevjm/tGspvKY/MM8emD60ASXao5MmCoPUdh61TcHoOB/nmr8Cm&#13;&#10;dNhPbPPt1qJo28woDj6/z70AJEpweMAdfx9ulWfKDIRkkrkDp9cj69eOakjQIfmHDD1/+tzmpRjc&#13;&#10;CoyTz/8Aq9sfyoA3fAGvz+FvFVlqkMpXZIobtkZ6H25r+jb4IeLrXxh4NtJreTzDGgB5znv3/Xp9&#13;&#10;OK/mn2BD5mQSPxx7/lX6v/sK/FVlRPD95J38sDvgnj2HPQ0Afq1Lb7skjj6/168+9Yl3ZMRjofXA&#13;&#10;P1/z+ldkkYkQFQMHn8v/AK9Z89vk5xg9M/59OO9AHn1xa7eg6Z6DGO3A+g5zWPc2owMjOMfyPp/+&#13;&#10;vge1d/cWXykAYI/U/wAvcf41gXFnwd/U/wCfzoA8+urU/fxkD26nsM9BXOXdjkuQMEcf5J/OvQ7m&#13;&#10;3TJ4DYzxn+XTpWFc2nXjPY9cnHY4H6+nSgDz1swNkEnBP1H1GK07G8aJwpOCBxxyD0wTzkVeu7Hh&#13;&#10;uMj6Hjn9aw2SSEhyeD/j0H+fb1oA9As9RGN+ScY5B9Og/wA/yrqLS+DA9vTvkHqCMd/rXkUN00YG&#13;&#10;TgHHpjr6ZPPf2rprC/GRubBI/wDr5x/n/AAo/EWw+12Mk0YwwTzFP+0n3sD3HHNfl/8AHPw4t1dS&#13;&#10;3ltEQn3w2OisM8+hPTHbgDHFfrBqj/bNPbb83ljOMA5B4Pr17/hXx98QfCH9owXGnW8SkQFo2YYO&#13;&#10;VddyZOOccjnp2zQB+N+uW5hv3QjAB4B9hjHr/Worabblc4yCp/H/AD6V6D8RvD8ukapLDtH7piGY&#13;&#10;cjPYZrzWP7xVRgn8/bFADXX5D6EfX8uKrBc5xxXWiHzrQyMMK4A2gAZPOT+Fcsq/OQR696ACE7Gz&#13;&#10;nI/nSs2DjvzTcYbAp+O7Drn0/wA8UAfVX7K/jefw940SxMm1JyGA77l61/QFoOpJqelW19G2RLGp&#13;&#10;OPfr9P8APtX8uHhnWJ9B1u01O3cobeQElTgkZ59OK/oe/Zw8Yw+J/BFsnmb5YkUjOMlSB3/nigD6&#13;&#10;OY4XpyPT/P68UhABx6E84HT39P8APNOIBAAGTkAe31/KjawbDHJx6/r39O9AFhZNoAXoAB9ew/p/&#13;&#10;nmtKKTcpLDBIIz/9Yj8vw9qyBkE4PPYfXqPpU8TMg557D/DvQBoyKDk4yT/T3rEu7Yc44HOeMg/1&#13;&#10;rXWT5SCevr6e1NdQSdwyD+eT1xQB59f2w24A469P8eK4q/smbjoccf8A6+Px4xn24r1i7tdwZgOn&#13;&#10;+f5frXK39iTlgvt0H549PSgDx66tcuQMgAnHOMY57/nXJahaeapU5AI7HJ5GMg/WvVtQsup6ZDd8&#13;&#10;cEcf/WNcVf2bcrjg59Ox/wA9KAPmbxbpbXTSwQ8Btr46KP7x7fXPrXwv8VvDUOkagx+/5qibgcc+&#13;&#10;n4//AKgK/THxdBHBEjIuCJAp2jPDjpx79ASfwr4q+Lnhy4bTVml+SSLfHkn5gowVOeuSM/hQB8PO&#13;&#10;FW9LopVUO7g8gdemK9S0+8ku7NFhG4qFJOP4e/H/AOuvOtQCxuYfu4+XPQ+owK6jwrOGjRS3O4DH&#13;&#10;Yjt9KAO7hmfeBOcoAMenHT8BSX7hrdtgyDz9B6Hjjn86qT3MMeQh3HOfTj0x+hFRz3LSWpYchv5j&#13;&#10;uc4+lAGdZTeW2WO0ntye/P8A9b8vr658MdWNj4202880sJGaPnjIIOOPwxjHpXz+l1LDIQh5BJ3c&#13;&#10;HjtkYH44rrtIupLe6t75WyIXRsqQFyOcDGef/wBVAH9DPgPURq3hfT7vdvJQK3pleoP+RXZgEKM9&#13;&#10;euO2e/0/pXzj+zl4iXV/CphRgwAWQEdg4579zzx9K+kwM45yRn9T3oAjBxgtxj/PPTNOHB+6SM/5&#13;&#10;9aftyBkDpjp0/PrTgh4A4xn2z+PWgCFlbr3H+f8AOaYQO4yp/TPTPrVsqTlgMEds9OfeoWXILAYJ&#13;&#10;/H8z2oAj2klmUe+D9c9f/wBfr2zULJz0689D09KuBQCRnpn2/KkCgENjA45OBkfT3oAw7u1V0JA5&#13;&#10;/H9e1cLr2mia1nhIyxQ/n16j2r02ePIIY9SenYdcVh3lqHBHYcewzxQB+c/xJ0NBd3rTxlhLGj7B&#13;&#10;xyF25J5Oe/8AUdK+EfHltcRvLuTzpDxsAOBnvjj8a/U74gaCj36gnLEtG54JVd3OFx2Hv6k9a+Ov&#13;&#10;H3hO0023n8hDM7MdzYDFgv68deOKAPjPSnfzHM4IZ1Pfpt6j8u2PqanuJjI48oEhcHjr16DPerF3&#13;&#10;dFb0QMMOMq2TyCeR1HPpUMkTJOB90lTk5JGe3sfr+tAFHVkVYJFbICnABznp6e2ema4hclwvOe5B&#13;&#10;x24P+Pau+1bM6Oyn+BSf6np+Z/OuMki/eHjCk/X9PegDKdljO45JGeCemR2P4dv5V9A/s6audN8d&#13;&#10;IEYxiVMA9MlTwPr/AJ4rw+WJAwDYIGck/wBD+eMfrXY/DTUJNO8baXcZ2AybCOmB049PXPNAH9G/&#13;&#10;hzUReaXaT7j+8ijOe2SOw+v+eK6+JgRu9P19OT/n3rwj4Xas134T06R2ywTackcEcDHb/PvXsttN&#13;&#10;uxk8ehIP5+ooA2VJK8g4HT379MdPX/OX8qQw6nnr1/lUKEfxHsf8/r/KrKKxA78e/X+tACNkNz0/&#13;&#10;A/kaTbuIPJPTt3/zx/OnN3OcYyPTOMd+/PSlCgA54PTnt74oAZ0GSMjj8Tz3J9/89xlyRz69h254&#13;&#10;PFS7ccE8n3H+f8ikCscDOM/jj3+tAEe1clQQSPp1Ht79aYVAzk5B9/5VOFBA4PP4dPbikZdo4Gcd&#13;&#10;v8+lAFORcgZOOvGT6cn3GayLyDcDu4J46Dn8a6Ar6DJ/l7VQmXOTjg85A6H6UAeVeJNO86znVVB+&#13;&#10;Rvw4/T8K/NL4v2BXVtTChnMiwOB2wBgYHtjqa/VvVrYGB9iAkIxx1z6jB5r8y/jRvi1y7ZeENsm5&#13;&#10;V+ZwoznHYDP6UAfIMrtbXRmUMC+N2zkjngc4578V0mooZNKd5EYnacMTySD1J4yP0NUp7O5hYXFz&#13;&#10;5aZKfLnOeeOCODjGT+tdJfosukEZaZgp6e3Y9P0oA+TPEiCG7kz99iTwMDB9Bzjgfr71gIGJG0nk&#13;&#10;njPTj06dK6vxjF5V8SR1I3eg4woA/wA/4ckqkKMcA9+ufxoA0bfbNKGZd20epPQd/wDPHTtWg7OW&#13;&#10;U4wAOgGP1Gf8ais9vlkBdowCCe2R0/Gre5UQDkEA+7H34oA/Rz9iG6ihlgwSzmVyexA4wTzz0/yK&#13;&#10;/XO3O5Qo5HBz0z+Nfix+xrfeRq3lA8LMmfbcP8OvPvX7NWcyMFXPBxjHTB6YH8v1oA20wAAwOR+H&#13;&#10;Xv3pzAcd+vJ6n2+vNRxtuwy8Edvf0qbGcYGSPbrnof8APagBoHXAwMZ6DB9aMHAJ68Yz249qcFUH&#13;&#10;Pfjr0HY9aXAB9T17/wCf1oAaQeDnBx6/h0/mP8Kfgt8pOSeePx/z7UBS2OM+n4ClZcctwDg9uPT8&#13;&#10;M/8A66AK0iKwOO/Of5c9O1c9f227eD0PA/LrmuoZQM9gPf07Y/l+VZt1DkkHof8A62e1AHhvjSyX&#13;&#10;+yr2Rc5EbcevHt0r8tfiPZJHr2oLKfmCJherbgAQR/hX64eNrTGi3rH/AJ5HuBn1P4//AFzX5T+P&#13;&#10;7d28R6oznbGWCcnkdORn09+PSgD5c1aK4luWj83YzKoIJwD+WBXqPhmOC0stvm5fZhl+8D1PU/rn&#13;&#10;qelcZr1mEnaQDzHLKoXIzjopB9sdK7Xw/YN9lniunUSFQSMZOMcYGcY/r2oA8g8f6gJNTWAkkqrH&#13;&#10;nsWP6+59e+K89P7uIkEAuNo4Bxkdevt1+ldf42tpJfEG2As58sKxOMjtzjjn2rjLu3MLmNusfHXj&#13;&#10;cTx+WP6UAdBpc0NnC0rjLjA4HIHseP8APrW9o11a3F8j3BZ2ZlULnnHU/kP51wUd35pEI+4ONx/H&#13;&#10;JPH9a7/w1plqjxXNy/LRhlHclnwMAZ6Ad/1oA/cD9nG1WDw4twwETYVDHwxHGTyD7gY/WvqSIDAx&#13;&#10;yOD/AJ7j/Oa+Xf2fDDF4bDIWJ4XJ9McE9OueePSvp+2ctggZHTr/AJ98UAWArBemP1GP8/571JtB&#13;&#10;wAAAf5+x/wA/zFAGMHHTHf8ASlA4GRnP4dcYoATG5RznH+PTpTirAjAwTx+vXOaBuB4GR/jjr/n8&#13;&#10;aDuHU9x0Oevf078UAU7iP5ee+R749+vXvXI6na53rjrx2x1/X2/Cu3kXI5Pt16dPYfpWFfwkruIy&#13;&#10;Cf8APrQB4T4gsuS/UnI7n6f5+teD+J7E4cgE4Jzk847D/P519R67aiSMnbkHPtj/AD6V4P4ksywO&#13;&#10;B+vOfQ/THP8AWgD5U8SWfJwM5P5c8Hqa86ZRE/B5bvgdf5//AFgK9w8SWbh2Ujj+eByT/wDXNeMX&#13;&#10;sawz5fBAJJ5554yOmfoKAOkjvBBphY8Hls5/hXqT/nnvXy54h1H9/cPszv7Hjlu+OMdf6ivoC8m/&#13;&#10;4lkpzgLE5/76OMfj0r5W126SbUSinhCQSeee2Tx7Y/XtQAljGLq9jPLAsR8o3YA4GASQecgfnX6f&#13;&#10;fs1+H5m08KF8sFokG37xOc9enfn64Nfm74USObU4owuSDk+469PX/OK/Yn9nTRzHpNu65RHJZm4y&#13;&#10;doJGfT3oA+orLT4rWNtwyHyuMjsOfz4/OvPtY0OW4vftLrkEgDI/PHcAdK9ftIlBErIcLzjOeQMZ&#13;&#10;+v8AU1Xm00zPvkTYHOeOw9OnQD+tAHgniXSHhiikERKxI7k565G1TkY79DXkvgfSLlPFMWmxxEvB&#13;&#10;HAjN/D8xLcDjGM+uelfS3jO3Z7eWCIgCfYvsBu6/pkV5h4Dtbu98TJcKCqieWVg3ynYGwoHqCPT1&#13;&#10;680AfUKxrGSi5IXIHqcdM8+1SMvJ3Dp/Lt16Um3Ptx1yfY/545/Uu6YOef8AOM/jQBTmjXa3YgZ7&#13;&#10;Yzj1/wA/pXJatAHUsCVHPtj/AOt2712rqGU5Gf8API6d653Uol2nHb175+tAHiGvW+S4HIPHGePf&#13;&#10;6+/8q8H8S227e2OQxzn5sD05Hfj1PWvpTXrYsC2PTGR3I/E14V4ktVO7cMZ9Pbv/AProA+YfEFtt&#13;&#10;Zzk85wOMcA8n/PNcZG5ikznByePTryP8816h4ltyjyFV5H8u/wBa8ulUxyYHA5655x7dev8AgKAP&#13;&#10;V/Dk21UXPHH4enT9a+gvDb7UjIOc7V56n/P/ANevmXw1PtIB6LjtnJ6g+vrivoTw7P8AIoTt6H3x&#13;&#10;igD6G0acbAV55x69u/b+demWMmVXsT+NeP6DIxRcDPTHTn+X8/evUtOYhASemPXOR+Hf270AUfHu&#13;&#10;qf2d4cuJM43Ar9OP8Otfhp8X9Wl1fxVqV+x3KZG2Z5yAeue2fav1v+PviJdM8OXX7wKI42J57svb&#13;&#10;t+Xp+f4zeNNQhuJikZyWYnqOueR+P+e9AHmxVpLhUDE55PIyeOnr/nmvub9m3wSdS1WyhZNnnyKT&#13;&#10;nkjH6dvrXxp4cj87WUDx7gzfKPc/Xt9OTX67fso6BDcXi3joN0SLt46MTz6/5AoA/UPwNo8Wk6JA&#13;&#10;uMO6jP8AwHjpXY3ka+WZWGeBx+PaoLOGNIYos58tVXH4Vdv2DLgDan5dOaAM60mkAk3DIXoOuf8A&#13;&#10;JrI8RsyWblwqqo3Oz9uM5A/z9a1bWaJpSmOOrfhXm/xb1Z7PwxeiEkExbQwHIaQ4A9uKAPyO+Ouq&#13;&#10;NqGtMpOSZHmfJzkyNkY+gxXz9p+Y5hjGA3oOw5x/n6V6l8Rrhb7V7yfOQZCFwOMLwOD6DH868phb&#13;&#10;E2chSTwOn+fxx+VAHufhV+UcnIHXjp/U4r6Q8NMuE2NkDAz0x6g9M18weE5MMpbkdRk9c+g6Y/wF&#13;&#10;fR3hdgix9xzn88/5PNAHu+k+X8oU8gdv5f5616HYD7gB4A/znpn/ADxXm+juNoHTOPr/AJ/zxXoe&#13;&#10;n7jsJ4PHPt9P8n15oA6EDOeOv5fTGOp+lJywJJ6+/wCVCABh2HTpzz/n2qYIc4xgDPf+X/6qAIcY&#13;&#10;68d+P0H+R3yacqgE44PTqevX8qkPGD3PTp/nmkUEkZGSSfftQBEFJB54bnPr/n/Ipu3CjgZ559f0&#13;&#10;7dqnwv8ACevbp24Bpjg4HqPyP+f84oAwNRyEPOMA+n48fp+XvXkfiBD93JG4YHYDPT2r13URuT3/&#13;&#10;AJ4Gce+P8a8l8QKxEgHOB+vX6jHpQB88eM51t7WaZyVKg4H+716/0/D0r86viTrRvtVmiDkLG2zA&#13;&#10;PbI59z2r7b+MmsrpunzFm24DE++emPSvzp1a5We/meQ7juOc8/ePH/16AMCVoE+VXy5HB/oD68f5&#13;&#10;4ruvht4fbWtbgRh8pPQen4YrzqWGaaYRoOF+Xg8eufzr7O/Zp8AXt/rVs+z7xGOB1PYH2oA/Un9n&#13;&#10;LwHa6VokMrR5ZwOcYOxevHPU9f8A61fbmjWCq4lI4wW/DtXmngvRotB0WC2UBSIwqn37j869h0hD&#13;&#10;9kVmPJAH5UAV75PMVmx9K+bPiA6T3pXI8qMb2B6FU65+p/zzX09qkiQ2xb0z+v4V8t+JoTd3BQf6&#13;&#10;xpNh90BJYfnwaAMzw7Zm301ZT9+4Yyn1Geg74wB+v0reVegJwB9OfepokVIwijAUY6en6d6ey/wj&#13;&#10;n/8AVk0AVGzjjkn0GM/j/k1G/wBwHOAfbqB0I9OtWtvzHB4PPb/JqCUBR7jI6Z/T2oA4rVS2XPTb&#13;&#10;z+XTPr+H0rxbxI/lFhkHHt+ZB9Qa9p1o/IW6YH6dfx9MV4f4lJ2kLyBkD16c54H4/wD6qAPH9Ux5&#13;&#10;zkHkYxjtnpjp/k1lqGJDEYz7dj+vH+FaV6S0pXHUjr+nt6d/xqpEmcgDnpk8fr/WgDotKjBdQxwT&#13;&#10;+uMDGO3QnHP5817P4ejYhCOD3/rgV5JpEZLoduSe/wBR/k5/GvcvD9uwX5lHPI9cd+e2c0Aej6Uv&#13;&#10;yAgdee3FdIqHaCo4P+R/jWVpkQKjjOcd89B1/wDrVvBMKMjJOfr74+tAEe0+yjGRke/t609RkFiC&#13;&#10;AOnf86eVwBk/e/zjj8Ka6YByOmfoPQ//AF6AMfVryOxtXuHOAi88nr9f8mvyY/ad+Ist/qkmmW0o&#13;&#10;wM7umDg9PxH/ANevu/47+PLfw3oksfm7HZWzzjP+f17CvxW+IHiK51jVLm9aQEu3y9+P8np39aAP&#13;&#10;KtduI5JyGJA+uepwPw9fyrsfhvoUOqanDGsXmvvACgHGPXj+v8q86mV55Cx+fPcc5OfT/wDX1r75&#13;&#10;/Zc+Fcuo3C6tdRYAI5wcH6f/AFjQB9h/C/wpb6DosU0cfls6hj/u47f5/wAab441kwIwjOHmBUds&#13;&#10;AHt/n0r129sTp9mLaMYIAA29lHbPH4142PDk/iDxAON8SHGByM9+v+fp1oAztJtzb6U08hIJTuSB&#13;&#10;lv5/T0+tcr4E0ttT8Xz6u8fnxWWNjY/iONoGeOcY/GvWfHFlHo+mJaQdZEOO5J9vc9DWn4B0pfD2&#13;&#10;iw3NwAPJUzvkD55GPyLjqcA0AdZq1yVEOgs+/wCylmlIxy7Hkfh2zW9ocC5G4nBIH+R6f5NcFYmR&#13;&#10;maeY75JTuY55yep/DP8ASvTdDiO5SBkHAzn/AOt6dqAPS9Hh+QEDjjjk/wCe/Wu5t0AAYDIPvwf5&#13;&#10;fnXLaXCAo44/T8/58/1rr4VwgAGM4zz0oAinAx9f85rFlJ8zkZ79e/tWxcFRhfqOvp71iSD7xJAA&#13;&#10;/H3GfegCuF5x6c/X6/l+lNeMYDA5Cgfz6Dj2P+NTkHOCcAevQ+nFG1BjA5OAPxPrj8KAISpBGSOM&#13;&#10;D6ew/L0/CmlM57EfUZ59M9vT61Iy4zgZ/Hpzj8Pegq2CDwDjPH6//W96AIgoZiCevb3Poee1PI42&#13;&#10;465yf6ZxS7Ag9APfOT7U7r8x7fr7DFAFGc7UxwCuBx2/D8a4nWZ9qEg8DPHb/Pf/ABrsL1tikZzj&#13;&#10;p0x0rzrXJtqsOCB/+vH+fwoA8u1+4GWbqBn09OhPsea852Ca53dce/Tp+f5fhXVa7M245OR36YH+&#13;&#10;P0rnLEBST257+nPXHH+fegDqbGNEVdx5AHf888frXgPx6+JkWgaNPZ2rYllUhRngZ9fxz9cV6h4p&#13;&#10;8SW3h/SJrieQAhSx4Ixx0zX5T/FXx9c+Jtburh5cxBsKoJIA6Drg896APMvEGozajcvPcuS8hLE5&#13;&#10;zn/6/wD9bpXOiIsVRDwecg+/H4/5+rXdjJufkgj369AOoH0r1D4ceDbnxNq0EEUZMTOM8Z79P8+3&#13;&#10;rQB7t+zZ8JLvxhrthI8TFWkU9wAAfXpX9D3wx8D2vhfRra0tovLKqM46/jz1r5X/AGY/hFa+FtIt&#13;&#10;r+WBUlYAnjpwO/v1xX6EaHbxxASsOByPT6n6CgDdt4Ps1vgjLsPy/wD1VyPiW4WxtJbhzlgMAcdT&#13;&#10;7f5+tdmCZ2LHhV/l/wDWrwz4i6wCxtoWySQqD/a5yT9OlAHjl4G1bUHMnMcbZY/3iM4Hb8629ide&#13;&#10;h4A79OenHFNtLbyEUAcdW7ZJ5yau+Wuzgkgd8D17d/b60AVgoOfX+WfUU08LhW5HPH6fX8f8asMD&#13;&#10;yMcn8fb8DVSc4Ut0PP8AXpn0/wD10AY+ozbYzjgHr/THvXk3iK82lgDjJI4wPfIPtmu+1i4IJ5wD&#13;&#10;/nOPX0rxvxFdBlfLDPOMEdM5/lQBwmqS75mC9f1PuMkgfjS6XbtuB7Drjg8ntj/PSs9j5spxzjtn&#13;&#10;pz1/Wus023ZQCq4PB+v09P8A63WgDe06HLBiDzjpzj8Mf1/KvUdFs0DJxuB4z17+/wDnP0ri9Lsy&#13;&#10;XDBcfQ5x/Lj/AOvXrGiWjDtgfqOf8/hQB1emwHaOOD0/L05rp0VQvHBwe2frx6/yqjZwkADoBjt6&#13;&#10;VpOQFIAxj/J/z9PegDIvHI+UggY/l1NY0gJztPXn1/Hr1rRuWLHGOD9f1NUtvHA3YH6+1AFcJnCk&#13;&#10;/X+dBAPzdBn2JI9/8/rUxRm6jj8yf8P8+9O2jowyCR/9f/P6UAVSrDK9SOfUUpxjd/nPpj8v89JS&#13;&#10;MnPcZ7dPf3o2k4XGCc+2OPbP1/L0zQBEwIxt/EDPc+n6/wCecy4faodQBn9D3PHWtNt20lxgn8/z&#13;&#10;xXCeKdbt9JsJbiaQBUDE5xxjtj/P50Aed/ETxpZ+HLOWeR/nA45P4ev1r8ifi98R5/EuqSsJd8QJ&#13;&#10;AP8AeIHJ+n1z7V6r+0H8YJ9Xv5tJsZ2CAsrMCBxnGB/n2zXw5q2pFiTkls/lnJ//AF//AKsAEGq6&#13;&#10;hgHDYL+/p0OP0rlvnnlUDljgf596bK7Ty5AyT6V678O/h9d67fI7plBjqMehHt60Add8Lvh8+qXU&#13;&#10;E8qcHpxnH14yfYf0r9VfhL4GsvDunRXM6KHHbA+XjI46815r8Kvh1DpVvBdXEWEjGcYGOOMnt/ni&#13;&#10;veLW+NxMLO0A8sN1A7gDjg89f59aAPfvDK/bZUkAxEh6Zxk//Wr6m8KWCeUlzKMIo+UHjn/AV4X8&#13;&#10;O/DrXEcMWP3SENITz3GBk969r1zWF0u0NvAcMVwBjGBgD9aAMvxr4kLlrG3Y4GN30/X69a8fkyx6&#13;&#10;5yPXPJ+tX7mWSWZndsljzn9eapc7gAMex/mP8/jQBCVByAc4/HFIVw2VPPH+f/rVKFO3GcAZ/wD1&#13;&#10;d/xppUk4Ue47/wCf8mgBgySCRj/63H5VHtHH+PYVNtwcnnv6dPx5pQg4wOuMd/rz+vSgCAIxz/Ea&#13;&#10;TZjPOCO/4+h4/wA4qbYVywGf5+2f/r96SVSoBYccdRnI6k9KAKUzBULD7pB/X8O/f+VcZq13Eis2&#13;&#10;7aRnOCeBnj1zmuh1C4KxnaQM4GP54Ppxz+NeX6xfg98Ae+PYDtQBz2q3hJJzx29ef65//VXITv5j&#13;&#10;Fgc+348f59asXlz5km08Zx3HXPp6/wCe1VoYy/zOMADOM/zoAsW8S4+YY6dP545/xrrbG3DEAjB/&#13;&#10;p9ay7a1DbW7E9ev5n+X/ANeu00u0DAZXBOPfPseKAN/SLEBskYPHb+VehWFsQoXqPTpniszTLNQo&#13;&#10;4x/j/n/PauvtoVVBtHI9v0xQAKgCkgcnHc/z/HPX+VUZyeVPI+p/Pt9a0ZePl6H6dP8APWspsn3B&#13;&#10;5647dTQBWwueAD/nnNNxtzz17nOeasFScc5/pn/PFRMM9SDjH449ev6UAV2HzDjAGBj178Z/zmuY&#13;&#10;17W7bSLOWedwCgOB06d6ta7rdvpNrJPKwAA9f16fnX56fHD42MElsrSfDEMOvXPQ+3rQBU+NvxlM&#13;&#10;hls7WbBOen6euP8APWvgnXNca6klupDl2yfcfT29P6Gqev8AiW5vbhp7iXcSemc9f8SeteeT373b&#13;&#10;GOI8npjvk+v+RQBNf30t04QEgKRxnHB98E+9d54B8D3OvajAiLvU8Djk/WofAnga+8S6gkcUZLE9&#13;&#10;wSB+Hr+VfsP+zt+zXFZQwavqdtgABvmX8ABxx7mgDN+AnwCtdLt7e/voQzkKeRjqO3/1q+vT4YUo&#13;&#10;LGBMDdjgdh2H5HNeu2nh+Gwt47e0iVcDaAOnsPwreg0aDTo2vbshSuSPbPqPX3oA8rj8P2Hhuwe8&#13;&#10;ucb8bueu49Of89+K8Y1m7Ouag0sh/wBGi+Y9CDjpXbeO9efWLmW0gkxbocuQeOO319fxrx++vEbF&#13;&#10;pbcIvOQOD6ev6+lAE93fNcYtIOIkPGOM8dfX9avaZbHIOMAnt0H+f8msqxg3OHYZGeffrn1rs7CL&#13;&#10;GGXknr/j7/XNAGvZ24QAjIKjI5Bxg/j37V1FlEDggY79evPH+fesmzg3KuByfp/PHvxj+lddY23y&#13;&#10;gMuP6/WgDTtYAvQZJ9fTvn/Oa1FVQpzwOvsPc/8A16jhTAX0Jx1x/npTpnESHB4GT+H0oAqXdwyA&#13;&#10;4IBH0GfTtXK3MoZmcHBOTx+lX7ucsxXOcfj2/wA4/Gsl9zsR0x6c457/ANeKAKzD2GenX6/55HbF&#13;&#10;M2kc4yeeP8KuFGGFGFwMkd//ANX+e9QhV4yuSfTn8RQBW56dlz6DBB5xTdn4gfXGP8+tWEiA+7wB&#13;&#10;+OPb3pQqjAP8R5HoB+fPtQBAqEKFxkfn/nt+tOCkdOOnXj6Z/wA++KsBTnAGD1J9MHv/AJzS7CGH&#13;&#10;OQuPxGP880AVyuVHc/XPU9unQfnTCrLxnA/Hr24/z/UThDk++e2P6j/P5U5Uwu0cHPHf+vvigCPA&#13;&#10;xkZIPv14/wAn/GmYyxIGACPfn6VM4OAM/pnHPtkf5wO1RMuBgcg46e4/DFAED49Mg/r9f/r/AIGs&#13;&#10;i9uEiUjOAceuPbAH8xWhc3CqDnr/AC7nnvx/WuNvrwu5Ukfp6569qAKl3clyTnjnHTHX06+9ZCRN&#13;&#10;KSOcfn7Yxj/P61ZZHlkG0Yz0/HPt7V0ml6aS3zDsOo/PJ7H/AD9QBmk6WS29xg5/X6e1dxZ2oUbS&#13;&#10;M49ueOafb2yIpAGMY546/X+tblvAeCRkH37+o/D60ANhg2gADAI6/wD1vwrcs7cA5wDn/H1+nvTY&#13;&#10;LfAGB1+p/KtKNFTHbH+f85oAcqhV5wSB1H9e/wDn3rL1HU4rSFmc7QOPTn+lV9Y1m306AvI4HBx7&#13;&#10;4/w6Gviv4wfHC00a2mhiuAWGR8rencc4GPw9aAOr+LPxhsdCilVJckDPv6dOcf5/H8p/ir8Yr7X7&#13;&#10;udIZiU3NjBwDz6VzXxI+Kd/4kupQJ2KMzcknnnkdfTufyr5y1G/lmcnd0PrnOOn0oAl1PVJbyVmL&#13;&#10;sWOc5PX1/wA+tVIrZpsbcknkAHnA9PpVCGKSZwEG7PH/AOs19FfCz4O674w1C3traBn84r90E4B9&#13;&#10;T+o9s0Acf4I+Hl74mv4oLWNm8xtucev5Z/Gv2k/Zh/ZGgtbe11jWrbBZVIBHUj/P+RXq37Nv7J2k&#13;&#10;eG7S2v8AVLVXlCqfmQdfcH/Pav0o0fRbLSraOGCJUVAAABjp2FAGV4a8K2WhWcdvBGsaoOABjFXd&#13;&#10;Y1i20m2eWRwCBmma/wCI7TSLdmZwCB+XFfK/inxXfa5M+x2WI546A+nHb6/pQBL428Z3Gs3LwQOR&#13;&#10;AM/Q/p+VeaHDZ5Pvg461edScueB9MdTxiqzRFm+Xp+P1/n0680AVTEu4YPIz6nP4VGV5AAAHB9Of&#13;&#10;Trz3q6yr95uCfbP164pmw9G6nJx36dunHp270Af/1PMf2gfh/DLezx+X80bF48jIwevr71+XfjrQ&#13;&#10;TY3xwgVDyvP1+p46dK/oV+K/g2DWrdrlFy6jPHcdx/n6V+RHx18BtYXskkMRIO5l/wAAfT/PWgD4&#13;&#10;b3RlfKXAAHX/AOtjviqMkbNyBnFXLuB7W4aFx8y/WljZCu0dTjtwfqfwoAyvLbnK4x+NDEgDniuh&#13;&#10;WFfLIwATgnPX3A/n/nNYsyGNypHP+eKAIlbjDHp7ZqxEeQy89un5f5+lVh1x6fp/+utC0jEjEHjj&#13;&#10;ue3t/OgD6i/Z3+IN14f16G1aUiIt0Pp3z/ntX61aJrUV9bRXEb5DAHue3P0/z0r8FNGvJNPvYblX&#13;&#10;2GNh7c5z+Oc1+qHwB+IUGvaRFZSvmRAF65Pf1xQB9o2OpOpQZ4B5z+pHPtXVWuoA7Tv6ccn+X4df&#13;&#10;rXmsYkUAg/Kcc/y/+v8AzrShvPLI55OOgPU/kfzFAHqltdkpnOQf09P8itmGcHGOCf19QK8wstU6&#13;&#10;BuCMe/HQfT3611FtfpwAMknvx17dB/8AWoA7VJQRknr+Z9j9BViMrlQRwP8AI9/b+QrDguVK5U4z&#13;&#10;9ccnj6f57VoRzqQCPX8ueue1AF7HtjA5/pn19RSEA4OTgH8OvGO34UCQMoHH1zjr6U/ggsOnHPPH&#13;&#10;H+FADACfu5yc5/wxjj60dSSRwc9uw6kD+VP3DC5PT3BP0z60Ek+/T37cj/P19aAGfN2yQB68n16+&#13;&#10;tedePNIi1HTpGKZJX34P8J/D9M8V6OQT932H4/5/nVO6thcwvCRw4we+D7+lAH5g/F7QbbV9GkQw&#13;&#10;sGfOWxnbKowQBjvnPavzB8daMunXhw2XD7TnqfU+/QYzX7o+OfBSzXN5Hu2C6BYY7OvYEjuORX5X&#13;&#10;/HzwKmh6g85ibZc5ZTxwR1Hv37e9AHybYOqzDnPf/wDXWtdRj7QJBwrY6dB3GP6cfzrAYhZCAMAk&#13;&#10;49ufWuhsCrIYyQW689R6Ef59/agCYwCTa6rzg89cY6cdqhZAXTGQAAAMcf07VrRuNwXHK/TIz1J/&#13;&#10;XH9KimiYMSuCB+BPPH8/egCvIo2hgvYHj/6/1r1j4HeMLnwT4utriNtqTFQ5OcAjoeOOv+TXmsfl&#13;&#10;shXBAGeeCfbH+f8AGpLZJYLhbmNsNHgj0yOeCPpQB/Tp8N/FEPijwza3ay+YxVd3IPI7mu+kjBHH&#13;&#10;Tnpx1/Wvzc/Yx+J6XumnSb6b5hhRk9x3I/UD/wCvX6SwzLKnXg9KAMue1Ck7Rwc8/wCf/r1g3doe&#13;&#10;do6/5Pb/AD+ldwyZxnt7dfes6eDj6fn6j1oA81vLQjkrkD+X8xmufuLUAsNuQPTgdP8AP/1q9Nub&#13;&#10;PcDjkD61ztzaAknGDz2yfp+NAHnF3bsM9QcZzgHH49+n1rn7q1B35Gc+w/z+Fegz2+wnjJGPX6Z9&#13;&#10;Pwrn7q13FgBkkZ6ZyM+vb1/P0oA4GSExEsgABJ7Y+hxnr9KIbpkbaw78dAfr9ff/APVW/c2oJwep&#13;&#10;7fyJ78VzVzbPGxBHrzjBJ7/449P0AOpttQEsZSQ5DAgbhyc+v/6vwryPxnYvIzwW7MROpQkdN8Q3&#13;&#10;KcdTkZH6eldpBM0JKnPH19Of89KzdctVvkMany3IVlY9mTnnv6jj3oA/Ln48+HIrO6+0zDcLhcoE&#13;&#10;HT1BPTHFfH8iMsoPp29K/V/46+C7L+yvNskeSRiZuR1V/vDAx0PfivzF8RWn2S6lUrsAO0DjscgH&#13;&#10;8PT1oAqJfboCHBO0DAwO/wDTPIrBAzM7ADHX/I/wrTsEW6nCPnjjj0OeKtLZW9ncSfavmCn5QRye&#13;&#10;Mk0Ac0+Q57Y/n7VIozjPTn+dW7iLfmTopPGfTv0qGLgFMZz+X+eaAI0BEg5wOa/Vn9hr4hFTFo1x&#13;&#10;KSYz5ZVj/D2OM/hX5VSjyyB0P/1/1r6A/Zz8Y/8ACLeO7XzHxFOwXqevY++D1oA/pFjwwG3k4PTP&#13;&#10;4c1OE/iJI2j056f/AK/84rl/Buqprfh+yv0OTLGpbsNxH+feuuweCBnP1H+eKAIAq8cZP8+/+frT&#13;&#10;kT5d23JPPP0yalxtI3cgfj3/AM9qVRtynr/Q/wCNADFbaRj25/l6f1qcMrDkdfXr7f561Cy5wBgZ&#13;&#10;5HHH86kA56ZI59M0ANkiLAeg/DP/AOuse7tVYHPOPbp/n1roFK4A6Y7e+f8APNNkjBG3uQKAPNL+&#13;&#10;x7evX/6/T/PTFcFqOnnbuVfm/A/h7Yr2u6tRITxnPPb864zULEqXypHp7UAfPniW0ke2dYs/Mhbp&#13;&#10;n5kORjPHIFfL/wAR9B+2WF0WGUkRX9lb6/jyK+0/EGnrJAW5TDAZHTDcEdsV4fqOgtNbyxRpu8ln&#13;&#10;hfrgE5Kk+n1PrigD8kfF2ii1uppDEUyQ2emPfPv0rndHuXtrgxR/d4JOemCCCPfH/wBevpD4heE9&#13;&#10;RutRneZFghg3KZJGCJk54BPXp29q+cpkitrsZ5AcdB2Jw2euP8aAOrmngj+RQQSCeD39u3Peo/tb&#13;&#10;SRPGE3Hrnk/XI/HqPyrB+0hnKgbSrHA9Rjp7579/6uhuwylX5HscY9Ov+elAGHfSFLgOowp+b8fr&#13;&#10;6+h/+uK6XTr6bG5U3kDa24DgE8Z/z3rkdWnZp9g4+mfw/H2plpqjW7KvXoCT/n8BQB+xf7Gvilvs&#13;&#10;8WmTnlt0LA9iPu8dxyRn6/j+kCEEZzx9PSvw8/ZU8ZPpfiQ2m/aGZJAOc8df0OOevboTX7c2VxHc&#13;&#10;W8c0fzI4DD3z+nf+dAF3A5I4zjOOp/8ArU7p15H8/rinKvZhgDjpjqaXgYGcY5x3H60AMAJI7AH8&#13;&#10;h3x/nmm425YA5+gPBNPwp+Y8Z/p0/wA5oUHgbTnnp0GPegBDk4APHHt/Km5wRzz9ST09akO0buMH&#13;&#10;gn/P1po6EYOeevpnqKAK7KRuJGCPxBPuf88e3FUZ4+Np6Ht049j0rVGNpyNufX65+lQzICDxgDue&#13;&#10;n50AfK/xZsporlHgOD54JYZyPNUr1z6n/OTXyh8QdPuIrAtCm9ypLE8Y7YLc5yeeP07fc/xciit9&#13;&#10;JmvGQyMsYYKOp2N1yOfz4r5A1+K7vNMe6vk2iMbFTp846ZU9cjjI9M+9AH5s+KNMMOoySynCFyVI&#13;&#10;AHAwcZ79agkgcxRzEY8wDjuB9MdO/Nep/EW2+1XpeVAuBkLjptyD9eo6c/livOiq2sK7gz+Vt6jq&#13;&#10;Omfp/wDWoAxryM4DP8+QfQZOOMn3z/nFcxICTuViAcDgc59/8+uK6u7nMw8rlQJOO33gO39fasSe&#13;&#10;324ePnHqccHpx+H+FAFCWGOQHcCS3B4/nn/63vmjTibPVbSdCNiSq3/jw6/1P+RqNCwhRucrznrj&#13;&#10;69azbcfvQ7EhQw7gEjOQB6/X3oA/bP4DeImuvCaK5xsZT2xhlXHHA/Cvp7Trnen3ie/HBPuff8c8&#13;&#10;1+e/7MfiPz9HMBOQ0KHg9CvX8vf/APV9uaXf7gGzycHP/wBb275oA9Ygl3KOcA/l7Z/Tkc/WtJSM&#13;&#10;c85A+hz/APWrkrK7zhicE479D/Pp/wDXrpLeUkA9x+n+I/z3oAuLgkjGT29+P8+vagqwJxgZ49wc&#13;&#10;fpT1Py8jOPbpjqTS9eAOT+P456fnQAzBLFgeD+H4+/5Cl68hRnr6d/8AJpc7Sdwx/n+vpxT89BjJ&#13;&#10;OPrz1/8A10AMAIxg4Jx36cfSmlcZweP0Hv8A5+lSA85HUZ+nPb9Kd1OW7++Ofp/n60AQYA7YB78e&#13;&#10;v/6xVZozg4OAOfwP+cf5FXu3TI9PT0/H+lJgEEquc5PPr+vp+VAHNXsLPFIrcgqevU+35Y/D8a/M&#13;&#10;7456e39qhlJZ3spCuOF+VyDnn9B+NfqVPGuCWwR9M8/WvgT4v6ObnWreOMIBFBcMzSMFUIshPPI5&#13;&#10;9h19KAPgO/t4raFZXi80lud5B6cYHH6f1rUkIfTFRhuMZZQqgYxycY9RnqO3rXTeModHsrlIra6+&#13;&#10;3oNgyq7AztkkAH6Y7Vlssp0zeiqgbcBz+BB684oA+R/HseNTSNRgjB56EDOMf5/rXHmGQKuB1yfp&#13;&#10;6j1rvfHkXmamAo55HrjHauVMIZBuIATHGOh/rn2+tAEtg20AqcZPHGDxx0/Wru4qpyMEZ+bGCCT+&#13;&#10;P/16giUE7I2JQDA9Tg85/wA/0q00ICHecjGecjnPAoA+tP2Tr8W3iN9zYCzRnIx3IySD78df51+1&#13;&#10;em3O6FWBwDjp9M46f596/DH9nO4Fr4mkwMkNGSGyc5bP+Ofbr2r9qNEvA0UQySCF79eO3T8MUAeq&#13;&#10;QSKy+mO3YH0q8vzY3DJH6e3+P8q52ynySN2Ont39PftXRRMG46n6f146e1AD17c46n19Mn9aXAAx&#13;&#10;9fr7n604DnIBI7Y/z3pwyMccn9R9KAECrneeSep69P6frSEAAdsY9Ofx/wA/0py9Txkj8qGBIHUg&#13;&#10;f05GaAGY5IBxnP5Z7dutVpI2I5GfY4q7nk45zkDt/n+tMfoeMD/Dv+FAHmnjeFR4fvHIwSvpjGTz&#13;&#10;z0Br8fPiPfzT+KtVt1GAbhlOR1x3z9P885H7KeN4t3h67IPDKM+nJ5/ka/HD4hOt34k1eCyjBRrm&#13;&#10;UOQCSWjPJB6/l+FAHjF8Unmkgt2w64LMfu44xwO4+td7pMUUdtPHA+994BYZ2545z2wR6+lZVl4b&#13;&#10;tY5Qly+wlkOdw455H+fzr1BrDSNO0+ZVHlrKfXOTxgn1/wAjFAHy9q5t7TW7gkNcXL7sqOAuxfl5&#13;&#10;zzzyfwrzq9VlTGPmILMP9pjnn1OO/tXa+M7sya7MsOViG0fL7YAx7npg1yMiggq/GSB839R7+nvz&#13;&#10;QBz6xqgwwXJ3NjBwCeP6/wCRXoHhWOeXUII7MljHMihgh27cjIOPXGBj3Oa4yRd8iOSQr/eCjn6/&#13;&#10;Q16/4YvJZpLTTdOiNvHM0auyjcxbdj046ZGf8KAP2Q+A8hi8OCM5BMmfbp0A/nzX03YzbwO+fYA5&#13;&#10;79AK+TvgvKkfhtFQYPmMB9AMcn9K+nNLn8wKrHkA/T/PegDtVHQqeT/XqaaQBnHI9j+vf9KLeRdg&#13;&#10;HXH+ev8AhxVgoerZOfx5x07fnQBAVwfmGR/LnjmnhWz9ce3T8/8AJqQqcZxge+OAO4/wp5B4LnPf&#13;&#10;0/z6Y/LNAFYqMFemf5f49O1Zt6mQVPPXrx+H4e1bbKWI45x9eg5H1qlOm7K/59wP8/zoA8y1i1JD&#13;&#10;YGAT/wDq/wD114v4gsgVdWHB6+owfT2HTt3619C6rbK4ZmGQSM/XvXk3iC0Qhj36e/P+HH6jrQB8&#13;&#10;seJbJcPxwCMfXPQ/4fSvBNdtisj5ONnPHfPT9R+tfVXiO0QsxKnPOf8AOOvFfO/ie0wWIBAPH/1v&#13;&#10;xoA8l8VXiW+kzxvLgbE2qCecjJ/z/wDqr51+x287GQHAGT8zDjB68/TH64r17x1KsETKTucsQAee&#13;&#10;3XHr14+navObOyNxtZlODzzwc+mT0z/j9aAOl+HmkJLrD7QSoKgqDyeuccdB+dftZ8C9Pe30WFzG&#13;&#10;EjSIMGPcHkHt9efxr8jfhpZo2oxoRuG6PtjGT0xn8K/a/wCF9raro8NtECxRUDZ4zkdM8evNAHp1&#13;&#10;nbtc3CyltkS5Y5wMgDgd/ckV0i6cTBESuQeeevIyTj6VlzSCC6Wzt/m2g5P16fSvQ4bU4jDDBKjk&#13;&#10;+wyf8/hQB4b43sli06VViJIZBx1wBzx1/Ue5ryrwFBNJ4jlfYqQgOyhOwHyqCT1HPbjrXvXjS2ku&#13;&#10;0zG5CbZGwPl5zjk9cYrzvwnZraajcQxpsito0Ve/ysNwBPXI9aAO/VR09fp1/wDrelJtGPcYx07D&#13;&#10;8KkAAzgcf55/WlJAwfXjA9uTk0AQYXacDnAA4xjB/Ksq+i3IVxgc+2P5c+v+NbG4ZICk59OR/wDr&#13;&#10;/wD11SuRuQZGQP60AeW61bqA/HXv659eK8M8SW2Gc7RgZ49x3/nX0XrEQwcAg4Oee+P5eteJ+JYO&#13;&#10;HLDAJPp9TmgD5e8TQYLBAFJGScfz/wD114xfRlJdwIBOf8+vtzX0P4lgLLLwQe+Oe+c+2a8F1aNl&#13;&#10;n5JA55xgA/56UAamgyhXVByCfw7Y/H/Oa968Lzkonqe5PfGcZ/kfavnTRpPLkTBAye+cnJ9a928M&#13;&#10;S7VAXjGOuCR+Xp60AfSHh1iNi4BPb8f0wa9c0x8IOc9e3T+nvxXiPh2ZDgljz39+o+leqLfG1sJb&#13;&#10;hj91Tg++Ow/SgD4m/av8TF7f+z0Zh5km089FXrj0r8xNRuG+2SKRkKemSeR/P/Pevr79obxG194o&#13;&#10;njYjZb8HPI3dx/n15r49llQNvKEnPHy5xzxn/PpQB33w60z+0NVhlMe4xtwQPxzwP8+lfsZ+zxZv&#13;&#10;pflRopQ/fb1K9cZ+uOPavzc+BOgTX1wk8g2R9cAdeP685/8Ar1+y3wn8E21hYvfXA2naNq56A8kc&#13;&#10;fkPYUAfTOj3RNvBlt5fBOfftx6Vc1vUFig4YAj8+hrjdLvQJiVPyRgH0749fyrC13V3uZxAn3Ax5&#13;&#10;6cdzQB1+k3PmtuY5Y4P0GeB+NeFftAatLBovkb9pkkztHU7AOo+teuaSwgt5Zy2MIz8ckHHHHtji&#13;&#10;vkb46anHdavFZhsmC3G856M54yD644oA+BvFcZ818kHP17+p/wA9680UsJvlOBz7457V674oGSSe&#13;&#10;pJxyOOOn0715HsC3JAyVBJ98evrnvQB6z4TZQyDBAx0xwOMD/P1GK+ivDEgATsF9DwT69vXtXzV4&#13;&#10;clwU5wT/AJ5r6O8NOxRecDGcn+mf1NAHvmjvkKyZOQOx698fhXpGnAqQ2QB/nH/6s15horq+Noxj&#13;&#10;A6fr+PPT3r07TSQBgdO47c+lAHUp1BxyffB/z2qbbtAycA+35DqKZHyACRn/AOv3OassoySRgZ7+&#13;&#10;vt60AVwp64xgY65/KnH7uB/F/XOetPKlT04Hpnj9KFXBLEZzx09+g/D+VAEfAUEnjtjHX2qMnA6s&#13;&#10;Dx+FWQuByORn2zSMPlPYn26H0zQBzl6MZyOT69P8/wCFeReJ3WJHduFCkn2xyRj2/wAmvYdTzGDn&#13;&#10;n34HHsPavn/4l6hDZaJcSO+3K/oOpB96APzh+P8A4pa4uvsMR+d23EZ6YPGR+P8AkV8iTSNvcsSM&#13;&#10;nlfTHJGff/PSvS/H+sy6zr91KBuRWIXvgLxnPHXH+etcFPahwqqSckYOCe/f/Pr9KANHwraRXuox&#13;&#10;RYBJb8Oo4zX7H/sveCordre+mhH7lQcEdWxxxjnrxX5v/A/wLdatrMc5jwiMDkjBwcfzr9uPhDos&#13;&#10;Gg6DFOy7GIDNnjgdKAPd96weVbRj/Vjj/gXX8PSu/wBOc7FXGdij65ryfTLsXmpSMTkIS2R6dvz/&#13;&#10;AM9q9V0k7lUHknk8UAVPE5K2DkHBUAj35/qa+fLqF31eWTPyQrjr/GeWr2/xjfpDCxdsKg3euQBx&#13;&#10;/wDWrxWBGCgucM2Wb1yT/nqKAFAC5UjAHt/kYH+FPC/xdDz+vqKkIHJAJBx+Q7fXtTduAOf8igBr&#13;&#10;DH149sVn3DcFl960Tgnd0I9/XrVG5XKYxgj/AA9qAOC1o5jbnAx9OeoyP8+leIeJZBg5OTg+2cHH&#13;&#10;0OK9q1tgQR3Pb1yM5968O8SNnjHJJ/H0FAHlV5gSEMM9vw+voc9OnSmwJk+oYDg547Y6/wCTT5wQ&#13;&#10;59Op6/mD/nFWbdM4yCAcehA59PbH/wCqgDsPD8BDDdgkZxx/nPuK9y0KMBFYnJz6Y9uo/UV5PoUT&#13;&#10;EKjDJBHJ6+4x9B0/OvadFh2gADgf5Gf8/rQB3umxfKuRyMd/b0HXtWyEyMf/AFsf04qjYKQv3f5+&#13;&#10;vT/61aJ43dAf8OvHWgCNhnC4wD6dfp/kVh6zqcWl2Mt1K2FQfy689McVutkHdnA5/nXyv+0J8QIf&#13;&#10;DOhTwK5jJQkjvjsR9fX0oA+Dv2lfiM2savLYxyZiXO4HtnODj6/5NfAusX5uXZg3BP5Z/wDr11nj&#13;&#10;nxTPq+rXFxPJkljgnoeeK8+tI5Lu4VFXeTjjuST6DrmgD0v4ceDZfEmtQQGNiC3PA6fqOOf88D9u&#13;&#10;fgz8P7Xwv4Wtsja8i5wAMgD8PYV8Z/sr/CtrqeG7u4CQdpyemOTkcd/8a/V3T9EhS3iiVNiYAUAH&#13;&#10;AA470AeQeILab7PJIg5PAH14H44zmtbwT4PWwsf7TmjyzbsZHr16/pXoz+HRqWoLbFMpGQDjPPpz&#13;&#10;iup8R28ejaEYYlyyJtUY6seSMUAfGviiAaj4kkmlG6KwyOxUk9AfcnH4VDrM0kbQ6RnG355ADkb2&#13;&#10;HA5/ujj/ADiuh1CD7GxuJGXCfvpFxk7iDgf1/P0rg7ZpL2d7mVvmc88n1/PHbPNAHUaZE5A3dPlH&#13;&#10;X9T/AJ9+/PrWh2wUgE5JwB7AfyrznTUJYZGOQOff39/r6165oce4Bmzxj8umfx/zxQB6DpkWACoO&#13;&#10;D6jp6V0ajCZx/wDXrJ06M+X8uMH+lbLcDH+en+f8aAMmcnknof8AOSay27BT/Pp3x+Vadzk9OuT9&#13;&#10;Px9PrWcQQ369P8+lAFcptOR/Q59j+OeKGXPOM446np3+n+e9TjC/KP69vT27UzbuzxnHtjJ/OgBo&#13;&#10;U7jjIwODn9O3f1p2PlKgZP14J96cAMkYJPHtzjp6049Mg5x19P6UAQFfX/HrwP5cdahKsA2Rnr+J&#13;&#10;HTk1eXHOOCOf8f19Khl+6OgHrn1oA5m/ceWeckjv6+nfp/n1ryjXrkqNvpk+w/yK9H1adipHf154&#13;&#10;7/56143r1yX3becfXjtx+NAHmeqykzBWHBOM9OOo+nWs17uK0haZz8qD8vbvnP4/rTNSu1DlmO4j&#13;&#10;jk9/r2/KvCPib47h0bS7iRJBlAwQD+JuQfy/xoA8f+PvxLeRpNFtpQC2fN2ngE/w9sAe3aviC5me&#13;&#10;eQ7uGz1HOfQ57e1dL4j1WfVLuW5lbzGfJyQfXnI/lXOw2rSyhY0YjPPGeD1Gfp2/+vQBZ0nSZ9Rv&#13;&#10;Y4FQyGQgDjk/596/U/8AZa+CZnu7a9uY/kTDHg5PQHH09xXzX8A/hXd6tq0F7cxEruUjIIIOc81+&#13;&#10;2vw78KweG9It7WJNjhVJPue//wBagD3DwtpENlaQ2UC4IwDgegH+RXrsMYVUgTgj3rzzwxA0VuZ5&#13;&#10;DkseP8/yr0vTo9qPcy8Bevb8qAK+v3iaXpp+YIzjqOwxXzPdzNqN691L64X+f616B481dru4NjG2&#13;&#10;Q/LYPIUcgfpXArHg4zgD09vf6UARcLkYwBz9T6Y6UrHB4PHJz+HH19f61IcnLE4J49vc+1NODn/P&#13;&#10;T/63pQBWK8bs5z7c4z0z/Ssu7baCzZIbPt/n/wDVWywwvy8fp+Vcnq1wyBmPTqO4P6fQ0AcNrVxs&#13;&#10;jdwMEHgDn/I/WvFtbu8l0jyQPw6dP55r0jXrkBSMcY/r+Xv+deQai/n3J2Nkc5PGOTn8qACwgaST&#13;&#10;1x6+3f29q7rToAQF2j5OOe3p+Wfeue02Ige5wPy4Oa7nS7UvgMACSPXgfr9KAOt0a0BI4yPT9K9V&#13;&#10;0u2Copx/n6/UVyeh2bKBkZPGM/rivSrGDYoAHT+f4/1+vpQBp28IVAQMDp+XbpTbg4A3du3P48/j&#13;&#10;3q+qgDIOfX2rJu5P4V7/AOf8/WgDKkDkk5yRxx/WoHXnngL0H+P1qztweuCevb8vzzTdoUeuOenX&#13;&#10;6UAQbCeFGQO34dcUhAChicg56Z/Dr/n39JiD06flx+XpQRzu6E//AKj/ACoAhCgHJGN31Hv+tMwM&#13;&#10;bQcD2yOuefX/ACKscEbQcg57j8/yqKV1hjLtwBnr0GOvX/P86AMfVr2OxgeeVtoUE84HT+Vfmz+0&#13;&#10;n8bfssUumafLl3yuVYDHPBxnH0zXt/7Q/wAXrHw7p09lbzfvSvZuSPcDP4fzr8dfGHiW78QalNfX&#13;&#10;L7y7EjPpnt9O31FAHOa3rc11K88xyXbJ5ycnn8x61wVzcyzyFVJz+Iq3f3PmsEU5J646dOnvXTeF&#13;&#10;fDFxrN3GsUbOSe3PscDn1oAveAvBl1r+oxJsOCQMAZ4/z+Ffpz8IvhTbWdrbySQhUVRliO46Yx0/&#13;&#10;x/Csv4H/AAbe3gjaaDBxknHOCfUdPxx7+lfXHiCS28I6YkEIxLtAUA9T2Gev+P54AOA8U6tFpaLo&#13;&#10;um8SsAGI/gyeenOT2rt/hbo02o3caxKGldhtGOMDknHbHU/5FeOWFhfa3qgLZM1y4ye5zx7cc8V+&#13;&#10;gXwi8FReG9MN3dDbPKoyT1VR278nnNAHrmlW9v4d0hIwclRjPQsx4z/ntXB6rey31xJK55bP4dfy&#13;&#10;/wDrVs6xqDzsdpwi5wD6e/FctIeuQSMn+f8Ann/69AFGRTzg4DZzx7dO1GxuRtx1/wD1Y7f5+tW2&#13;&#10;46e/+T/Wo9u08t/jgdKAKwUqQM4/r+nv3poUrkKOv9OBjtVrYEHJ2nIP+fX/AAprJuxng4Htz0HH&#13;&#10;t37UAVlGQAOB7dyemPp609owQSvv9P5dOv0qYLj7w498/wCOP/1U3AIOOc//AKx/jQBAFw3yjkde&#13;&#10;P8/T3qjcuY0Pcj6Z45x/hV6QiMehGc85Bx61yeqXflqc8Z9f09fw/SgDntZvtoKryxPr155/oPQG&#13;&#10;vKdWumdiucg9u/P5ent+tdHrF+xZlIyD7dD2PauAuZt0nrjHXnjJz64/woApEh2AHG4en65z6e/5&#13;&#10;VrW8OH2tzyO3rj8Peo7e3z94AD/P8utdJYW+SCq4PGD6dhj/AD/KgC9YWRIHBBH+fr/j+Vek6NYM&#13;&#10;NpI25x05Hr27D+uKxdJsCQpxyPx6d/z5r0vT7TYF445OADz3oAu2sI4Pft/Lt0xWsVHf/P8Aj+NC&#13;&#10;ptwoHHr9O/PPPSmysFAzz/Q0AU5i5OzPX6fyqptyeTk8npj2H+eKsOMqcHP9PTk+1RyMOFzuPrnj&#13;&#10;14796AImXB5OD+ZGf/1VzmuavbaRaSzyuFCZ/wA8flVvWNYtdKtHuJ2CgDJye+P8a/Pn46fG6NVn&#13;&#10;s7OUYAOATjtzxigCj8cPjaI/Ns7WU5OeAeCR688+wx3r86fE/iS51CSW4uZCzS92Oc89PyqbxH4l&#13;&#10;e9uJbmeVncnPX/8AX7fyrye/v2uZfLQ7vfPJ/D/P9KAC5upLifanRiOmf0Br0XwH4CvfEF9HAIi4&#13;&#10;Y9Md/bFReAvBGo+INSjWKMncwJJBOP8AJNftF+zF+zbFbJa6lqlqBjGNwyenv+o55oApfs0/s1pa&#13;&#10;Qwalqdtn5QRuHPfpkV+m+k+HoNOtUtrePYFA4UAAD0Heun0Pw1a6ZaJBDGECgfgPSukWyjjBkc4V&#13;&#10;e+aAOXg0uK3Rrq5+VQCfTH0rwj4keLnYvplkduepB+6uevGK7j4j+NhZQvY2bYd84/xPtzXyFr2s&#13;&#10;ySs4DksSdxIPXP6f/qoAy9Z1L70MLEqPvHPU/wCec1gQwtI5z0J54PrznHQf571GqvMxYkZPA/Ad&#13;&#10;/rXQWdvyDtAIx65GPX86AL9lDnGOAfT8efy4P511NrASAAOTyTj/AD1qhaQkYYcnHbByMdMf5xXX&#13;&#10;adZmTHGSOSBkcetAGjY2uVBxgH2Byffj9OmK663hwd2OO/r6/wA+1VrO32gEg5HToe3GfwrZChVG&#13;&#10;Rg9e/GOaAHnCR8nB+nTnjJ/z3rCvbgjKZ6568/pVi5n6DOSf6+1Y0zFiW4A6/r/kUAVJtxBZW5+m&#13;&#10;c9+OnpUOOhxx9P0xVpvlGCOR7ZwPw+vSowpweMZ6Y7c9/wDPrQBAyYIJ5OSOPf8A+uPzpoXpx0/y&#13;&#10;cd6uGMDP/wBf8D/n6Um0ccen44+vT/PWgCn5fXjHGfbPv3o2ZwACQPwx7/4dParRRiB6n68ev+TS&#13;&#10;+VgjA47Y+uaAK6qR3II79Pc8nP8AnOKFVsdOeuR6/wBasFMkc4A7Ac9P8/SmsAGHcfhj8f8AOaAK&#13;&#10;e3oSBg59e/Tgf5/opVgCTwAecdR7DvVlsJnAJA9B+P8A+of0pCMkZGCOenSgCrtPYfkeo/T/AD3q&#13;&#10;lczeWpB7f5/pVieQRA8jj/PP+enpXJX18G3dMDv+fFAFW/vWJIU4PPP9cc/pXNsXkYFvmAHXk9e3&#13;&#10;v+X1qSV/NLc4J/XnoOtX9Osi77iM46n/AD6d6AJdMsVl+deCeOM/5/z7V3llabYwvf8Az7df/r1D&#13;&#10;Z2YjAUrgDnp7Dtj6V0kEJGCPT0796AEhh3Y2jBP4cnPpW5a22O2Cfr/OnW1vk5IxjGMY7/8A6u35&#13;&#10;1rpGI49z9Of/ANfagBixgKemBgfj7frXM+INftNIt2knlChQevfjnA/D/wCtVTxf4usPD9q8s0iq&#13;&#10;QD3Gen+PPr3r81Pjr+0CqfaLOzny3IwOecZ9fxyP1oA7r42fH2HTYZbe3ufnGQNvUEfj+o9+9flr&#13;&#10;46+IupeILuSaWckHOMZ/Pv6nvxXM+LvGF9q91LcXE+5mJ6n19uD2xXmM93LOTluB/n8uaALt3f8A&#13;&#10;2jIPJJznP8+ue/8AjVOG0nupisSFmPHc/nU+m6bcX8oiiTJJA49+wr74/Z//AGa9U8Z3ltLLbP5Z&#13;&#10;K4yvBzzzwP60AeZ/BD4Dav4x1KBPs7MHYHJB9P1x3r97vgB+zVovg7TrW4ubYNcbVPK8qce4r0L4&#13;&#10;K/APRPA2mw/6OvngfMdv+fzr6ljjt7KAKoCgD+VAFezsoNPhCxgKAPwrmfEvi220i3bafmGf8/nW&#13;&#10;Z4q8Z2+mxPFG2XHoevpXzdq2r3Op3LzTsWDEnBPHXgAn15oAk8ReIb3WZ3MxwhJwOSPzrkiOnGP0&#13;&#10;x9fw71b2u2BnJHX8c9f8aQLtw2c5/Lj88j/69AFUjBLAHn+XsehpCEBLcDHQ9cf59atbOw4HH+c/&#13;&#10;jx60gGc+v6dR/P8AzmgCkUxyeg9DjPPY+1IYxsx69efbnNWHUc5JA46/4ewrNuZ/KGSMt7dv8/8A&#13;&#10;66AP/9X7Y1CIXlqY2+bjPT26D/8AVXwX8ZfAonaYLGGzlozx+WT/AJ9a+++vBOQf1/z/AJOK8z8d&#13;&#10;+Ho9Qs3bZmQZxjBySPfsRQB/Pr8VfCR0zUHnjXAYn88k9Mn8OfpXjETFG6cgjg9+a/T/AON3w6gu&#13;&#10;lm+TashLZx91hyccfz71+bGt6e1heyxlT8jYPHvQBUSUpkuPy7juDx+orInk8yZivIP+TWgArZXG&#13;&#10;T/n/AAqhPCY2I7H6/wAqAGKQByOvvUyN84IPvioBjBbrn/P609OoJOP89KANlWOwMw+UehxjHHav&#13;&#10;dvgj46l8P67HG5Ko5xjOPqf8f/114bC/m2nlqoYgde//ANb+tLp8j2VwtwrbShJ75PX8vU0Af0A+&#13;&#10;CNXg1/RoZ15O0Zx3z14/z0roZ7Qpkhcj8M/j9P8APWviL9mb4nR3SQ6Zcy5Ax1OMe3+f1r9Bmi+0&#13;&#10;RJJHzkZ+o9PX3oA4xZHiBXpz6ZP6fz/ydW21Eowyc/48n2/z+dT3VipUlFyPXOMjsf51jywPHlmO&#13;&#10;Cfz79qAO6stSB7jA9+OmD9a6O3vQSMnB4HBHf69P8+1eVwXJU5yQTzxn8a6Gy1A71DN09e5Pv3x/&#13;&#10;9agD0qG5GOuRn8Ogx/nFX0lHrg/X16H9P/rVxVvdANgHJAI/L61vW9wSgXOOD6Hken/16AOhBBPQ&#13;&#10;Ej0HX0H4U7YxIwuCf84z/KqEUqsS3Qj3I/P1q8GznB4/A9uP60AOCkKQRj2/lkfpSFduMLx9P88+&#13;&#10;vTtSrtYcjr2Apw5VeODnr06dz+dAHlfj3S5pbcT2w2lSJB6ll7Dvz7d6+BP2iPD9jremS/ZYS7BT&#13;&#10;PE/H8Q/eJ+een/16/T7VLL7XYupHzjlfXPpXx98R/DsBt7qB4yFAM8eccZ4YAe2fX3PpQB+FniDS&#13;&#10;5LS+kVVwCTzjjGetZ+nziC5Cbshup4Ge/cV9AfF/w9LbXl15UPloNxA64Gc5/Gvm4JIpfI4TG7/6&#13;&#10;9AHosUrK4kVMgjpjnn+frWnPYiW33KMg+h/l+X+c1i6PcLNbhMhQuCT169ue1ei6WjXNsybdzR5H&#13;&#10;Yj6jp/PmgDioLdXyrfKAR1578f59fzqQWq5AbjqMZ9z3/Aen9a2ruy8mUNtwFIyeo9D6VGCCpxyT&#13;&#10;0HuD16dv/rUAe3fAPxnP4S8W2yBzHG7qR+B/T3/Kv3X8FeIhreh2t8rZ3qN2MHPvj+nNfzqadK1p&#13;&#10;Ml4oJcMD6Yx1z3/yK/Xj9lnx/HrGhQ6c8hZwMgEnIYYyP0zn86APvSGYOBxyf88VKVDDjnP8u3Fc&#13;&#10;/DIwIweT6Y6f57dK1oJwwAYEnP8AnPtn0zQAyaEEZAwP6HvmsS5g6/LtOR6/nXU/Kw/TpVSWHOGA&#13;&#10;4/zx/n/9QB55d2w5IGOnH8s/4Vy9zagNkLnB6DuAP0xXp15aBslRnpyf89K5u6siQepAJxwPy7Y5&#13;&#10;oA85uLcLyRwMHp+f4Vz1zbMGbK5H16/Trx/kV6JeWRABK7sH9Ae3X9awZ7bkgjoM9ev/ANYj0oA8&#13;&#10;+mtSp+UYPbtj/J/x+uReGSNFdFJMXzDtgnv+XU/1rvZrfIDYxnn/AA/pk1iXlmdgwhyQccDnHc+h&#13;&#10;7/hQB4R4labWoZbCKHCKzwu3Vtk33COvHOPTrmvzT+NHgf8A4R3UblJjskDkqO4I4PH+P51+xml2&#13;&#10;UP2uWOUqolieKQd2Q8qcnoQeetfE/wC0j4Dtpb2fU5S80T/KGxgvsBOcH8Oe/WgD8xYZGicqhwG4&#13;&#10;PPX3q5OzTTCVhgc9PYdP0zijUrQ293JEo2Lu4B9Pr+NXY3E0TR264BySSRye4IP0yP60AEduLm2J&#13;&#10;KkevtjjgfmeKxkj8qbaw4B7n0P4/hXTWCKUHG4Aeo4z6j271Ua3UTBnTI65weeMHHbvQBizgSMNo&#13;&#10;IA45PH4fWptKu5dO1C2vY/laFw2fofT2q75XmPnbwfXB744/p+WajW1EZ3MMknn1OKAP39/ZT8dp&#13;&#10;4l8F2tvIf3gjVxyDnI5wMDnP+e1fXi5c5UHkeo4r8Yf2JviD/ZeqRaTdSkhXAAZsDaxwRnPHX/PN&#13;&#10;fs1DIJVDIchgOeuR+H40ATYxyTkD6cj0P5UvQnj9c/5/l/OkKhQT+XPf6e1LjDn39jgY7UABA5BG&#13;&#10;R/nrSjAAKgAH6jr0/wA4pOOuMkn1/rSnv2z2x0H+fWgBwOO2APx7fh1qcMuCDnB7ZBPqPwquMNjP&#13;&#10;f/Ipdx6r0PuaAEljLAeo4rm7+0VwcDgfTHsMdxXUcMCDwD6fp+frVO4UFemM5/zx69f84oA8o1XT&#13;&#10;98UsTAjzFwPY/r3wa8U1GxXzLmDzDHFLGsvHZ0Jz09QOeCefrX09e2StlguMkevc8/T/ADivCfEt&#13;&#10;gLHVknVNxSYqeMqElxjP4/1oA/Ov47eGJba6nuVDeRLiSMFuvOQQD/h+fFfDGrI1vJvBJYtjB9D0&#13;&#10;6+n9a/WL46+GJJ9K+1XjkyIrRhVwWAU8Ejg4Pr09DX5beKrEWt4VUZCOVxk5IB4POT3+v40Ac5ay&#13;&#10;mb5nBzIM/KMcqCPp+PtVY3MsUh3cA89eD9fSrdpkOAwwQ2MAE8NnHoOaqahbSWzBSApfIPHf2/z0&#13;&#10;+tAGRfTpI4KYJHPr1qkkpJDdSPx7elJOeinBIz+GOmfWokOQTnHbp2+tAHuPwb8SS6R4x0+Tf5UT&#13;&#10;SCMtnorDAB/yK/oX+GmsDUfCVi6kExL5Z5yPl6fmK/mP0q8NndpMpztZT7Ag+3fj/Gv3s/ZZ8YR6&#13;&#10;74RjUuCZFWQYOcnocden+eaAPs0SjHTJ9Ov+fTFS5+UY5+tZNtOz455J/mO31/OtRRnoMA/56fpQ&#13;&#10;Ap3AjJyTnv256ev+FKpJXpwOh74NSlcYBGSMnvz6H8Pr+VRkf3c5HQdxz+v5UAGBjPfjvnj/AD+F&#13;&#10;Iec9SD7mpeBhcfn2xjt+FIR6jHfnvQBEq9FHJ/LHv69+aay5GM46+v1/Op8AkdgMY79Bx/8AqpGy&#13;&#10;RwODigDznx9bB9OAaATiQOu31JU4/P8AHmvmzU/Ct3deG/7X1qPDiFfJ3YB2MMYIGcEEd/fNfX2v&#13;&#10;x4093Q4MDK446YPP6de1fL1/rV7qElzozTEbJJI9iD7pLcYHQde2aAPzo+K2jy2KG6eFowN/y+ob&#13;&#10;GDjv0yT09ulfOTNPLAxkHzEdvY/5/Ovsf426Q0VvJLduM7X2heTlR3z2OO3TvXyKJI/3m1yyfKww&#13;&#10;Bj0Ofx74oAxpxFgMqBiMMeRjgZwB7+v4VArM+G25xjHHt2pt+7LF0JKnB6dR6fX/ADiq1ozToRyB&#13;&#10;nJ4/P+VAGi0WYChOMHn+nH04/wDrVgtCySlVDFScd856g9TXTw/dKquSfUgY5/8ArfjxzSxRCSVN&#13;&#10;xK4LbhjPUdqAPrf9mbWPJW2gPygNKmO/IzgnjHTj0/Kv0A0bVMMGJ64/H055Nfld8F9TXStdba5Z&#13;&#10;YpkPpwTtJ/PH6Cv0N0jUNpGGwPTOeDnjv/nvQB9HaZqGQvJyMn5uDz/9b0NdzaT5Uc4Ix+Gep/yK&#13;&#10;8N0fUMFO+VAH9fX/AD+FenadeNtBx0AHUc/n0wKAPQ4TxtAwAf1PU44/z+tgAt3yfx7fnWJZzBsZ&#13;&#10;OEGP5VuIQRx0/L8frQArcNkNjp/nFKoPOe3P+HPXinsQW6YBxz+Hc0AdwME+3P1/+vQABSeBzj60&#13;&#10;3HHI5Hcj8uO9SkDjA+9+P4/j3pQpI3DjdwP69fXtQBX25yQeMZPt7f8A1vrQBu5J/wA/5PSn7QM4&#13;&#10;OAOe3+fr/kUnOBzkj8cf596AIZAcH1x69ea+GvjvpxfULaWVyqB7uPC8E7huwB7/AP1vevupxnGO&#13;&#10;owQMY6+/0/z1r5M+NemxzXdvLNiNY77O5s4IaPpgZJ/zmgD8yNchcfNDHvw+V3DjC8Hp3HoPxJq9&#13;&#10;YwpJYY+aQEjqMDp1A/x5r0fxbo1pYxGK2z5scjZLYGB/QfT0xXIRxloJDkEjjaCTuJHbg/049aAP&#13;&#10;lTx5aYuw5TIUdyeSTnPp/kV54sQLcjCgbj69fX2/PvXrvxPLfaUycgk4XpggnH1P/wBb0ryLhSc8&#13;&#10;ZAOT2P8AnPTp+VAFlWVsAD5ByOfyz2/LHvV+KNdhdhlgp6EdfXHtnqaprlQcdT/9f/8AV/OtSNGa&#13;&#10;H5UzkMMDg8/Xr/kUAe4fA5xF4okY8Y8stjPB3c4/z7gV+xnh++AjVRggAe+Qe/v2PT+tfix8Kn+y&#13;&#10;eJV3EnchyFwASCMZ/wDrGv1n8NalutbaRnwZEVv09fzoA+lNNus7STj65PQdvr39+9djayA46Z46&#13;&#10;f0/z+deS6PfCQKuSTwevp+n1zXpFhODsJ5J6d6AOm46AZHT3/HPUfjQo4G3p+P6VFG4ZRnIIwfw/&#13;&#10;wqcDGM9f88UALtAHXAOMds//AKqCP7wIPXHGOO2KkAJJIOAen48/rSfLg+nT6Z/zn/8AVQBGFIXg&#13;&#10;5B7dv8ik2dNren4g9hUqqm31PH4/j/8AXpzLnIxj8R7UAcD49THhy4OcgMoHuQen0Nfj/wCJreQ6&#13;&#10;zqc4GTJczs27jBL468fUkemPWv2C+IDmLw9KQOsijIxxyTX5Dawsl5qV3HbwtKDcy7mP3TljklvY&#13;&#10;0AeD3d3dQ6uIUkOC+3cDg4z1/wA9K9NjtLmXQln2bFbDM+Pr0Gf89e9c7Ppq/wBsxTOAAG34H3V5&#13;&#10;6H1P/wBevR9ZkC6DAsHzqOWwQfyH4/40AfHGuRedrl2in5RKcHpjHT8sc981mawq28BUYG5gOOAQ&#13;&#10;f88e9dvdaQZdQvL24y0SuSO3DnkH0xya5nXWieUcZ2jd269BjOemOv8AXmgDCsrHzZQCSgdgR6jn&#13;&#10;jA/xzX0l4Lg0q1lsrS2HmSm4i3N9Oh9jntn+XHzRbSSb1cIQnXg8dOME+/61778PJoFvdOTb+7lc&#13;&#10;k5IByOBgnk9MZ/yAD9O/hZceVoUUKZIWR/yJ4A+h96+j9Gus4+Ykdf8AP8uK+T/h7dSW2hacj4G7&#13;&#10;ewOMZBc4JHHpjPf9a+jdCulITnIPpjge/wDOgD2SwmBQbhzz05/zn8q2lPygnnI4+ueh4+vc1ymm&#13;&#10;T/KFIwPz6D8PrXUxNvX1ABPfP1I/lQA8jp1x6dfwpVViDgcjp/LPtz/jUqBVUgDB/P8Aw59aeVHK&#13;&#10;4OB6AjtwaAIOFB3Dpg9c/X0796Y6blIzyc9+/wDntVgx7SQBgd+KjdeCe34Dp0/r9aAOV1CEkfMD&#13;&#10;kccfzrzfXICFcEZxnv3z/nB/KvXb2PcH7jPTuf8AP+RXBazAQDgYwPTHOePXj9KAPmjxLaqAzMgK&#13;&#10;9cn19z/SvnLxXaBmLqMkZPUHn2/+txX174ksd0ZJT5gM8d/wx/hXzJ43h8qKSRk3AA9MDHHr7UAf&#13;&#10;GPi62ea5wuWcEtgHBGDxz3/z61z1vGkKK0g3sVB28ce5+neuj8QXl3Pd+VlVCrtG3jcCeQTWAitK&#13;&#10;4hhXdyCrZPcDGB359PQ5oA9y+C+mC41uOWQhlaSMe5288L0/Wv2b8EW1ppOiiZz5kkrDPbD4Gep6&#13;&#10;4/zzX5afAPQEF3a3JUySM2RnGFY4/L8fev1T0C2EemwSuwL4Yj14784yfT3oA9C8NW8V9fSXDDLM&#13;&#10;23cRk8HLEA9B0Ar0p7Y4dscKPl59/wDOa5PwYqtEJgmFIOPUdv19+9drJKM+Wv3ge2PTA/DNAHmP&#13;&#10;ii1ieC4jxmNowMgjggjpnIOf/rVwWlQrHcXLKu1twUn1K98dBXqev26raCN22h3UFjgZwdwHPTJF&#13;&#10;ecaZCY1mQjJeaT8RvOD/AI96ANZgBknrjv257en/ANao8cbT2A74/D86kXac5GDz/wDXPWpdoC5P&#13;&#10;OCD7/l3/AP10AVgPmHGB0+vPb+lVJ4/lIx/Xr+uOOa0fLzlvT6/06VE6gAbRknOe+P8AP+etAHBa&#13;&#10;pGH5AyP5dq8i8R243OvAPPbpivctThPIx79OteT+JIN8ZYrgnOeT37HH0zQB8y+JrYjzcLjP4/px&#13;&#10;yT0/XivnnxBbFJWwnA+bnpxnJx9P619QeJrdhI5IJGOD2/Ptmvn3xTCAS2zIGc84zx1x165oA4Oy&#13;&#10;bZMCBtB6euc9K9q8NTsdqqeGxjnv3rwqMbJAMZY5GMjOD6fh6V6t4al2gKTw2OCfyA7n8qAPp/w5&#13;&#10;McKOcH0/l6c11vi7U2svDrbWCl2xknoBnJrzvwzOJFXBzz3IGTj/AB/Wsj4x+LItG8NzmNFaWNMD&#13;&#10;d0Dt049cetAH5q/EfWri+1q/nlJkDTPjGSNobjjv9P8ACvNYVM9zGNxHp654z156k5/HFb2u3/26&#13;&#10;9leQKXLM2BjrntWz4J0mPUNWhRkyQwOOoHbAOPxHrQB9u/AHQWks7XYjbWKkHBHbt9OetfqBpupp&#13;&#10;pGgK8Zwkg29em0f4nj9K+Lvhho0VjbWKFtnkqG4IIIxzn/63tivdPEviKG0sI7OPqSrFc/n6fh2o&#13;&#10;A9s0jVna1d3PJ6fTvXJ3+rGfUfIU5RBgnvk54/GuXttdWLTQyP8AdCk8+o7fTNczpGtC8v22jAml&#13;&#10;KsSf4UPJHHTHf1oA+jItQjk0+GFmwJ8I23r15zjOMjvXyH8R5Em1O9lEYWSWXe3JOcDCqMegHfnr&#13;&#10;X0nb38P2SVo8b0+YkDOS3TJHsP518xeNWaeaeZuC7HI9M+v4UAfLfiRcbmIwOfT9ff8AHmvG7j93&#13;&#10;Mxxxn1BP0Ne3eJEChyy5I55yPTH+TXiOoAicOxJ3H1H4/n9KAO38Ovhl3DPr+H1+vp+dfSXhaUEE&#13;&#10;Ak9PyOcdcdK+ZPDTYdHHUEn/AD/L0/GvpDwzIAFPIIA/+uSO1AH0N4efoeeB1xz05Hrx2r1fTH3K&#13;&#10;igZOfx9v/rV5JoQHyepxg8nv1yM/if8A9desaYvAwcEfU9Md6AOzhHyccnn17g1ZKHGOhB/n61Wg&#13;&#10;wV9RjPpj6frV1l4OSSOfbH40AQ8Z6ev6c0uAT3yOcHj0x3/Ol2nqf/re35U4pwpxz25x+n8/agCL&#13;&#10;KjocAdMDpn/61RyEH7owD6DoamKMAMAnAP8Ak/59aHXAODxnHv8AT/69AHNasTsLbjgA9P8AD/61&#13;&#10;fCf7S/ioaZos9qsm0Bdvy+p4/l/9evunX5ltrSW5kOBGOfyz/nH51+On7Tnio6n4gOnI5YIxcgdy&#13;&#10;fX2x/OgD5WvHBd5Qcsckk9z2B7Ht+vWjQrRr6/jgx95gMnvz+P8Ah1rMeQj5HIUgnPIz1/z/AJxX&#13;&#10;rnwn0C48Qa3bwxKSS/UAYx1xmgD7r+AXg+KGO1Z0JeYqOenGD+Qr9CbS+Sx0QuMK2SpX0HbGScZ7&#13;&#10;e1fO3w70RdJs1YD97boAg6DnAOOMV3mv6szajFY2p/dFE4/2iPmBPQf56UAe8eFpdyLcA5E2f59f&#13;&#10;Tt6ele1aMVMQdiOQF68+uK+evDtxhYowcBFXp78njpXucMotLAAnnjrjOTQBwnjW5eWRI1GA8m5u&#13;&#10;nIXIGPTrXHhCFPYcce/tV/Vro32qTSocohCL24HXn6nOajCgrgnA49P8j6UAQbScnPUj/wDWRx+d&#13;&#10;IykIwBA79Af1/wA/WrJXByeox2/T+dREYxzzk/n159qAIsHk4wB8vXt3Pp/k1n3vEZ9vf/P9a1Ah&#13;&#10;wdx49OO/b/Pr2FZd422M5GSM/j/9egDzbXG68jI6cf1HT3968H8SsfqP6f57fzr3DxE5VCByeg57&#13;&#10;c9fc/jXhXiJvmGDk9Pr1/HNAHATBfNO1S2efbnv/AIenv0rRtI0bClcKfYfn6e9Ve+0jkbe2OOvX&#13;&#10;+v8Ak69qCWXcNpJ5z+hJz/KgDvtBhG4exwMd8cc9Pr9cV7Xo0PyquM8k9B+H+Sc15XoVscIcZIPB&#13;&#10;wffj6cV7Xo0AVFXGAD6dD/n2HFAHWWcR2j0IP9Ov16/41c6AqFz7/j/KnWgATPXJ/L61NJkAPtyM&#13;&#10;e35fh/8AWzQBzGu6lDpNhLdynAAP58/lX45/tMfEWXXNbkso5dyoccHOcdj/AI56/r97/tGfEODw&#13;&#10;7osscb5LKRj8ec9Oeeg/Cvxa8YeIX1DUJLuX5nkJOSeOvf8AHnNAHnGsRtcyuyAg5HPTI9z6+tep&#13;&#10;fB7wXJr2vwLJGXUOvGOSe569K82sftOp3gtY48s+Op9exx7f561+qP7KvwgwkFzcoQy4duP0zz+N&#13;&#10;AH3b8FvAsPh3QIQkSpMyD+E5x/8AXxX0VBpiRwiQrwB3/HGP/wBVHhvS4Y1Che2B7ev/ANY12F7H&#13;&#10;HGFhVcZxnnoKAMnQ9IQF7phy2O3Pv0/yK80+J2pRWrlXHyW4LHn+I8DH+fave4YxYaYXIAwpbk+3&#13;&#10;H8q+QvijqsLXOHbcYj5031/gXH0OcfSgD578TX7yRxWLHEkn7yQD0boD9Kz9NTACkcHHYfXP4/57&#13;&#10;VjXNxJd3kk7nDMT3HGTnnvzniul0yJVIJwAeenTv+PvigDtdHiBkXoOnvnnt+X4e9ew6PCMDHQ9f&#13;&#10;64rzHRImaROCOB3z+fp717BosZXaMAsME9DnP+eP50AdnpyqAMDkfXn3q/MSucdRntimWSBQMdsD&#13;&#10;/P8An6U+Y5BPpx9aAMSbDk47/wD6un9aq7Oen1z+P+ce1W5Mk7u30/L9eKaFwCeuOfrQBVAUt8o9&#13;&#10;MHOe3of1qNlwM9B+WP0/KrZQ5xnge3P1NNKnBIGce3+ePx/nQBDjBOBx/nHrSMGGOScc/wCH681Z&#13;&#10;24PK4OfXr7UxlO7Hf6Y/nQBAAQTg4z6cYz1FUbiUhCQcH/62eP8APBrSIAJXOBn61j6lIAp43f5/&#13;&#10;Dt1/zgA4PWbgRh95wST39P614V4kugA3ovr2x7dP8/WvV/EE5CHceRnt+ueD/OvmL4g+IoNMtJGl&#13;&#10;faMMSScYA6n1PtQB514u8UrZJJ5ZyTuVTn2+92x7Z/Ovgn4leK31u+KQy/u4RgY+XJPXnpzzXdfE&#13;&#10;DxxNLHO4c75sgZPITtn0znNfNN/dedIWJLM+M569s8dBigCu8IZivT8j+vv/AJFewfDPwTNr2qwr&#13;&#10;5OVBBbPfB6HP+f68N4Y0WTVNQigjQuSRjHueD+J65r9PPgj8No9PjgnkTazkE5Hr/QUAfRHwX8BW&#13;&#10;WiWcNzLFgpgD8P8ACvrbRybu5SNDiOPr/j6evrXkWnvbafapFByWPC/mK9b8Lt9lt0JX55O/Un/P&#13;&#10;egD2vSEDyRwJwAeldJ4h1WLTdOdVOAuM/X0FZvh63+z2f2yYfM33c8cdvy9a878T351C9aNSTDFn&#13;&#10;v1PTOf5UAc3NI9xM9zMDvfnnkc9vaodpAKA4z+nPTH+f5VIIyvQ8n+ftT9pxjofc/hn9aAKZHO1T&#13;&#10;lvT+vamt1GOfQ9KtMpxkDI4/Xp6daikXaPUdh/U/04oAzbhgIzyQT3/ljv8AWvPdduSiuTnI/wA8&#13;&#10;V2epSiMFiOmOnPBryrxBefIQPujnOf0x69OtAHmniC/Zg43YBP5VxVuDNLuU5B49zk9f0rV1a4aa&#13;&#10;UKTkZPp/kU7T4R1IJx79OP8AOKAN2wtlLIMZA/p79a9J0azBbJHBIH4d/wDIP/1+R0q2DSDgYA56&#13;&#10;Hvnr79Pxr1fRLTARtv8A+r+ffigDstJtgq4ADE8fX/61dvaw9QePb/JrH02DCA7cHjPrz3rpUjAw&#13;&#10;RgigCGVvlHv1PpWJJl3BJ4bn+h79P8+9as/cDqfwArOZMgAdB/kUAVAo2hRzxngfhUbKQMHjHv05&#13;&#10;4Pt+Jq0Y+nHA/p3NN254xkc9s8e3P/6qAK4U8+o/EigocnPB9xn/AD6dKs7QR6ge/r/9f3pjrtUt&#13;&#10;jgY7+39KAKhIHzscZ746YB69/wBa8L+LnxDtfCmkyt5oEhU+nHb/AD3rvPHHiyy8M6bLNPJtwp75&#13;&#10;/wA+1fjR8f8A4wXXibVZrKzmJTJBKnI4yDjOMD/PcUAeU/Fr4i3Hi7Xbl3lLRBtqjOcjPWvn/U9R&#13;&#10;GGVB82TznqO+R+H8uPWXUL95ZHbcDvIz74Jx+vXFU9PsJtSuEjVC2/ngE/j/AEoAdoOkXOrXqRxL&#13;&#10;5u87R/vY6f5zX6SfAP4KyTiC6uYC57Bh2Hc+veuO/Z5+ClzqktveTWxCuw4YEZB7d/Tmv2G8AfDy&#13;&#10;20HTYj5QXavp3HUUAc7pXh6x8JaMHYbSFy3v/n9a+cPG2rfbb2W6uDuSI4RD3YjA49+xr6P+Iuoq&#13;&#10;I3tgcRouM9i2e/p/9cV85+HPDF3438QgyZNnE2MYxuwcZ9Px780Ael/BDwle6pKmtXkewbsxrgdP&#13;&#10;X2xX2bLMsMH2eM4VfvehNYPh3R7bQNKitIEVH2gHAxgdh/jV24kXJA6D8/fP0oAy7hySCTn/ABH0&#13;&#10;qgSTkA5Hvz3zyKtMQXGBkH9f8Kgx85BGT+fP6f5PWgCDa2cEnJ/yOc/p+FIFPJxnv7A556d81ONq&#13;&#10;j16/n9aaFx93gE9Cc9+tADSAQR06n/J7Uu3v0/p6DGfendDj0Pp1H+FSFAQccZx/n/DNAFcBeo7f&#13;&#10;5/yahdTzx/k+v+eKuEH1Jz64H6VRupFX2JA/nx/WgDHvp1QHnIPH+T715vrN/klieQRjP07Z/l9a&#13;&#10;6bWb1VQ/MARng/zB/wA/1ryXWNQy5VjjOcfrnPp6c0Ac7qF5uYqgyV54PGfYe9ZEETMwJGAOuegz&#13;&#10;75pXLSNxzt9Dya0reFsDYuc8fl1H9KALtrFkKoxgjOfx446D6iux0uz3MNvBOPXtwAR/n8azLK1k&#13;&#10;LAgYAPXPQA/z9q9I0XTflz0HA/AdwP5CgDa0iw2AcZI7+v19q7iC1AQcZB6fj/n/APVUFha+WFb0&#13;&#10;68Z7fhW2sO0AZ4HX1/z/ACoAqPHsznqPwA//AF1QfJY9x/T+WPT+lXZSSTtGQf1NVcAdTnPryefr&#13;&#10;QBTKkE5O0nk+2e/SsfWNSg0y2lmmIAUE5J+p6d6t6tqdtplsZZ2wEHWvgf45/G6C3hnsrKXB5Xg8&#13;&#10;n8M9qAMj46/G5IVnsLGYDOQAMjrwD/n296/NzxP4lnv5557lslueOnvge+cGpvFnimXUrl7id95P&#13;&#10;v054/wA8143qOovduyqSATnr1z/ntQBHqN69xOVjJyOAQePpjjkda7XwN4Ivdev4o0iMhZh09+57&#13;&#10;VH4M8G3uualEvlM+5gOAPzx7+v07V+w37L37Nvmy22qX8G1EKkZX8zz6jpQBufstfszjbaanq0GA&#13;&#10;m1sMPTBx79fwzX64+GfC9lotlFDBGECDA+gFQeF9AsvD1gkMKBAi8cD88V0y3Hmng7QP0A4oAvCN&#13;&#10;Ap7Ade1eWeO/GEWmWrwQONx4xnuMdK1PF/i230y2MUbgE+/t0HrXyF4t8RzXk0rvJyScjPqfX/PP&#13;&#10;vigDmPE2uT3UzTO+XfPUevavMJ5WnlwuOfr+X/1qu3940rnngk/oPzqtaRbmXK8ge+fy9qAL1tDw&#13;&#10;Ezgj1P64/LGe9dNaW5OFAwpz+n5VRtIQcYGCPx5zyPc+1dXYWh44JC/rj0/pQBesbN3cFgee3t6n&#13;&#10;+ldxYWQUA44H4dOlVtNs84XGMfjgHHGf8muvtLUIoBXJ9c/rj60AEUeF6EZ+uB9adMQuewP48H29&#13;&#10;P/rVckAUHjkYPtj+tZFwwPC8kZ/Me1AGbcFmb6f5/lVTbkjPIP6fyP4Crbc7yVyD07d+Dj/PSkK5&#13;&#10;XrkAZ6dv0oApNG3dc5/kMjGe309KQIcFgPu/17Dv+tW/LUZAGenb8Cf8/wBaVVAYkc5z6fUH/P4U&#13;&#10;AQeXlQFBIz7f56f55pFXPzMOn86tbBgnHPHTv6g0Kp4Yndn68j2/nQBS2gKykZI/yPzpeOAoyD69&#13;&#10;MD19qtbQSWYcD+X/AOqognTJyePqOaAITHjDdgB+OQfemKhODjJHf19f/rVbdACRjJIzye3r/kU3&#13;&#10;y1Jz6du/+RQBTK4KsBjHTPUf/r6VSuHEeR2Oc89fXPNX5nVVPO3H1PPrXJ6lejccHjj6exB/yce9&#13;&#10;AFC/vcgYOAT17fT8K5GZ3Zxxxz2yB+PPTr+VXLmZnc+ucZyDn1//AFUWlgZW3EcAehwcnt/n8aAG&#13;&#10;2Vg0rfMpIX9f8f8APtXb2dksajAAIHpnH0P5UthY+VjYMgdjyPrzzXRW9pwCevHP40AJawHgEc8c&#13;&#10;jIGT2xiuhtbfoMY/+v8AyqO3tivOMDt+nf8A/XxityGJYhucDA7/AIc4/CgB8UQiTk9Cc9eDmvNP&#13;&#10;HXjzTfDNlKXl2snXnk+2KzviN8TNM8M2UuJQHwcDcAen+f1+tfkV8dPj5capdTwWku8lvXp27evX&#13;&#10;/wCtQB3Xxz/aHaWaWztp8scgDtz0zjjj/E1+dXibxZc6veyyzyk7uwH5Z/w9axdb1281G4M07klu&#13;&#10;eSTnP8v8/jybM7vxySfWgC087TnJHP1Ofz59a2dD0C71q6WC3QnJwP8ADNXfDPhLUdfuUiijPzHp&#13;&#10;yO/fP5+9fq5+zT+ytLey21/fW5QnYfmB4B69s9PzoA86/Zv/AGXLnxLeQXVzA2wMCevH1J/z+Vfu&#13;&#10;18J/g9ongnTIIIIAJFRQW6cgc4ra+G/w20vwlpkMFrAqhR6dcd/0r1m4uYLCEySMFA/D24oAlLRW&#13;&#10;iHOFVa8k8X+NordWt7Vst047/jWP4w8bO5NrZnk8Z/DBz6Y9K8duJZZmJdiTzk5z+P4UAM1G/uL6&#13;&#10;YzStlucfT2/n/wDrrOAJA2jGOPrntn/P1q1t+U4wcn1GOO/NMKYPAzj07j+VAFYLtGAOn4Y/wpQo&#13;&#10;A5GB+XX16dKshMAgcZ+vp6f/AF6aU6jGB+o9D/n8aAKgHGc8gY/rn/61RPgcA/geMZHPp/n8KsOA&#13;&#10;oyDzjB7+5x/Ssm6uVTPO4DGPf146cUARXVwATyTnJ647d/5//rri9QvOCCxx/j/n19frVq/vRuOD&#13;&#10;nPcEdc8f5/OuXkZ7hggHU9P/ANQ7+9AH/9b7fAOSRn8s/wCcfX8Kq3kC3MLRMMkjH0/D+laAOBns&#13;&#10;OfbGegHXt3pu1+2fU8nv6Yzg/wBe1AHxx8YPBj3lrOsKbNwyMDowPr2Jr8ffil4WltL+dmjERBOc&#13;&#10;fXnP9fxJHSv6D/Fejre2kqhOHH15xxg47+39a/Lr49fDpA813BFtDMWbg9SeQeP5UAfmDCPLYlhk&#13;&#10;gDp9en175qW4TzgWGSe4xjmt/XtOeyvH+Tv0PTGcdRj9axoCsjDdwB1x/nv+dAGKQB34pg/StS9t&#13;&#10;/LcuoOz156+nPv0qgARj/PSgC9bvgHdk5HT19jTh8zckgH6VBDKwIBGRWtaWv2gOzNyBkA9OOvv/&#13;&#10;AJFAHp/wp8YXPhXxHaXEUhCiQc57Z54HX86/cz4W+Kbbxb4dguFfJCbjz04Hev57I4mtJw2cBDxn&#13;&#10;PB61+kH7JnxUFrex6NezEK2NgJPIOASP89O3WgD9OLizwDxjOR+A9T1PWsmawU5I5JPHbk9z37f/&#13;&#10;AF66+PyriNZYyDG4BHpz0NVJrZSRkcnnn/D6UAeeT2Pl5x0zj6jt+VUVkaNwCCMH0yffnpz9P513&#13;&#10;dxa4Vg3GOuBjr3xj/wCtWBc2XdRgjIye/A6+vI+n4GgCtZ6gy/K3y55x1xxz6c+tdXaakThc9R0+&#13;&#10;uetcE6PEc5wOnp9OPz96nhuXVioJ9P1z07Dr6UAeuw3ZZ8BvxPPf1rTjnGM54/rjj+o/TivOLPUs&#13;&#10;gbiQBjg9cfT+v6V0tteJJheRn06Y+tAHYJICMtzkf5P1qyp7EDg/y/P8Kw4LgEbs4zzWpDMu0YPf&#13;&#10;Hofy/T6+9AF0n5emScjGP1zXiPxD8Mi423Kx58rLgHBBVuGBHf8A/Ua9rVg2DnHvWVrVh9qtC5XJ&#13;&#10;T8TjuAe9AH5LfHvwDHFBNcxpkKDl+oKtyvP9fYV+aHiHT2tLxlUYQnjnoc/1xX76eP8Aw7p1/pN1&#13;&#10;YXKec8KleQADE3KsR7Hivx5+L3hKTSr6VIU4BznHbPH59ev9KAPFdAnWO5wRj39v/wBdew+GLgpM&#13;&#10;UzlSRyDjj+hHrXg8Uhil5GD+HX2/+vXqvhy9wAWXBIA9RwfT/P8ASgDvdatInjDIoJB6kZ6nv9Pe&#13;&#10;uLVNjEYyO/fHuenH6V3Ny3nwDPJODyOpz04/yK5m6228pAGPX2IP+ePb8wDQs9xjLYX/AAB6jv8A&#13;&#10;5zX01+z941u/DfimG1L7YZX4GR7d+Pf9a+W7S7aMBYxldx7DGP5Z9PWu70u9aynt7qAAvGwLY7Dj&#13;&#10;JB9sZFAH796DfpqumQXkZ3eaoz09O57V0Sk49v8AOfX86+Xf2cfHMXiHwxBayybpY8d8k+oxx/n1&#13;&#10;r6eVgcN+HHYUAakcxyOefX+vpV37w6cnv1rDT5c/NwPb16/WtGCcj5CMj8P8/WgB0sIIwBz+X5n8&#13;&#10;qxbizwSAMn0/z1/z0rp1AI55x/n/ACajlhUngdf8+nbpQB5/c2PUbck981y93ZEE7e2T+Z9/1/Kv&#13;&#10;U7i1zlscAZ/H6/5+lc7cWWRnGQeOeceuP89O1AHltxa89OfX+nHasKe1XaUAADe3T/Pbv9e/pF3Y&#13;&#10;EZ2DkZH+B4/WuYu7UrndxgcY7Z9eeOtAHl2rWMwl3wEIX6EgcHPB+hNeYfFXQo9e8Kzoil3ki82N&#13;&#10;mHzBxwwHt/T8K961KzJBKDOeh9D25+tcrfKotJVuY2EWd20D76OuDxzgq3Ud896APww+JXh5tF1a&#13;&#10;VQrBMjHHUn9PwArhNMlUSCM9M5HsQPr619ofH/wuwvJ50i8kn7wPQEZ55x19uma+Ixm1uTgcoe/+&#13;&#10;f89qAOwS1MM6qBhCQcj0zzjP5frVq9s8oHjBwF/THAzxUunA3SKyDIQckAevf+tdLFbrJGN5JCjj&#13;&#10;A6Hse/b/AOvQBwAtyPmHCk/UZGcjP+faraWpKDcCc468YOefz/8A110U2nMhOACp5wQTk54B9v8A&#13;&#10;JxRJAu3bjg4I9fXv/KgDpvhL4gm8M+MbK4VzGjOqsOmd3cn2/wAmv6E/ht4hj8Q+FbO8A3N5YBJ7&#13;&#10;lRjPTr/+vvX82arLb3STRFhtORkjI5zx/nvX7RfsgePl1zQINPllDlkC8HJ3KP8AD1oA+6x9046n&#13;&#10;26cdx6Yp+AcsTkHn6e1ICSnp6flT/fH09gOnP060AKqls5HAz/8Aq70hTgdx/SnqxHtjv/8AW757&#13;&#10;U7Bz8oAyTzwMfjQBEo6NnH+cf5FIy9T+nt29KmySOeM5/l+dDjOXUccf/r9KAIAuM49/1/pTmG4E&#13;&#10;fp2PuDTwpBOBnPT/AOt/OnEDJx1J6e3rnGaAMue3Djn3x+P+en4dK8j8f6YWgMycZjJHUAMhyD/X&#13;&#10;Pt0r2wruwMZBPcenfH+fxrkPFNhHcae27BEfP4Hg+vY8/lQB8gfEPSTqnhi5VWUtNAr5Jzlk4JB9&#13;&#10;x1r8rfiJokenXFwShD8ngfxL7++fxr9VNXtHDT2d2zbLWcxso7QyLtVsdxkg9f618PfG/wAPGxmf&#13;&#10;EKgIx5PU9unp/wDWoA+LdKVVvSjSElhj0xjnof8APpU3imKV4PMiykfVfz6j/P51ZMm26CBcFGzj&#13;&#10;AJDdAR7fX6c1fv4TLYu8ib0wcdzzn6Y68cetAHkBGV9f8aFQknHOP6VdMIVnU4XaT1H5/wD6zxVV&#13;&#10;iFclTwD/AJNACq208ckY/wAiv1J/Yl8blY7fTJXyqSNH3wAw4/Udq/LVux3cnH09q+n/ANl/xSdF&#13;&#10;8Zx2Ej4SXDr1+8n4elAH9Aljd/MoyVxx/kfT0/8Ar10ltLnqM4BPr+VeS6HrEd1bwTxnCyIpH9f8&#13;&#10;j079K7+zulce+ex7/l+FAHWKemDkcdMen/66XBAPfP8Ak/4VTgdemM9P/wBf+elXhg9+mfb8f/1U&#13;&#10;AA3ZHY/985+nWpSnG5eh9uvr/wDWP400469e3+frUik9GHX8hnt6HFAEYXJ+Xkkdc+h6n6elBXg8&#13;&#10;8HsDnP8A+qpSv8QGcevHH4frz6U04D8LgfQ55/z6UAZOqW4m0+eJiQGVhx37/hz0+tfOkXh63l8R&#13;&#10;X0kcRAeMTqcYYOvynHY/T86+nSmFyQQPQ46dz+teYxaTG2oQ+axSMyTQM2cY3IduOcY470Afnr+0&#13;&#10;tocCwXNzE5eZWDLjphxkj+XHavzr0iK6lM6yjBClfmPXDZ6dBxnFfrR8X9HNzBcL5Qf5WXLEAMUT&#13;&#10;b9eT6fnxz+afiDSptL1GcNF5SEjGD2I+bGe2enf2oA8s1SXDOqHAB3YyMD0AyO3PNVoAFAJBKryM&#13;&#10;88Y7e3PFWdVUxzngAFce/Hpng/mMcVQWdU+RFypGeTz06n09s0AbdqVDFycKcY5yeP8APXP9a2Lc&#13;&#10;+ZMsROCS3fj/AOua5iGb94vBIz6nk/8A1u/9avR3/lmNo1JPGM478celAHqnhCRbPXg8ZwHjBwBz&#13;&#10;kHPTp264/wAD94aNqWfIkR8hoxyO5K9jj17/AIV+dPh2+MOp2s7DG47cY5O7pn+VfbnhC+abSrKV&#13;&#10;jjClO2PlOPx46cUAfSGj35AAXBJwepPv3HvivW9H1ABc5zjv0/T14r5r0nUD8vzAMcfpz/n/ADj1&#13;&#10;PRdVwQSMY6c4yPTOP1oA+gbC7DYYN8i+/bt/k/0rrra4yOc7unr0/L+deU6XqCEAk89B6dP88/Su&#13;&#10;9sbrjHQk/r9e9AHVqfQZHHXpTuRnceT/AJHaqtvIGUfN1/HnP4fWr2NxBHIyPUd/8/5xQA1VByw5&#13;&#10;J78j39jn6U4gZBA5Of5f5/zipFUjO0dO/Y8dvpkd6c248kcdvb3/AM/yoAhC4BwR3P4Z596Bz2wO&#13;&#10;3t/T69akx2BBx2z2Hb8v8PWkIIGMnGO2PXpQBFtPKgZGPf8Aya+b/i9YJMXlbJKXULccYyuOTjgA&#13;&#10;elfSpB5BHH0/n+deE/FOOIxXeYzI2bdlVeeCwUgn+dAHwh4/8PwRyXDsXZgwDYJUbJBlc8dAOc+/&#13;&#10;WvLUtEiR1DZJAK7RgZHvX05420O6u7qa9vIsKXCgE9Qq4GQPlB/WvDBBF+9Cx7ETP3iB09P5UAfI&#13;&#10;fxKRYZUZA28NIM5ONreh7+5P9a860ubRoYfNvImmlwFZG43KDk7T2+mK9d+KEIaXKgEbyAeeh5P1&#13;&#10;4/x9K8QClcBlwCf69vwH8+KAHpHG9y08Q2I7kqpOCFGeCf8AP+GwyELuU7wV4zx39f5YrOtMlxuG&#13;&#10;P0OD79vf61vhnjwij5mAB4ySOpz6dO2aAOm+HZMfiaPfk5jkAye6jgfXriv078L6nvsrBlGN0Ebc&#13;&#10;N0+XkgevX+tfl94KEieI7WWd8All3DgYI5zn0r9CfC9+raZpTRnP+joD05xwfX09MUAfU+hX+BGE&#13;&#10;bOOOe3of0r1rTLsNjPfGPf8AnXzboOpEbM8AgZGCeT6459uK9q0W/BCgcHHb07np7cfSgD1qzlJQ&#13;&#10;J0x65/TntWwvJ92/P6H9MfpXJ6dPgBST29+o79uR6dK6mFwFKgc/X8vT1PNAFpU5+YY/+uB/X/Cn&#13;&#10;7SM8YJ9vpUoORyODjqP/AK/8qTJPfr/+rpj6UAR4wC2M4H0pNuQVxzjHf8c/oTUrZzxyOOmPf+dH&#13;&#10;AY8ZI56Z/XP9P0oA83+JAI0AopA3SDgE84646fh+Nfljc2d7cTzOibYXnkB6ZLKTycDjJ/HFfqd8&#13;&#10;TnMXht5Om0lhgf3VP4e/41+bOnXKnzbqRDPvkZ+QVQZ4ySOp/wD1c0AeG61oF+dVg807EBA4wv5q&#13;&#10;Bzx6n0rYl09V0G2eQFkBPOcE5zwPTnAIrrtWuY5r/apXzOSW4+XjgjrnHGfU1R1pZhpsS7sgKQWC&#13;&#10;4B6cEdfxxwaAPli8uLi5up0xhN79O+Oc/h0rz3VGHmO2SNuAMDLZ7Y7A131609tJLEq4L7uR79Sc&#13;&#10;+n+c9+P1K2UArK29iN3GcnHPXjv3oA52IFpDxiMYBZiAePw9fyr174doYtdspQcNHJlGI9QfXj9M&#13;&#10;9K8xClZI44ixIGMAHjPp+eOn+Feu/D+2MeuWckiDLbyOn8Kt1/z9KAPv3wtfKNP0xt5JMROT/vno&#13;&#10;fYDnGK+g/Dl+2Iyh4Pvx07f0/OvlTQr4Cz0xYz0t0wPxYYH0r33wzf4wVycfljuOn+T0oA+kdJnL&#13;&#10;KiluTzjHU4/X9D/Ou6snymCcA44+teTaFegooJyP85r03Tps4CnAJ78f5zQB0a8jdnAP5fXpUwVR&#13;&#10;xnAGf8/rmoomG0HoD2P8un+NT7RuHGDz7Y9vUGgCPA5AOf0x7CgLyTnAH9M89f8ACnkD5gTnHvz9&#13;&#10;OacVBUqe/YcUAZ08JIJ69PqMD1rjtUgPzZ69v6f57/pXeuMncOB9D6+/X3xXN6nCG+YjH4/TFAHh&#13;&#10;HiG0LK3PI79e/f1/Gvkz4qD7FYuqnJbJCgd+5P8AnnrX2x4gtNylcdc+vQDqM18X/GsmG1dWXk5H&#13;&#10;UAc4A/TJx/hQB8DX0+5zNNlM5PptYnoe4/z71VgeWF1CDMgHB9x6AfTp2roLmykmlD+UXZHIy3Ay&#13;&#10;Bz0JB4+tdN4a02Fr1IWXeX24+XJAJ9zx/kUAfaX7PWnwyxhrhMK0S+2HQE5B9z0r7ah1siOztosK&#13;&#10;BGF2jqCDkg9zjqea+aPh9pSW2krckHDMuUz821R7dPTivePDtqLYRtIAxBGGZvvZ5zn3PX6e9AH0&#13;&#10;/wCE5n+yGRjtA+UcYyB3rolvY3Z2Lfc6/l3z19f8a840fUY4NOBLggjgdOprU0vUPMMqRJud3THT&#13;&#10;BwRjnt0zQB0HiCASCX93uA2E7jkAhckjtkZrzqziCRKVBAJyOnfqM9eT/nufTNcZzZyvjLNuB7ZG&#13;&#10;Oa8/jXbCij+Afp7g8duKAFCsSRn1z/8AqzQRwNwwePX06cVOBjHY8fjQVwT7ge9AELBSfmA4wP8A&#13;&#10;9X/66awIzwMAnufzP1qyATnI69uuT7frUZ5HynPp/j+H+fWgDm9SjEnyn6f4/wCNeZ61blwyKNo5&#13;&#10;AI4PPqR9K9bu42IDdOvHFee61EArZ4P4fUe3+eOtAHzX4ltR856gY/Hjseg96+d/FFqGBDY4GePx&#13;&#10;/n6nn0FfVXiWH5ZWPzYHT+uPWvnTxPA/z8ZA9up6cE+uR9aAPny6XbPu+7z2wO/eu+0B9jDaRxj2&#13;&#10;HH1z36ZrkdTQrcFsZGeRzwQOvt61s6DKTKDjBHGCOw6/14zQB9O+GJWKpyR65bOOeuP8+leCftA6&#13;&#10;0WtFhR8GWQtxzhFx+mf/AK3rXrOiX4tLGW5P8C8dOp4Gc/59a+RPjJrkmo640KAYt0WMYPOfvflg&#13;&#10;0AfOsyiS7llJB3EdehJPr34r334M6XFe6nHK6g4IXPQcY7+/5eleMRaPcXD/ADDbnkfQ+30/rX29&#13;&#10;8BvB0NrbQTyIHK8/Rm9Dzn1/OgD6b02S10e0a4TAICoTnOM9f071x3iDxTFf65JaxSh1j2qGH4ZH&#13;&#10;4gdf1q94yuIrS0ZkIxyWXgE46f4mvmTSdVuJtdG1yC7fL9P9rj09fpQB9jf20z2rpbycbVUHOMHG&#13;&#10;OnqByT+tT+GbovdNuBwoWMcndhjyR3/rXDy3T29gEtV3sAB+QwOD74znnFbXhe8kudVjs4iZHhI/&#13;&#10;eJ2kHLFieCB+tAH1bK4/siaRCAC2zjgcAZ9en+NfPPimHJcvx6jOR1/Af/Wr6GubY22mxwZ+bYGb&#13;&#10;HIyfr+Oa8N8UQLiQgYGTxjt2/wD10AfMPieDl8EEjdjBPb09fxrwbVUUTbjyGHHofw/L3xX0X4kQ&#13;&#10;DfkY7/ofxHHX868C1vBmGcZHHv8ATOOlAFvw6/75FwDg4649vw96+lfCxbCEZJOOv/1+xr5p8PMA&#13;&#10;49Bx9ff9On6V9H+GX+VN3bGOM9u/WgD6N8Pk+WrKc7QMk/4Z9M/5NetaYxwnHAx19O39P1rx7w64&#13;&#10;bCqMn5ePT3BOM+3FewaVJ8wzwDj9enX68UAdrbrleeRx19zWgBkYxg5P61XtSxUYGcfmSB+npV8j&#13;&#10;gA/KfSgCFk6A9Ce35dP85puzsOT1qyFGc44PB7cnuaXAXpzn8Mg/54oArBVwQwJIHJPH501kCgsO&#13;&#10;Mc9f61YOeP5fn0/+tULsoBbgZ7Z46Hp0/XFAHiXxh1yLRfDlw7vtLA5HXAA/yM/hX4aeOtXuNc8R&#13;&#10;3epynIZ2wOeBnp+X17Cv0p/a68cGw06exifG8eWACO/XAr8rLyV7iRiwwvOfr1yeeOtAFVFFzKFj&#13;&#10;6lsc9j6dMfn/APWr77/Z08IW9oVvpznYpxwQcnP+Rj+VfGvgPQf7U1aJMFiGB6dMnj16+/6Zr9X/&#13;&#10;AAB4ZsdC8Oxu0eCE3H0OPU9s0Ad02qLYRmOI42wsxHTDdAc98e1cj4e1xtV1F726biIcD0xjn1PP&#13;&#10;U/TJrF8Wa4thYGcNjdnae2w8duxrj/C2r7CUQ5dz3yc5x7dTQB9yeBJnurkEgYbnqRwP5jj8/wAq&#13;&#10;9l1bUAlmZc7iFz+J9fzrxP4apHb2kVxMQTsZh14ROT6cZ4/lXYaney3CQROeJB5jD0z93jr7UAR2&#13;&#10;w3EuR15PT8f8+laIPq3J7c/Sqdqo28jnP4+4rRAz2zn8OtAEJXcd+ck4zz0H+cU0qQo5447/AIYF&#13;&#10;WCoJOQOPr9OT/L8adtG0cYPP4/jQBVKn0wc9e3TPP5Vi6kcRlQedvY//AFq6NhxjOfoPeue1FTgj&#13;&#10;B5457fhzQB5Nr7ZDKxx7epz/AJ/nXhHiD/WbfvEZPt/nr3r3DxGCN69Bjtz3zn3/AFrw7XTul4OM&#13;&#10;/kPr9fX8qAORA+dSBnv9fXjt0/p0rpLCMMwVuufQd+mOPX0xWPGp3EAEk/jj1rpNOQyOnGTkdB/k&#13;&#10;UAepeHogdueQP0+n869k0mEYXAJJ7dMdxnjtXl/hyMlI9vU8Dvn6dv8AOK9g01CuOOvb0+v0FAHS&#13;&#10;wpiNdx6YPXI+lc94m1OHSdOmuGIUKp/PHUGuoAEaA4xj6/Svj79pH4jpoGlS20DgyOuODg5z05+n&#13;&#10;SgD4H/aO8ey6/rclmsxMcW7IByDnGcjvXwtrUyy3BRc7P8/5A/nXoXi/X5r+6nupjudyT64PPX19&#13;&#10;P/1Vw+jaXeeINTgtIEYiV1GRzjnnmgD1z4GeCG1/X4FNu0yl1Yn2B+nPb2r92vhH4Xh8P6Kmy3CO&#13;&#10;VXb1GRj/ABr5t/Zo+EVhoOlQXU1sokKqFzy3POc/yz6V976ZDDC5jhA4wg/Dg0AeiaDAvkK54CAE&#13;&#10;Z78enb2FShluNRyD8q8f4io5bldN00c/Mf5cf5zVfQ5AXa5k5VMt9c80AXfFmqxafpjLKfkjUu/p&#13;&#10;gduffHFfn/461uS980ynEs7Fm6cA/dH4en4V9U/FHXozbmxJyHYOxOfug8Adevp6D3r4r8RXLz3D&#13;&#10;853n0/If5/WgDmbVC8gUtnGeRjuOn+f5122mQsAMDOBk44HHX9K5OwVTKN3C8de3cEd+ld7pkagh&#13;&#10;QMZwP0J/yaAO90OE8beAcf8A1z2zXrmlwlQOeOP/ANfOfrXnmgwnhiOe+OmfUV6xp0RCoAOOPwPf&#13;&#10;r/n6UAdBboyoB/kfWoJh14zmr0Y3L7cf5NVZiScY4Ocfngc//XoAxXjPHUn698/57/hSlcZZj0+u&#13;&#10;Tx7Y6VYZd3I5A5x3Pp/+um7Rt+Y8n/PTP+fegCDbgk/dH1Pr/WgqNvHJI57d/T6VPyPu9enqfb8a&#13;&#10;GBII/wD10AVXBXhhnB//AFn/AD+dN2gMM88/n6/5/wAm4VG7g5z1yccduaaEKtkj8M/X/wDXQBnu&#13;&#10;u1Rg8DtnI/ziuW1a4AjYE57fTH09OvNdbONqnI4HPU9v8/jXnmtXAVXydo5/+vQB5D4t1FbSKWeZ&#13;&#10;sJHyR+Hb+dfmn8XfHc11dyWyy7Uzl8HPGeF5FfUXx1+IcWkWksUcmSDtAB6sQeM+3evy18T6/Pdz&#13;&#10;Puc5dssSep5zz7ds8UAYWu6tNdXbytyD6HjBzj1//VzXOw28tzcIgGeecc+nGcUSTNKxx8w+mR7g&#13;&#10;mva/hT4DuvEmqxYRjGrLuPOMk9vc9qAPcvgN8N2u7mLULqHKJjBOOcHrjp/hjFforpYh0S3QDbgD&#13;&#10;HTkY6n1/GuZ8HeE7HwrpCLsVCqglsf3RjGD7n06Vj+IdaM12LGJiWPYcYU+/Hb/61AHsHh68fUtQ&#13;&#10;M8hJiiwR9ff6/wCFfQ/gqKXU76EBcxJncew9P1r5U8L3uPJtbY8kgZ+8M9gO9fcvgjR00PRV80/v&#13;&#10;ZB5kh+vQD3oA7PWNRWxsBBEcM67UA7DpmvMmB5cDI579v8+1at9cNd3LTNyeQB6AelUyvqDkfX8e&#13;&#10;aAKhRsg8k49sH1J7U5oTxjtx1xx2z3qfbk5Xqf8API4pwU5B78cf5+v50AU2UKxOOn9fT6fnVa4Y&#13;&#10;BD6dP/11pNkZAGcD88cdP8/SsK+m8tTyQT/nv9cUAcdq8+A6nlQcdfXt/n+fNeL+JL0oW2nDYOMH&#13;&#10;A9/yr0fxBdhAzE57cZ9OSf614f4gufMfr9765x6EY9f0/KgDmSGmlGMgljzkjv198+tdPYQlQAo9&#13;&#10;eP8AD09s/p1rC0+LzHySMe3P+fwrudNgZvryNuccf16UAdLo1ou8Hbz9PzzXsOi2TbFD8jj27fj+&#13;&#10;H+RXF6HYcrgY+nTIx+FetaXBtCgjr1/+v7UAbtpDjDHqPb/P6VoONqHnn64p0MYAOCcY/wAAPUU2&#13;&#10;Y8FcAH9OeuPT69e1AGTcYZ93r/nrmqqqoI5JH58+o9DV0jvjB/QVGV3Y4yfpjIHT/wCtQBAVwc4J&#13;&#10;qLYBg+mf8/rV/YABgc8fhjj3qJ8EfLyB/jzx/n+VAFZVIzuJycdfftXPa9q9tpVlJcyuI1Rc9eB/&#13;&#10;k1raheQ2cbyykBQD2xnivzt/aV+OMOmWc1hZXHJyvHc+h/zyPrQB45+0x8cJbyaTS7Gbar5GQxB2&#13;&#10;+vP07V+autapNNM8hJLkgktjv05/nzWx4m8SXWsXz3VxNvLMTyeMda4hVnuZAvUknn69Pw6fl3oA&#13;&#10;ZBDLeXCqoLbjg54z+H8q+xfgN8IbvxDf2jPAxBbP0z6nH5muP+EHwrvvEeoRL9naTew28Efhj8ev&#13;&#10;1r9zfgB8EoPDGk2zTxKZyo5x2xQB0nwf+FVh4b0yBBCFYKOuM5wMknjrXrXiCZdOtBFESpPAA44x&#13;&#10;yQfX/PevRhZQ6dbHAwAD07kdz2rwfx9rJsYTInzTykrGvb6n2HX9KAPm7x7Ndajff2XZ5Yt80pU4&#13;&#10;OWzgD3r3P4Z+DINB09LmaMF+MA4POOvTtz+Ncz4J8Nte3jX90MhW3MfVvQH3/lXvkEKqoCjAHA9s&#13;&#10;dPw9P/10ASOAAT1J/LPfntWXOSW3DkjH/wBfFaUrnAx0BzjtVEpyMnHv1x/n6UAURHlhuHI/H8qi&#13;&#10;8vcQB7Z4+nJ/Gr+3JJJ60m3Gc4yP89OvtQBn+WfvY4579ecdMc9aPL4PPX37+3+fX2q2QRncMfp2&#13;&#10;/H3p20cndjI4/wAaAKoiAzzgev8AWlK5ztGCfc5H0q0cLjjA/n/nv/nETAFeDyfTv6/yxQBQmUjI&#13;&#10;HXjqeK5jUrlUB7jnB/z+lbl5KqKy55B/zmvOtavwCQDnPA47evPHPHH5UAcrrd4d7Mx5Oe/b/PtX&#13;&#10;mN7MzMY1c4Pp/n1HFber3+WOT1PH09x/k/zrl1G9+DjPf6cdaAHwRE5bPKjIJ/p/nv7109laD046&#13;&#10;4Pce+B/Ss+zgPBcYH5/TBrutNsC7IgGcAbvoenX9DQBp6Rp24jIz04P14r1PSbAxAHHP+f8AHvWd&#13;&#10;pGnbQhIOTjO4Hv29uvpXeWlsqqABk+/PSgB8UQ2jg4H169uKdKqlRuGfxH8/wq0RtHAyD/nFUpCC&#13;&#10;dvQ+n9aAKLD5icZOP6f5zWTqN/DYQNLI2Agzj6f5+tXdQvoLCFp5WACAk/QfpXwp8cvjlb2EU9la&#13;&#10;y/NhgNvXPbAoAzPjv8a4dPt5rW0nyTnABxn1z9P84r8uPGPi+81S7lu7qQsXyc/4HsD6Y9K0fGHi&#13;&#10;671q5uL25mOHJ6k59MivDNW1Tz2KxsTkgdf8/wCe1ADNR1OWdiicBvr19/8A61dP4N8GXev38eIi&#13;&#10;UG0cjPf39Ki8GeEb7Xr1F8tiCcnI+XqOf8a/Uf4A/AwTyW8s8OANhIPfofxx7mgDX/Z1/Z8FzcW9&#13;&#10;5PANhKk/L6fn1r9h/A/hi08N6fHHGgRYh2AHf8K5PwL4VsPDthEkcapsA6Dv7n6V0d/r4uJhYWZz&#13;&#10;kkZ/z/n6UAds+qNeTtDHwg/DPr/jVXXNft9IsmQNmQj/ACBWDJdR6NZNLK48wgY/I14l4h1qW4Z2&#13;&#10;kJ/HPegDL8W+JJLwySs5OcgD6n0/xrxHVr95JThufz69ef6dPatjWNS+8Q2QPy/D17/rXEyF52Jb&#13;&#10;p9Pftj8v0oAjVPMYN2OT7EfXp/8AWzW7Z2x4boScjuSenI9O/SqtlbsSrZ6enb6Y9j/ngHrbO2yy&#13;&#10;gbsnkfjxgfSgCeytM4Uk85HfHqD26Z64/Xmu80yx+ZehIzj1H6VR0yxOVLrzz2557fh0/P0r0Kwt&#13;&#10;AAoI24//AF0ASWdoAFOOB6dfbP8An+dbQGwAYxn17/8A66kihG1SBgf4DufamTthcYx7dD+H0oAz&#13;&#10;rmQpnaOT+mB/n8qy3LMT6H/Pb0q/KSzHPzDHtz/kD9agZDk54J9fX9fzoAqMpPbB6Z6n/PWkEeOF&#13;&#10;6dKtlcLkgcj1wPw/X8e1Ls46c/Q80AVQoABPI7/59sfzpu07hkkj/D/GrpRgDkcHvj2703bgcYyc&#13;&#10;/T/P40AVCp3H147fiPr/AJ+tARRzjrn0HXrz1qwUI79OO/FGwsB3wPT8/WgCmUy20jnn+ff8aFQY&#13;&#10;DNwT6Hn24FW0U8Y6f5JFIoK59Tj0/r/nFAFRlxnn1x/hVabao5GWHT8Pcfr9auyMsancc9v19Pb/&#13;&#10;ADzXM392Y84OMAkZ56H3oAoale9VBIC9f0P4cnn/AAriLu6aQkKTxj2xzjIH0q9qF2zv8316/mR+&#13;&#10;v+eKyooHuGDEEEk/iD0I/wA/WgCW2tvOk6YJ+o7cY/z6119jZeWFwAMfU/hUdjZhEBPBB/MnkDPp&#13;&#10;k8V1FvbFsZHHr+FACwW52LkfmOvXg/rW3a2gOMjAOP8AP8+lLb22V29T/hxwP5/Wthnt7GEzTHaF&#13;&#10;9/Qf/WoAVYYoFMjkADPWvAPix8XtO8K2c1vBOolHvn8ePT3rnfjH8c9N8O2s8FtOoZVOefwH15/y&#13;&#10;a/IX4tfF++8SX06xSsEJPIbqT6DH4c0AdH8ZfjzqOu3dxbwSFg5PzZJ/LknPqf618aaprE15K7ux&#13;&#10;JI65/T/P/wCqLU9RkmdizZJbPuT/APqrEt4pLqURxqSTjoCTz3/rQBEytMwUAkt6e/avSvBHw+vP&#13;&#10;EV1EojJEhwMd/pXY/Dz4ZahrE8TPASWKkD64x/jx071+sPwB/Z9htYba8uYQSuM5XpnPA4oA5T9n&#13;&#10;b9mICS2u7222vwcsOB/jX7AfDzwJpnh2wiihiChQPck+vSqngjwjaaZbRpEgAUAYx14r1G71C00e&#13;&#10;1LyuAwHvxigDRvbyHToC8pAAHTj9O1eFeLPF014zwWrYX19OePrVXxN4ouNQleNHwh6Y4+gH4VwL&#13;&#10;+YeCCM/h+Z680AVpGeZyzHIPcnmomXgZ5x/+snPTnuKt7eShGSfx/TuO9L5fQjIPt+vagDOwcDA5&#13;&#10;Hv79P8nt70jDqGHI/ljr7f0q9sIGAOee3T6UwrkDceB9Rgd/8igCqFIxkcHt9etMlUDpjjn8s8d6&#13;&#10;mlZVAzx/nt9fzx+VYV/fKucEAjPUE/SgCvf3W0FR/CMdhjPriuNvr4tlQ3fp2x1z+AqS/uiSduAe&#13;&#10;4/H/AD/gKwG8ydhsJ59uuPb9fSgCnIzyuF6seOME89vpxgVu6bpBlIYjIznp2/8ArdTWhp2kFsBg&#13;&#10;cA98d856E+nf+VdxZ2KIAu3kH2PTn1z7UAf/1/udVbkEdD1z/SlGSVI+YjHQD8jxinYyPlO7OR+v&#13;&#10;FL+HDH2OfckenSgCjcQCeJom5B4/H1H+fWvmn4l+BrPV7edbhPkkBOB2cDgntj/6+K+ogMnaRwM8&#13;&#10;dMY449ulcv4g0tbq2c9N468cHsQP5/5wAfgX8Y/Bb6bql0vl7NpbIHQc9fT29a+WlJjmYE4A7djj&#13;&#10;17YH+ea/Zf44/Di1vxLKi7iwaNxt46YDD/J9a/JjxloNzoupS2s6bGVj24GP8+mKAM2OCK7iZWYM&#13;&#10;TgjHrjgHtzVBtFm5ZRyc4/w/OlsJtmDngkD8u/H6129iBIscy8sf09qAPOLizlt3CyAgkAj8DXQa&#13;&#10;Au6YRsMnOD+P+fw5rpb+whuIgSuGCjrz83/1+1YFhGbK4U/dO4gDAA6cd6ANjV7SNXDKueoPXg44&#13;&#10;9e1bXgDxJc+Gdftr63Bykit1wDg//W4qSa18+Alo8sO2PX6fkKwZbJ0bgbCD27BsfywfpQB/QB8F&#13;&#10;fGVv4y8K20yODKYl4B3YGOh+nSvXpbULkLzjoOhJ6gD/ADx71+TX7JfxSl0TVYNDvZcxhgFxyDzj&#13;&#10;jnOMYz19q/YC38m+tkuIzuV1yCPp+HP9KAOQlgznHIGfT5cHv+WP6Vjz2rADAwB+X9e1d5PZjlgP&#13;&#10;x6Y9O1ZM9qGY8evuPx+v+TQBwFxZZPQ57dOPwrAnsXjUlQSeB1Pfp+I/z1r0aaxK4AAOcf8A184/&#13;&#10;nWZPZ5JUjIPbGfy47YoA4aOSS3fGCQ3+T/8ArNbFrqBQHc2AAD0/LmnXdiGyYxnHP4Z7fzrINuYz&#13;&#10;8wyfoePx/T9aAO7sr9gFKnAHAGc4Hf0NdRa3it37Z69ueteTw3JQgk9cfh61v2mobVBU5yPXnv1/&#13;&#10;D8qAPUoZ8DIPqenTH+NWyfNjKdcg8f0/z+VcVbX5kAwcAYzg9PrXQQXRKgA4x07cd/Tj/wCvQB5J&#13;&#10;460OM3LSOCU+aMr0yj9CTx09a/Ov9oX4cTaZYyXwRiW3IvHyr6Z/D39Oa/VrxFai7szJt3gZVvTH&#13;&#10;/wCvBr54+JGj6j4m8OzWJtctzHIMdGQZR8ejAY9Oe/FAH4A6tata3rB+7E5Ix35/nW/4eu/LmRs8&#13;&#10;v0yfT2/Mdq9C+LvhG50XVp/NjIO9uB0GP8MYNeJw3EtvIOzJj8MfX+tAHvMV45hDKSTxj2ye2Mc9&#13;&#10;qqaoQQdp6Y9cc/48ZrG0GXzrcSOcE/d98Hp7/j+taOoyKFIc8AfTnqP09qAKVvK0CkHLEkd+mT/K&#13;&#10;up0zUCqGNzkemRjk4yPpjnt7Vw0YVsuB1B56Z9x29zmrOn6g8F4QpABJHbjJxnHX6/pmgD73/Zk8&#13;&#10;ff2Fry2szgByMAnGQep9OPb+tfrpYXUd7axTxkEOobdn17/1xX873hfWZtL1W2vY22tE4Oc9Of8A&#13;&#10;IxX7dfArxjbeJvCtsqyZkiUDjJyR1A+npzQB7uAcDaOfw49aemRjsP8APHvSiIHHoOuePqMGnmM8&#13;&#10;kjofTt70AWYpWHPTGfb3xV1G8zHH/wBfgVkkYJB4J45/U1ZjkIAxwT079Pb6UAXnRXU5wR9P0/Ws&#13;&#10;m4tycsp/z/j/APWrWSRSQDwScY7D3p0seeg69PfHqP8AP4UAcXc2nGD079//ANdcpf2KsSCMDp05&#13;&#10;HHFenTWwIBUZJ+v4/wCTWBd2JLFgM5/zyB7UAeTXVoRuLDbnn8vQ+3+ea59rDz7oo4wC24nvtf7w&#13;&#10;A9AQDj9K9RvLHJBYZI7dM+x9jz3rkb61YMJN+wI3PPIB644PTjigD5I+Pnwut7/TpLxIsoFGWx8u&#13;&#10;eu4Z/AH178cV+PfjTRf7H1m5tX42NjqT16e35V/R34h8OJ4h8Hz228FijxkkE5ZeRgepxyTX4lfH&#13;&#10;fwVFpmtS3LtsYMAygBuDkD+XT+VAHz34cuWWPyG5ycYxnr+vSu8tkWMBDgkd8Yxk/wBK8u0y5Npq&#13;&#10;AUnCqw9Omfyr1O2EXl/IxLHg9zn/APV0/rQBae0ilhDDkEnAzjtyCPbFZs8TFxuOOp9MHp1rZtyF&#13;&#10;HlsvL89fmP8An09KZc2zAhgcE84/rnjg9Pf+QBkGwDbeeSD7/gPr/hX1d+y74zbwr4qh01ZCEkYM&#13;&#10;DkjGCBge3FfMFu+ycRuME45/x9/w69q7LwxdtoniKz1SAhNjDOePl4ycHv6+1AH9D+n3SXdnFcoQ&#13;&#10;RIqsPxGRV7kKxAye3fp+FeO/BjxXD4m8H2bK2WiQLxzwRwf8O1eyIVGSpGAfT9etADlXI6jJ/Pr/&#13;&#10;AIfhThkqvGRnr25qVRgZJOcj0/Dj+lRkg4PU8fl+Hv3oAapIyO3r69uf59KCh5xxn2/zmnqu4nOQ&#13;&#10;OPfqe9PIOBjjIH/6u/5igCA7gDx6/wD6qXZuX6DHsePXFSHg5IPQ9uuOBzS5Iz2PT1z+FAEIXbxn&#13;&#10;qCR/9bH+frWffwCa3mj4AkUr6nPb/P8A9etcqGBTHX+Y/wA9KjKDbjqT049eufX/ACaAPlPVxo9l&#13;&#10;r839pna0kOSMf6zacFD6nHI/nXzB8ePC2iXsMuo2UgS1nTehPzP93kH37f8A6q+ufjH4c+2bL21g&#13;&#10;aWS0kViqd1f19s9QK+cvGfhu8Ph65S+VGMf76FYxnZG/BUg5xznHPpQB+SXiyFNP1DbblnQqW3AF&#13;&#10;QRnHf646/U0w3udNJl+QHKkA4y348nOP/wBVem+OdBSNZpjESI3KA4wBv798c+nevHgYjuEo3vwS&#13;&#10;eeByPT19O1AHCXwAnLqNvmc47jJ7/XvVTndnj8v6Vray2+YMFCgccep7D8O1ZLdAvUj+WPWgB59T&#13;&#10;wB+GR0rt/hvqjaN4v06+zjEgB56g9c/hziuEALHb1H+GasWsjRTRuhwQwI56Yx1oA/fv4XeJv7T8&#13;&#10;M2UoOXiynXnC4xyPbr6/jXv2mX+QvfPrxz6ivzx/Zs8VDUPD6wM+d8Qb5jkkrgH05Ge2fwNfZuj6&#13;&#10;mfl5BP1yfUGgD3W0uwSCDgnvn3x09K34ZVb5cc/h9a800u8DICp6/wBe3rx712VncllyeR/nv/Wg&#13;&#10;DqExy6n73v61KoODx9P/ANdVIWwAvQ4x6/56cVfAI4I5zn09j7UANYYJUcj6+4OOf1ppXd83YepH&#13;&#10;p2zmpgowFB6dfcdj37n/AAp20ggLxn8M/wD6qAKm0Mueh/oemOv1rw34k77SZVQu/wBonX5MlFRm&#13;&#10;U7ZAw/unqPpXvIBUHnGfyI/z2/8A1V5142037fsjxjeufoU5yT/+ugD5p8ZWlxNo6s6M9zgOxfgK&#13;&#10;SeckcHgHk5r83/ilpIGpj7PL99nXc3QHhsADrn3/AMa/W7xppUcuiI6kMohXIXoHU4PJ65znB9+K&#13;&#10;/NX4x6RELhr1RkKVk4B5CnBz9AfpQB8d+IlgjVeeVfIPXqO/I/D8645nczBAdqngZzwfQ88+9ehe&#13;&#10;ILFjDIkn7sRYI5yfpgH34z2z615nIsglO0E7OPYHpyfx/wD10Aa/mkjc7D1OB3P+fw61LBJunDbd&#13;&#10;xXkj1A//AFjHNY7MYiVZ+OOg9P8AGlt7g+aU6KDnPp6j8aAO4s7yQ3SSR4XyyGHcggjpj1r7R+Hl&#13;&#10;8ZtKkRTjZJ3OeGGc+5r4rtZ8222D5Mx8n/aHv/Svqj4PX32q1eJjucpGTgYwU4Ixz+FAH0Lpt225&#13;&#10;dw5H49MHk9uvtxXoWlagRhQcH5eSOM/rXlcYdWHGSB0/Dv7Z6/SuisbuWMoR8v4+/Y//AK6APozR&#13;&#10;dTUhULcEjPXp6jP+e9eoabeZVQTkZ+vt+g6fzr5s0TU3JCZ6c/kP8/lXrWjaiV25OQP1z6/yoA9v&#13;&#10;tLhcruIOfyA9K6CGQZwCCD/Lr1PavPdOuhgc5J/HoP5iu0s5ywA5IGPfnjr6fSgDaBHGec56n1pT&#13;&#10;n+I9Ox9uuP8AGmxknvjPI/pz/nvU7Ifl7cntyc+/pQBCMjLDg+nb8OvfqKMDGT0GecDPt/Sp+CCC&#13;&#10;D34Ix65+v+TSFWHOfx+nagCE4HoTwPXn1/wFeR/EnZFYXpY7S0KNnnH7tw3HTJz/APX4r2FU5GRn&#13;&#10;Hrwf8/5xXmHxGtBNaSxMTsltZVIHp1wD2/z+AB4d4oMN3YOot2lDuN/mcEMy/eVQcH2yfU/X47vT&#13;&#10;su2iuFwyqU5JBGOmBz/T0r7k1SwvbrwyZLOBkjFkJk+XvnA+btwCfpgZ618TanbW1rqhmuztkkPO&#13;&#10;TkqT0OR3z9KAPmD4oRCSdo0VVJeP0wQw6n/D8K8j1GxsLOyCqwe4LKDgYPoeOO1e9/FG0dreVooy&#13;&#10;ANpL47g8kf8A16+b543kyAc4ODg8+30PbH40AQxREOWA4+gBJHTP+e1XI/vAk7WOcsPXH6Z//VTo&#13;&#10;MHIxjP8AXPP8qrtKdwJyBg47cfyHtQB0Hh2U/wBt2RzjcwBY+pPPoOe315r7Z8N3Jj0fShv5MeBg&#13;&#10;ejkD6fSvhzSJwNQsscASIxx1wCOB/h/hX2Vo8mNHsn6AGRQcdCG4wc4/AY/pQB9D6Df52EnJB/8A&#13;&#10;1fXNe2eH79gV5BJyM8ZP/wCrvivlrQtQXKjPynHb6+/v9PSva9AvtwA3859ep7/5/CgD6W0y7Rwp&#13;&#10;ByuPXPboT/Ku6s5wwB6Drn1B7Y/OvFdDvgSik+h/pxz/APX716lpk2ACOMf5HXP+fSgDs4vmBGeT&#13;&#10;6cd6nYZOQcnntwT/AJ/xqnavnCjoce/5j1rTA565K+3TNAEeMHqST/k4HWkYNyOpOQOO1TAY7cjP&#13;&#10;p6UYO0jr7/yz755x1oA8r+KrY8MuhO3/AFmO2flb+dfnfZMJLJbVU2pNgEeu3l2welfob8Wdw8PG&#13;&#10;HoSspB6AfL39fevinwvp1otosMQ8yeNWBwuFUs2Bg/qT696APCdci/s6+AjiHzEnkBSee3epdYdm&#13;&#10;0uB5AoUxMwLct049Pwznnn2rpviHpcEPiZ3lY/LtAXOckLzg9O/I7YrntctFi0eFmUIiQudnRgWH&#13;&#10;f8x/hQB8d3LeZfyO5JCkYJHXHP4eg4rE1H/WFmAIReQAOmcnP+H0rt/ssctxK8YyN3XuemCO/X/6&#13;&#10;1ctqYBmVGXA4/DBJNAGTbAxyCYAqcMSR1JxwfbPt7V6f4EtDcatC6oSixyyKM4CsIz1J69cnn2rj&#13;&#10;bSyMwTchIOB06AHk5z+te9eFxZacxt3jXcYJQvBAG9c9u+PU47d6APWrCcxtp0SnIFrEcAYxnccj&#13;&#10;69eck9q9r8OXz/u8HGAOvf05OeAPpXztdXRTUrQhcYtoR6Y44Br1bw3qO/YGJBH6Y7d/WgD6w8P3&#13;&#10;25Y+cAY4xx78dhXr+kTbgBnIGPbr1P8A9avm/wAN3oO0ZwcY9P58f/Wr3HQ7s7QMfp69aAPVbVgw&#13;&#10;DDA9sf8A1ua0MAggHjj8PbA/WsKwkBHBwBjuMj15/wAf/r1vIMqD7Z/HNACBRj2pyqCORg/5Of8A&#13;&#10;H/IqVAcbug/zz9aU8Z9Rn3+vvnpQBXkTIBzge/b0z/8AWrIvYgy8A4/Pvjj/AD/Ot5lUvt7D8P5+&#13;&#10;g/8A1VRuItyDIwDkdO3+fWgDyvXLQFTgZJ6f5/pXwr8ejIBJDEm85Vce5PXP17f/AKq/QvVYMoTj&#13;&#10;JIBxjp+I471+fXxv1poNTlsICkQmdmZmBYkR8cDsckfj79QD5EvLG7juvs0/LhtpA4znnGB/9b3z&#13;&#10;XbeBrDytUiijtt9wJB1XACr/AJ7VoPC1xLusE37lLSORnJ4Jweh9/wAvWvT/AIcaHIbmGW6lWMg+&#13;&#10;YuAT8wx1OP8APQ0AfRPg+OSHT1a4+dwcFQcDJPA75z39q9X1LVP7Ng/ebUJVSFA5JYYBwP0/pwK8&#13;&#10;7sIo7K2aWZxGgZQxPBJHUj0z2rPvb19R1IziJtkb/wAWO/TPfpz7UAfQGk64/wBiQOMKMk9unT2x&#13;&#10;6+9eoeD76NxFI74AO4joW47/AOfpXy9H4hCW+GIG0+o5AxyP/r17L8OtSa7TzS2UhG0dshscHOem&#13;&#10;f89wD2zxBdbtNfa2wFRjHP3mHf164rl41wuCc8f5/wATVjXLk3cPlR8okqqMfLgIOQfqaiTkAdf/&#13;&#10;ANdACgdSBye1LwOc9emePfn2qYEcEnOKbj5x3/w/z2oAiwCSB17fgaQp6f5/SptjYOByP6+3f8Kd&#13;&#10;twDx0+uP84oAy7mMhCOmOecfgK4fWLfcpycfTrx7f5zXokqbs8Yxkd+P8+9cfq8OQ5PB5OfTnr0+&#13;&#10;lAHz14ktidw78jgcdO/vXzr4ptUIbjGdwx9P6f8A1q+svENspVsqcH9enB/zzXzv4ptgpcEbQAef&#13;&#10;5H2oA+V9Yh2vJnkg/TPv/nFRaRLtlyOvB/Eeg9/rW/4jiVXc4PGfw/z6Vy9iHE3B4H+yRyO38jQB&#13;&#10;7MLtINIUNghjlvTC8nj8OtfIPiBzfanc3LnIaQkepGeOOB9cfnX0B4j1ZbTQrl5GOUh28H+/0Hvj&#13;&#10;PP6V8o30UlxO8ilgE5weck8c+3/1vSgDpdCsTeajD84bY4UZ9O5P5delfpF8MdF+xeH1nxgY39Dn&#13;&#10;oADn+X/66+DvhZo1xNrSyOpjDMOMZznp6881+kS2i6f4dhUI5yFByeOBzgfp+dAHhvjq5uNV1Ge0&#13;&#10;gbMCgoMdmzgjPPfpXlPh/Snj1looB88R27mBwAo/pnBr3W0tfMjnZo/naVpMjnnJxz/Tmrfh7wg1&#13;&#10;1rTiKLeIxk59Wyccfnk/lQBLHpRFrCsjMCQGY46egBz75rovAzhb9rSAh7jzY42CE/xnkE45+lbn&#13;&#10;izTVs9OVdm1Fj3PvwFXI4H4+xPNavwS0J11C2vp4wZN0ssmep28LgY7Z6kYoA+i9VCyREsMAdMDj&#13;&#10;A7814l4jj4bK4PTHbpjivdtUizEQwz+vr/Tr+leN+JodyvkZIxz/ADwKAPl3xLFlnyTgHqOSOtfP&#13;&#10;evxbZgAONx5HTnvjj8v8a+mPFEBAfcMY746Dvz+n4+1fO3iOJ/ObjBBIPHrzjp+ZoAxNDGLgZ45+&#13;&#10;nTv+fbrX0R4TnJjG7gkDv147dz/L61846SSs/wAuCT+X+Qa+hfCUhKIR79ccY/n+PvzQB9MeHGUE&#13;&#10;ZGQePTtwfr16D3r2XSugfGMEfp+deJeGGyF2jOAOueD2/wAP06V7bozAFdp4cg/gf8/nQB6FZfcH&#13;&#10;GCcfgP51pcheRnP+PA/lis2yYgDOSPpn8jWqBkkY/wA/hQAzYdvPT6d/88UY4BwMH8amKgAc89+e&#13;&#10;frilAK9SMfl9OaAKzqR1HXvz/nH/ANf1rC8QXy6fpk90TjYpIJ7H3/nXSFSQCBx6Z4Gfwr53+Pni&#13;&#10;xPDnhS7Zn2YjJPrk9ABnuaAPyo/aP8Xt4h8ayWcblo4evfLZ4H+favnprU7OmCeBz2x/n+dbuq3c&#13;&#10;2sald6hISxeQktw3B5Gee3+eKo2Vpd3+qQWijcrMBjBPHY4oA+n/ANm7wJbahrEV7dAlAwYgknOO&#13;&#10;3+c+tfoH4laOCKPTYvk8xWC4HACgZ/SvPPgJ4F/sHwx9vmi8syr8pIA4zxnpx6fzrpbqC6vtTvb1&#13;&#10;/mFoRGoGSCD1I4PXvQB4X8SLuYCCDOwKB8vqMd6z/A6yTXZZgSIznI688Z7f4/jVX4jXTTas8W/A&#13;&#10;QbV98jnoPw5pvge8niuk5+cyDGc7TtwOVx0HX60AfoJ4QlaOytYdvLJ5P4j5mB/qfwrpFuGurl5M&#13;&#10;cDCrx/D2/wAa5Tw5cpBpkrRjAgVY4z/tvyx+v+fauksE27eOB/n9KAOqt0OF5Of06/5FaAX2555/&#13;&#10;/VVa0DBR6+vbnnFaG1gN2P0HJ/OgCLaTkEf55x/k0Y7gYP8Aj1z2qYoDwRyevGePSm8EkE8Z+n0o&#13;&#10;AgbgZzwP8muY1JeDtOCO3Off6musYDGMZLY/yBx/n8BXKapwGwMk+38/agDx7xIxIeTODyeR0OP8&#13;&#10;/wCI7+G6v80pYdeg/qP8K9x8SZXfySdp7Z47fl/hXh2qDbcMeQO/r9DyaAMiOInIHUZ/+vz/AErq&#13;&#10;tIty0qtjJBA/PtWFAinlehA65xjsMc/j9BXX6SgyvGA3H0A9/wDGgD1jw9EB5YOQB9fTkZ7f56Yr&#13;&#10;13TUby1GeOOvf6V5roMTFVOOT6d/Xn9fyr1XT1IQFvx/z/n9KAKfiXVYtK0mW5mO0KuR6/57V+MH&#13;&#10;7RPxHOt+IZ7QPlI8gqc8E/5/+vX3/wDtMfEMaBocttbyYdl2jnpnv7/SvxT8W6o99fT30jEmVtxO&#13;&#10;OoznpyfpmgDitb1QyTkKMn8Dz2I+tfS/7NXg9vEGsw3DRBgG5JB5/wAa+XdN0241O+SG2i3liRgd&#13;&#10;wT16fj15/Kv2U/Za+FR8PeH4NRv4sM/zDd1zx7cen+cUAfZPhSxh0fR4Y1G1gAoHpxjj+uO4r0jQ&#13;&#10;50mmVh9xc5yOTj/PGa8yutTgiYxq4IiO1QOfY5/Kr9v4ntNK0yadzyvPUd/Y0Ad94h11Li6SxhPB&#13;&#10;54PTHGa7WwkFvpMbSHBkGW9h+lfLvg/U5fEfiITBt6qXZuvCp0Bzn8+/4Yr3LXdRaDSxFuAEy8jH&#13;&#10;KqDxj+dAHjfjzU5Lu4kdnxuJxzjAHQH6V86aq/mzhc4APGQOvbnPbJ/+tXrnimVCzhlwDk9+uOnr&#13;&#10;2rxy4zLORkkBu/Yfr+AoAs2EeCG6H2479O3p/nv6DpERfAAyOvTv2H/6hXG6bFuI3DAxn1B/HvXo&#13;&#10;uiw/MG24J6HscdhQB6boNurdB+Q/D/61em2MXAX+9/8Ar7fSuI0SDhPlxgfj/L/P5V6PYx/KMD/P&#13;&#10;6fSgC3twh/CqEqDdyeeeK13XAOBjj06Z4NZ0qEHIGR19PpQBnsuSQeSP6DsKYy7sjrnPrVrHAxyD&#13;&#10;jt2/yaYyg4I/w60AVwDnHXP+R+X+NIUBwc/MOhqxsJH9P/r0rJ0x1JHGM/5/PFAESj+HH+fT+lMI&#13;&#10;65HX6Hip9p78/wCf88VDKRtPGQP19sY9aAMbUH2q2Ocjg8fXp/Pivnv4keI49G06eRjtO1tp7jjk&#13;&#10;n8BXtet3a29u8jttAzz6evvxX5Y/tQfFQYk0iznw0hKthiSIx7ep6H/9dAHyh8X/AB3Pr+uzmOXM&#13;&#10;UTMEGeC2SCT9P/1V82XczTE5Zcrx3/POefwx6VuapemaUvLyXz+fbA9cd+KybSxlvpQI0yTkj3/T&#13;&#10;/PWgDb8KaJLrF/FCi5LMB049vyr9VvgZ8NI9B0yPULmMCVsY4/I4z0B4/wAmvnT9nz4TzX17FeyI&#13;&#10;SuVOQOgBPBHev0fttKXTbDylGwKo646eh/T8M0Acj4p1qLTraVi21IAfYFj/AIGvny0v55ZpLy5J&#13;&#10;MsjZzgYwTwAPT1ruvHWqJe3xsYRmNCN3X5m+vt3ridLsrrUtXtLCzTJd14Hftj35oA+r/gfoD6nf&#13;&#10;jVbzmG1k6DnLZ4A6e2a+zbuVkhFqDycFuOp/zj/PNeafC/w1B4f8PRxquCh3N2zJ3I+ld8+WYvnL&#13;&#10;Z9PXvmgCvjuRj6DH8sUAcZ6f41Ls456gAHt+NLtBzxgcf/X44+tAFcrzn/8AVzTQMDpkn/P/ANf/&#13;&#10;APXVrygCQeeh45xn3prDAwpwTx09/wAf8/hQBRkYbTkdPp6jtXIavOAhweeT0+g9q6i8+ROTjP8A&#13;&#10;TuPxrz7WrnCszcgenPHXHX8aAPM/Et2yKcnOPx6dq8dvpGnuAuCMdPYe3512fiO7DHGc4yD7/l/k&#13;&#10;frXGW0LPPkjJHce/1/z09qANbTYDgDqSMD0rvdHtTIyh+gyc9Pw/Sue0233EJjAyPw788CvUdCss&#13;&#10;lWIxjjp/n160Adlo1ggVQBgDpxj8K9GsrcIox09T+n4ViaXZhAuF5HsefT/I/Su1tYQqA4yR/WgB&#13;&#10;+wKBjt9e31qnNznkDof8itOUADbjH4c/l/8AXrNmAJORjHNAFAr3I6f54pq9844xn/6/ParWOdyj&#13;&#10;/wCtzyfpRtA689PegCFl75z0/TtVO4dIImdiAByavSHauccD/Pevn34x/Eyx8I6RNmQLLs4yQMcc&#13;&#10;nr0/r36UAeXftB/GC08KaZLbRTgSFWGB16dPbP0r8U/iB43v/FOqSXdw7EMxIPX6f5/lXcfGf4lX&#13;&#10;3i7WpSZWMCOe5Oee+a+brmZpXOzn6c8D/Pfr60AKS1xL347jv/X616r8P/As+uahCBEXUsOoOBnP&#13;&#10;b8O1ZHgrwvPrF7HH5ZfJXpzgDOOg796/WH9nP4J7pLe/vIPkHIG0c8/jjH0/nQB7f+zH8EItLtYN&#13;&#10;QuocucEZ7D69ea/SjRdGisbZFA4UVzXgbQbewtERI9iKBjHp/jXod23lQFU+UAflQBwviW9itoZp&#13;&#10;ZThEBJ/KvkrUnm8X68VQYAbaPRVH04z6n8K9H+JPiBr27TSrQlwSRgdWOOTn2qPwvoa6bbhcZmf5&#13;&#10;mP17D9e/5UAdHpGmwWNqkEQACYycc54zW4VAHp/9apoYQseDwR0/xpsu3BB4Gfz7n1oAzHPUgdPx&#13;&#10;/lioSPlI5Ge/6Y/z/SrTcghe34fX/PFM25J4xn/PvQBWIIA2+/4f59KQqMHHf/I6VbVCSOM9uOaa&#13;&#10;VGeRnr2yeP1oAqMueeh/qelNHQkc++cHn26f5zVvGM57fz/XrRsHHqf8On6UAVGXOCTgjP8A+qqU&#13;&#10;8ihSwP8A+vqMdK0pAACcYx+mf8/nXM6jcKu7nnp6D8OvXsaAOf1a9Cbu2DwP6kflXkGvakDnqAPr&#13;&#10;6cev+fWun12/UBvUcfmecZ+vfvXlGp3DPKQnU+/6fT+Y/QAybiZppTjk/wCH6c+lW7a2DEdD9f59&#13;&#10;s9/0qK1iYsHIzz+Zz1/qOa6extTKB6k/j9KANDTLQsFDDAGOeOOor1DRNL2hcjIP0547Z9x+nvWF&#13;&#10;o+mhmVSOD068ccD8MV6lpVjtTcRk457Y+p/woA0LC0AwcY246HvnP+frXQxIuwnPI49s/wCRTIIS&#13;&#10;qg9AP8c1bYKq7QcHHv3/AM//AFqAKUvXIP6/nzWJf3cVlEZpSABzz0HHf/8AVWhf3cVrCZJX2478&#13;&#10;Yxj/ADxXxH8dPjdbaLbTWdjL85BBIxz64H5f4UAZHx6+N1to9pJY2c4BII+VuuT0wK/Kfxf4zutZ&#13;&#10;vZry6l3DJOOAB6Y9h0Pv3p/jnxrfa3ezXlxKSu5iB2x2H/1q8H1TUJbqUx5LA9se3U/49aAHatrk&#13;&#10;07lYTkMSDxz+nHPtWr4P8H3eu3kYZCQ7ZIx1wfb1q94M8D3muX0W1DsJGSFzx2wP1I5r9DvhR8Ko&#13;&#10;7MQAx7TnLMR/I4/L9cUAX/gl8G1WaBniwFwSSOuO1fqb4A8L2Gg2qeXHg8dvTua8z8BeHLTS7eLE&#13;&#10;eAQCO2c/0/8Ar11XibxtBoduLSD97dy/Kiqect0GM5oA9Q17xWURNP085lcgcds9810Ggad/Zls2&#13;&#10;o3zfOcnk5z+J/WvOfh34euHxrWs5MoJY8evQc4+v5V2Wt6sZSQp2onRRjp6880AZHiLWJLpmYtx2&#13;&#10;HUYz0PavHdc1PG8Bs4985/w9a3Nb1LaCAcZ4z0545/z2968p1C8aaQ4brngfpmgCldStPIWxglsd&#13;&#10;e3H5ZP8AnrUUEOSBghv0/PrSogkZSTyc9e/Hfp+lb1pbcqcYA/HI/LmgCzZ2vAVRwcf5/wDrfWu0&#13;&#10;0+y4BIIP4Hp7f/XqnptlucbgQB27jj+nX9a7/TdPAILDrk9O2cigC5p1gECgjAGP5da662gVUA4z&#13;&#10;7ehqO1tmXr06/n+f4VplSuMcn1/pxQBE2FGMcDv+nv8A56VmzMWXpx/n9Kuy5APGf6YHWqbLyc8H&#13;&#10;29aAK3JJ3HGRz/T8KCjEn19jx9f0qy0XcDGM5pTEBlcde30xQBT2kZ64z71GF6ZIGce2Pf8A+tV7&#13;&#10;yuuef6ntn/P+NMCE9OcH069PwoAr7TyOhPv+PP8AntS+Xkcc8/j+PWplTkZPTPb/AD7VIE6N34+v&#13;&#10;tQBTEWME44/z6U7ygSCBkcj6fTjH0xVvZyN3v68fr1pCMgknBH/6qAKO0gbjxgZ+vp3/AB+tQSYX&#13;&#10;r19x1/D2q842g5HX/PTqK52/vVjX6Z+mfbt9aAKV/dgKVU4z6DHUfriuA1G+3Z59Pr/TketXdTvy&#13;&#10;dy54Hf0OPy9/8880Ve4kDE8ngfTGev0/H0oAi2mfkDOc9s4z/nrXQ6daCHkfePoOv4e3tUdpZrkZ&#13;&#10;/r+Q69fb3rp7O2IPA469P5/40AWbK33InUMeevfv/hXTWloAQVGSeD6f5/8A1VWs7Y4BC9s98/Q1&#13;&#10;qXuoWmi2jXd44RUXPPbA+nPtj6UAWJZrXTrc3FwwQAZ6/nmvjX45fHux0S3msrGdeAQcHvjt6+nH&#13;&#10;WuG+PX7RVtZJLp9hPkAkAKRknv8A5/lX5UePviBfeILySaWVmB5xnoPXqM/j/KgDc+JXxS1LxHfS&#13;&#10;tPKWRmLBc/UAnj0r53vdUeWUlDkn+lVb+/kuZZOcgk+vfr+B96fpekXOpTiGJCxPXg/mfb1oAq29&#13;&#10;pcahPsQFySefr/Kvo/4X/Ci41S5hlnhZj1O4dMnAzjOcf5Ndd8LfhDNfvDLPbk7sHocHPqMe3+ea&#13;&#10;/T34X/Cmx0W3i82MFl5JIAwB049D69aAMH4O/Bq3sUgllgG/jk9gB6nn+dfov4F8LRWttCiJhVA5&#13;&#10;Axn2+g//AF1zPgjwyjhGCbYlx2xuPBz244r2ie/ttFtdkQ/eYxx2HtxQB0NzqFrotoMkeYBjr04/&#13;&#10;+vXjOua7PqMrAsWBz0J5PtUepajPfTb5X4P/AOv6ZrNKfMcDOPfP1zQBQdSSc9T/AJxTDGOQOef8&#13;&#10;55HtV3yyHwenUc/5/wDr014wzEnnGCeMc/59qAKgiBPPI/z/APrppTA24Offtnr/AJ/pVrblgcDI&#13;&#10;7dPz/nSGMenB6c8fqR+NAFTBB57fz9j1qGdtql2Ge3OOlTSMkaAg5HT16fWud1C+2KecjB/l/wDX&#13;&#10;oAp6je7dwByeD9fUD/69cfd3YkBJDEjjH6559v8APSi9vy5JU5wT7jnpnGP0rNije4baeV/nxznt&#13;&#10;/h3oAhMb3LAnJ5z1559fwro9N0cfIW+UdTkflx71p2OlBWDMODj6jP8A9fNdba2inhQcfgf89KAK&#13;&#10;FtYLgKOf8M9Tk9a6G1sWyNvI4/WtC1tNowRn8Mev+e9bltZFsenP/wBfFAH/0PvAL0wcj8v8j6UE&#13;&#10;cjJzz/kf/XqRlPHYEe3HtimlckJ2PJ49M/55oAiwRhs8jnp+f+frSSRiRCrDIPB9cHipiAMHoP8A&#13;&#10;9ffvSYAIHTnn+efWgD5y+I3hlZd87AsjLtcH3+63fHpmvyy+Ovw3jEM9+FxJDkMMD5lYjBBx2/zz&#13;&#10;X7c69pqXtq5ZcjbgjrkEf5+lfBPxY8FXN7PKFg8wRhgQF7Htn/CgD8V7i3ltJzG4wy8dD/n6V0Oi&#13;&#10;XyQsEfABGPYZ6EZ6DPX3r0P4qeC5vDupujjgEHjG0jHA/nXjdvIsV0pkAIGOc8Y69P547UAelKIw&#13;&#10;N8hDA9B1yD/h+vasp4TLMW8rb9D0GDk59+1aNhNBdQ7tg3qAMnoeeD9R2xVqDZK5iUZPPTnPHH/6&#13;&#10;z2oA0NPbcuxuSc4+n+R9c1BqNrlt5IweeeuPXIHXitG0t9jKFXAz79yfTr9PxzW/qGmK8KTIMsB3&#13;&#10;ycccfz/lx0oA57wjq1z4c1231KOX/VSLz93IBySDX7x/s+ePbXxj4Utv3qtJGBkA9R9O/wCVfggI&#13;&#10;U8whlxjOOf6fzr7d/ZY+JknhnXodOmkxG5AwxAGD1/8Ar0AfsbJBnOOSR9McVmTWZLHBzgen4c4/&#13;&#10;znmt7TbqLUbOO6hIKyAH16ipZLY/e7k9un/1vx//AFgHCzWwUEEYB9Bzn3NZNxagnp16cY+vT/Gv&#13;&#10;QLmzBUhQcE/X8v8A65rFubEnPHU9MdaAOCuLMHA2cjPbp61j3FlG2WxwM+xI7fyz+td1Nb4PoBn0&#13;&#10;6Z7nOPp+Wayp7YnJA7ccY+gz+WcfzoA84uLWSIHGR1/h6j6VUjlnXAfqPrz3H4+v41213aBlORgf&#13;&#10;r17Zrn7myAJYAgg4ODx6DPUcDrz2oAmtL3Yw7AHj8+fwrp7LUe2/gZ+hzXBBWUjHy57n06j1q5b3&#13;&#10;TKCQcBfUc+wz7/560Aeni486Iwt0cEEdPzz0rjN+y9ezlIRbkeWzEYwwPyn+Q4qW01DzD97IHAHp&#13;&#10;n86z/EUP2qIur7C42lvQjp/LHFAHwr+038MIbWG51iyRp1lLMxxhd+DnA9vrmvyn1PS7i1uyGUgB&#13;&#10;uCR2+nsev86/f3xnpT+J/C0tkqb5WX51ONqyIOWPseT/ACr8bvi14UuvDuuSw3GXBJBGMLgk4OB6&#13;&#10;f4UAeV6LfSQTeURnGc8Af/qrqtZmDQLIpJJAz1GQB19v8g158shhmSQjlCfvZ6f5FdhNexXtp8vI&#13;&#10;UcHjkEdf8+3PWgCrHLkCM8npj0X6/wD66qvcGK53bccYzz2PFZCXphuDCz4AP/ARj61NdzE4dSBy&#13;&#10;Mcj9Pc0Advp2ouUyDuz04754HsR/k1+iH7IvxQks9RTR7qXCg4256gnjBOc/5HpX5h6PdhXEYwSc&#13;&#10;jd9PbvjtXrvw98Uv4a8R2V/G5iUN8/J+UE8n6Hrx7fgAf0jWk6TQq6ncGAPH49xjNW8EjGMdPx7/&#13;&#10;AF9f8ivHfg14vj8VeFbafzd8iKFOejccEcZr2EYIBByOO/HI/wA+/HagBSCEB7DinqORjkD/AD0/&#13;&#10;rSHIUkn/APVngdqkA4HIAOB/n+VAEikrnjGcfTj/AD6Vcikz8rcD8fyx/jWfhlxzgf8A6+n/ANep&#13;&#10;VJBLEkg8nn+dAFxkDKT1P+f8/wBKpTW6uOBwcf56VbSReVfgnpkfqPrU5UH1weeP6CgDjLuzyDjk&#13;&#10;j9e/Ncnf2Hmo8bAjcAD09K9PmgJzn69P5/X3rBu7LnoMfnk+nf8AD1oA5bwlCJTLpkiZknjz6ZkQ&#13;&#10;9Djpn29a+Cv2t/hxBptzez28HlRTp5q/JngjkDp/Fn39q+6r3VpvCl4+pp8qL+8PGflBw2D0yK89&#13;&#10;+LelSfEzwtc3togka2XepIH3WXkKenXnJoA/nF1a3n0/VJUddozkBu/rgf5xXdaJci4tQd+0IDwv&#13;&#10;t/Kt/wCMXhV9H1mXzAEkRug569efbvXlmiXhiu0hLEIGJ+uPX+lAHqFvcPJKFOEQjKgn72O+O/qP&#13;&#10;6VoTTK6KA+TycduT3H/6+1YExVIxJEckAHOQcA9OP6U22vo2PlYwQByT14/z/KgC+syRXHAAyep5&#13;&#10;/A5rp0nDIrEgAYz3+n8ua4G7mkWQMMfjx+OP6D/Gty0ui8Q6kjvg5+v07kUAfqT+yH49MyR6RcSf&#13;&#10;KVEfX+IdP8cj06V+jULgkevrn+Vfg78CPGT+HvFMMe8gzOuDnGGXngf57V+3fhnWYtX0m3vI2B8x&#13;&#10;ecHv6eo/yaAOywCnA5P4/n+NBjH3gcZ7dMe2ajVyVLc/XgdD1qwB8oBHOM9/50AIFAwB39vWjGPu&#13;&#10;nP8AnPv61MucYxyfz/D+VNxnCkev+fp2oAi287sce+D/AJ9/zo2ZUkDOP/1cD/OKmBGfmOPxP5AU&#13;&#10;AHuAOh9/zoAhUHZzzj1z+ZpGHVAMY/H6c/Sp2A2Dj8KjYZBUYyf89OaAPPfHFgbiyLqC2UKgZP3g&#13;&#10;cjke/TFeL6poj6l4alk2h3SNgcqNpXGQQD1ZTnqfpX0rrEHnaZMuASgDdh05+hx/nvXj2m2t0Xu7&#13;&#10;DaCAWx2XB5BPXOfT/wDVQB+QfxU0CeK6u0vAfLlV88Y5U/Lgn9a+QdRke3lZrePy1PGeh5HfPvz+&#13;&#10;VfqN+0Z4c+x3NxuiVSjKyqoJ+Vjzn0PPQ1+bfiO3ZLmeMR7Ywz4xzxnIyMj34+n1oA8luZ2kbDgA&#13;&#10;jH6ZGT9PrVRk7ngEn/8AXXQXVnDGxdiEDDIJ67gP5ViSpswHPPbB9O2emaAGxnBwOeQen5ce1ICY&#13;&#10;3DA8/wA/xpowT6H609kbIb6+n5UAfbP7MXi1re5htnlwUkIOf7jDGM9/UV+kulX/AJe3c2QM+mT3&#13;&#10;xX4vfBrWG0jxPEvmeWJwAPwOen6Ad+K/V/QtWF3Y29yDgOqnORzxz64wfzoA+jdJ1LBVlOT0/wAP&#13;&#10;8ivRbC9VtvO4HnP48V88aXqWMZI49M4xXpuk6kFChuCO2M/T9eaAPa7K6BIHBHXI9e4+uP0rooJl&#13;&#10;OGB/yev19a81067DAbjnH44+vSuwsrjOADx/hjOPp3oA6pVXHzfMf1/yc0hUMpbOf8fp9eajhlD8&#13;&#10;E5HB7dO3v71OABxjpj6/5Of60ANx044/z1rlvEtobi3gUEAhtpbPADev49O1dYBz9fbnHrj/AArK&#13;&#10;1iMGwlLAZjAbJ5+6e1AHlmqWsmpeH/scDBBFvcsV+VScjjHpgYx3x71+f/xl8OlLZ/L3ZxIqsfuj&#13;&#10;cOo7E8cD/Gv0ehht3truxgfzHG4ow+6VY7iGB754HvXxz8XdOlmsZQsQAVhtXBYAZ+Y5HHGKAPy8&#13;&#10;1KxDzeU7l2l25POcEY6D3A//AF1w3iO0tLWG2gthhyz7/qMcY7ZI716zqmmTw3bzO4AiZxkdAFbj&#13;&#10;H559RXietI8Vw8jP5hLHnnr1Jzj8f/10AcvdbVV3PHTP4D/P5VQaZhKrQfMQfbkEdO+KfdSblJbA&#13;&#10;JB9s8+n6HPbj6Z3nPt29gc8Ajp+lAHVW97MYRFuICDOQcY9v84r6j+BWoySXIhL7Qvy/4Z7Hn1r5&#13;&#10;Bs58oysd2R7dT2Pt/ntX0d8E7+FdYCSPkuyNjt7jigD7lmtzxxxjvz68VFBM8RO44I7joM+ldNLZ&#13;&#10;s9skoGQV4yCO3bn9Pp1HTmbmJgTgg47DOR9fc0AdZpV+Vxz1Ix/n+XevV9F1QkBScNnr/wDW7V4D&#13;&#10;azGJ1wTxgjjvj/P613uk6oAyZJGD+AH5UAfTGj6gHH3ugGOw59TXo+m3e5QQcZ46/wCf8a+etF1L&#13;&#10;G0s2CD37n+Xcfhx1r1rSdQEigA45+ox0/wA/nQB65azB1HOPw9ge3StNTkdcj+dcjYXKso56+/r6&#13;&#10;+30rqbdtygAcj/PH4igCXYuckYx6e3b0p4VR2yf60o5AyM49+uff2/w9al4JAAwPX/P86AIAoIIx&#13;&#10;yO3tXGeMrbzo4kCq/mRzJg/7SHj1z2zXcdyCMZHc/wCc1zniNC32RlAB8wrycD5lPHtn/PNAHm2q&#13;&#10;a4n/AAiNnZYZzcWLRsIgR8+emfQDjmvgHxraQwasWQBNg2jcRxt6jv8A/r7194WljJP4btpfL3ME&#13;&#10;fC4ICtuIwefT+fTNfFHjewePXbtZgdqysAijIAbsOM8Z4JoA+a/ijbzrYyyMC4MRbEg2kYPIHfnr&#13;&#10;XyjdMzSZc4A5HHzdfX+Yr7C+Jts0unPwwDxOvc9sjPvjj8sV8Z3bhz83zdCMjOP89s0AW4WDKN38&#13;&#10;PB6dAOMD6/T+lVZChmD5xwecE/mO+elTxyKIQCozjJxzg9PqPr7/AIVSuJQ05AOB78YPHX9f8BQB&#13;&#10;r2BENzDICUZJFyeT79v0/CvsXw/L9o0zcoIw5IY9TuAJJP8AnvwK+ONKkj+2J9obA3Lx2z2I/wDr&#13;&#10;+tfcHhqKGXQWigTpKp9WwyjBPcUAbmm3DREAZAwOp6c4/H/PNet+H9SKKu05I6jPT6Y/Lj1614pt&#13;&#10;KPgDIJHA7Hr6Z/z2rsdCvzGQwbHPA/r/AF//AF0AfVHh/Uw4jfp0Hrxj/wCtxXsek3odQFOCf59w&#13;&#10;D/nPWvmHw/qP+rAOQfp6fTj1Heva9C1A4AY89z6eoPPvj0oA9zsZgQuPm/zwOv8AnvXRISwGDwfw&#13;&#10;4HpXAaZc5KgnGf8APJ7Z+ldxbMGXcOT/AJxj+dAF0A8e3t/n1pQg6k89Ofoaf0UDsfft/QUNjnHH&#13;&#10;XHvg/wD66APG/jCHHh91C7iY5jtB+8Qpxx/XvXyd4UQWenweehV5BhlHORvHOOSOfWvrr4uYXRZJ&#13;&#10;CCSkMp/EL2H/ANavlOwa4a1ieSL7LAoXoMyM3BOOMDnH4c9aAOG8Y6Gt1fJfMDEpD53kLu9wD7/W&#13;&#10;uP8AE2n3MmmxRgLGgiZd2ODkDjB9f8a9T8UR20t9E1uBgZG3O5ivqODjP69etcj4mtxb2CSSAkm3&#13;&#10;ZgDy2Onr78YoA+P20loGkSRNwLFQdo5APr/hXnOoWTPft5S7vl6DHB7H0/zivotrFrhHLJgIu5eO&#13;&#10;nHQHuRivPb7Ro11DapGBt7dv4uf09c0AYNlYixt4p2iBk24yF5O44x2/Kus0O2u1ubiZwECwSAsw&#13;&#10;+bpgY9Pc+31q7JYkiNpSoEbLwOnT146f5FdJpUPnNdK4+UW7Z7bgfQt16k8fh3oAr6qDHqSCRjkQ&#13;&#10;w9ckjjJGa7/wzqLB1y3Tp04H+Hc1xfiWBV1dmH3USJeo5+XnHr1qbRbho5VUdDwSeeOv5UAfW/hq&#13;&#10;+JCKO59sADHT8sfzFe56DfFvLB754I6D/Pt618p+Fb5isYJBB6jPv29+9fQPh2+JKhCMDGeep9fx&#13;&#10;56fT3oA+htLuAwHoK7G3bcoOeT+nrXmGk3DZU56evqf84r0Oxlyg5yTgD29zz/nvQBrBcduR/np2&#13;&#10;p2DyBnH54/z/AJ93BeeO3+f/AK3+c0/yyGxnA+vUc85/HNAEWG2jPfHTt9KgdQVxjPU/5/8A11cK&#13;&#10;ZOTyfw7e/wDWmMoI3Z4+n8vw/rQBx+qxlUZudozwO1fm18VrKyvfFMLXcqJGyzMwb5mH907c9z+H&#13;&#10;HWv0w1/EWm3M4I+WNscn0r8v/Hlqtz43lXJciJFCjn5h07E9Tn88UAZ9hpjTyrGCGiC7G5wBxwQc&#13;&#10;HjOcjvX0J8L/AAEdSjneXcjWCIVIXakm48Ac/mfxrzLwl4f1W8tg2xYoHYCQH7zRg8t/PNfUPgfQ&#13;&#10;ri0spT9s8xWwQcgEbBhQQPx4OP5UAc34w0/TdH1M2NqRHFv5UMXIOOWx7n07VyWoyQRRFkGcsFJ9&#13;&#10;S3OSfYc/lXWatbvLq7PMrXG1SSVGSMHgDA9cDv615T8QNZXToPLX5TsbcT2Y/fI9gBsFAGBrniWK&#13;&#10;CVYIACr4GwcZ9PzHJPWvqb4X3RubO3jlbklQvqP4mJPfgY//AF1+fthM+p6lFcOcFmDBf7pc/KOv&#13;&#10;ZRnn9K+3PhvcRhLRWlwX8yQgdQsYJyTz1wM0AfS17cGYR7z99nbGe+Rjr0IHWtK3O9QAcnnp+n6C&#13;&#10;uGgmaQW7MNpdfMbOfvMc5/lXYWLHg5wSM4/PnPegDZ24+v8API9PzpuzkLngcdKmVP4QOT/Sn7OA&#13;&#10;Cee+eh6UAQquD16flSkY4zwP8f8AIqVRkc8k/wCcfX/PFBU5xnB6kev+f6UAVZVyOQMn0rmdSh+8&#13;&#10;MfnjqD0GBntXVlcZyCSM9v68dKxtRi+U8Hv+n5n/ADzQB4tr9uzq+c4X9Of0/Ovn3xTbPll6EjHT&#13;&#10;j39K+ntdjO0nHHHQ8cdew+navAvE1puMgAyB1Pvx36f5/IA+TPFFphidpGCTj1x0Nee2wxdKo43f&#13;&#10;16kdv8+lex+KbUB3Vh09e2e+fxrx+ZDDMWUHKjHBz6dPx/r9KAMfxzdp/ZwjY5Z23euQvA+vT9DX&#13;&#10;i9tKkl04lXcGYYJyOmcjPp7Z5r0/xHBNcOq5OI/mz7n6D9DXPaB4XlurgMoDsDubccjnjjGAPoea&#13;&#10;APpn4J6Kby6jk5VSynCrnpzkcV9m65FHFpjxKhkIhAUNnJZuvH9OnevOfgr4clsLSJ9qvhFAIX5h&#13;&#10;0zgD26H/AOvXu9tpr6lq0byIWV5GGDjqo4x6A+nPfrigDyuPw1PBZNdSxFAEBVCACSR/Tv8AlwK6&#13;&#10;zwF4YmaSW7mj4IH3uD75x3OD+gr1zWtDLWMHy8lSM4wfTmt3w/of2SyUEYIGf8M/yoA+cfiXaSF5&#13;&#10;zEmQ7IvTI2pyOO5//X2r1H4QaB/Z+nS3LckqsWTyTjlj+PFYfiuwgvtTSByFwwLMp+4itlmPvjjH&#13;&#10;T0r2rwjYrbaSk3GZvm+XG3B6AcemB9aAK+px/KRnGDXj/iOEFQSBg8jjPQ9R+Fe5alESh7EA9f6+&#13;&#10;n5V5B4mhBR/4SMDIHT6D/P1oA+Y/Fduw3sBwfb/PNfNfieJkkxlgF6cdPYfj/PNfU/iqMfMmOCCO&#13;&#10;D3+v+Pf8q+bfE8JyY2PzDP44PQDOaAPOdMytzgHHJHv7+me5r6A8JOQwAbBPsCOp9vbjFfP9mu2f&#13;&#10;JHC5PTPHP+fevdPCT/Mm4cHb7Eex+vTmgD6f8MN8qM5yT/8AqHvXuGkYwvoT9Ov+fXvXhnhkgqhA&#13;&#10;yB69z1+nsM/TvXuWjnIXjJGPofw4/wDrdMUAejWQyqsoAx7da21U4z7+1Y9ggKoe/r3/ABH41vqN&#13;&#10;owR0/MD26UAMC54HBHt+v6UbQR1x/Spdh2r8ucfy7ml25BBHI7/5+lAFCZhFEZX5CDPpjA7/AIV+&#13;&#10;W37X3jmKZn0KJy8kp6A9Bnr+WMiv0e8e6umj6BPO5Gdpzg4OOp5x7f5zX4Z/FbX5vFvjS7u3Y+XC&#13;&#10;7IvX17Hjv9e9AHmUNrLjLDPTnA444/lx9K90+DnhOPW/EkTSRbxGTxg8n9eRXkqptZIYF3EY6c9e&#13;&#10;PY/5z3r9Cv2XvAZtymsXcOCcNnHXjn6Dvn60AfS9xbyaP4dgsY4zEFCgqOO3t2qhdWo03w5cXTIq&#13;&#10;ExkhsZJJ49O388V2WrxjU9XtrSP7q7mbPHA6dawviJEG0mHSbc/O2PlAPKA8k9OD/n0oA+JfEVrJ&#13;&#10;qFwZ5UA8r5j79zj0/wDrVa+HkSXGvQm4BKQjzN3PCJzj1G48fnW347ij0uxG84aRjGAMZO7g8dT6&#13;&#10;DH16VL8Litzd7bW2JEjj94/GI4Rk5/L86APsPT32WlvbMMSMDLIuBw79vwXj8q7vTo1Cg7cgf5HF&#13;&#10;ecaJMbpzcvyZTu7kY9B26V6lp44UH27fzFAHQwrwOR/L9f51pBDjPIz9Pxqrb8gHHBGfcdOv51pK&#13;&#10;o7Lzz/n/ADmgCsVbJyOen+eP6+9G0ljnI6djj8DVspk4J4Hv/n8KaVIGeh+vSgClIp544/POK5DV&#13;&#10;mA+XOQP/AK3Q/rXZzFUBJ/i/zx/ntXEay2ASB9f/AK/+f5UAeLeJnIyhPGMevGf0PTP514pfNmd+&#13;&#10;5Jxj09wf5n8q9j8TMzZKtnI7fl+Qrxy92eaSy8/Xoc8//q7e9ADrZCScDIOB+HT/AOtXb6LC+9Qx&#13;&#10;xjB78Acg9q4+1UkhQMA/p/TntXovh6EeZkjkY9ePc0Aer6JAwVeAD3/zj/P511ms6qmkaNNeTPgx&#13;&#10;qTz0z25NZWjRqArMen/6vx9jXzr+0j8Q4tC0OSytpMORyQe5BHHHbj8KAPhP9ov4izeItemtY5S8&#13;&#10;EBP8WBk+/TAHH1r4c1aZri5CqS5BAx7d/wDJrufGOty3c88rkl5GOTnp+nPP+e1c54Q0WbX9Zgtd&#13;&#10;jNluRxk4Ht0oA+nf2bfhHL4l1m1vpIcxph8lc446e2P896/XS6aPwfoKWtuioUUKoHdiOv8AntXk&#13;&#10;v7PfgKLwf4Yi1O6Qq7rnLDGPw5p/xF8bxPcyFn/d24yAMDk9AR6+tAFG51y91TVYbNWwkbfP1yxz&#13;&#10;k8k+34/lWF458ZRWaDRraXLztzzj2+v4VwOj+J0kE+pMcEksCDnAzy3X24NeY2d1ceMvGaQW6nEs&#13;&#10;iImW6KD157nr/OgD9Ffgjp4/sJb4piW7O0k8FY1+8QfT0/Gu/wDElz5ssrjhSMAe3T/PSn+DbBdJ&#13;&#10;8OxeWqqHjSNFHZEHzH8fXvWNr8xXeT0HH4jgE0AeM+JpclscHof6YP415eAXkIK4J9ex/Gu68Q3G&#13;&#10;WfaMtgZ7gZ7/AJdvWuHhXDhyce3P+c0AdPpMWSC3AHQegIr1DQrXcy4GMgnPpj3rz/TYwCCBnA/I&#13;&#10;def6V654eh3EEjAP+f8AOKAPRNGtiApxwMfX8MdP8K7y1iwvsPx/z9a53SINq4xxx+WP8muwhQBT&#13;&#10;xigCCQjbgDJ/x/l1qk4LYHv+Iq+65B/+v+NUyucYOScfTJ9KAKZUdh+noOD2p2zPXkemB+JqfBwe&#13;&#10;OvJ4+mc//roABJ45/MYoAqlCFA9c9gR/LtS7c+5/nzVrYSQOmfyHt+NNKE5AHagCALwc89PYe5qh&#13;&#10;ccKxB6DGBn/J/E1qEDaWH/6v8RXG+KdYh0fTZrqU4Cjnt9MH+ZoA+efjn8QLXwtotwrziMspPXkn&#13;&#10;0Hua/DLx54pu/EerXN/NKzGRyRkcAdh16Y45r6i/aX+KM3iLW5tMt5C0CMQdpOCR1/8ArGvh68ma&#13;&#10;U7V3Etn8+n5fyoApu7zOI1G7PJA6n39v5V7x8J/AN34g1aKHymdCR0GeO4/XmvLfCOiy6pqMUMYL&#13;&#10;ZYDPP48frX7C/s7/AAqi0axi1K6twX2g8jqc+o9P89KAPZPhr4BtvDOhwbogJGXJ9hngEeueTR42&#13;&#10;u/sVrIEP72TgDPYdT+P+elezyQrEhLjYqDPsfYcYHvXgvicpf38s7Y8mPjnoc/Xp/npQB4LrEUdh&#13;&#10;G89zy8nTPUk54H+cd816x8BfBUus6h/bdzBjY+2PcOBkct+Az6/yrzabTrrxj4nttGs8GKJhvK9F&#13;&#10;XPJPpxxX6NeBvC9t4Z0WKBECyOo4HYdh+Pf60AdCLeO2iS3g4RBgDp16/nRsQ84z2/Dr27etWmjB&#13;&#10;LZ5z+vvSMu0E7eCf6fhQBWK7evAHP0pNnykfdxz/APqqzs46Z/lSgAjn09ev+fSgCpIvYnpz9TUD&#13;&#10;A7dxOOPrz7//AF6vFd2COM/571TuMKpJ4z+h7Z/z7UAc3qkojQnOcA5H+favIfEN8FUjOMDqcev/&#13;&#10;ANevRtZuNgdWO0jPHGea8O8RXgDNk8Hgj6AHv+R+v5gHm+ry+fOwQk5bpyM89vTj0qTTrYjHOc47&#13;&#10;jpnpj/OcVT2+bOQOM+3Xnr/nH4V1WmwlWCjjP6/UUAdDpVs24NtIx+ePf074r1vQrMgKMAH+eB9B&#13;&#10;XGaHYGQq3JPXnn8K9e0ez4B6jgY/Dv8A/roA6bTbZkVfb1HTn/CujSPCnjkZ+lVbODAyDk/X/P8A&#13;&#10;OtFsKpxwOOoP+fWgDPlP8PT/AD6VVaPdjrj6e/arjHLcgA59cVFwec+3+FAFUL83TAA9PX/OKawC&#13;&#10;ZbOOnp+J/wD11ZxxuA6Y9a5nxJrlno1hLc3LBFRSfX8f0oA5P4geMrLwrpE11cShCFPGcZOOMV+J&#13;&#10;/wC0T8aLvxRqs1haShkYkNjnocY64GO/1r2L9qD48yX9xJpWmS/d3DCnke/vnv8Aj3r81tS1CW6m&#13;&#10;MshBZjznnkdj19c+/WgDN1CZ5W+dtxPqc/jz1/Wtbwz4bu9YvUWNNwbrxweeT34+gHFQaVp0up3C&#13;&#10;pGuckcqMdDyAP619yfBj4X+c1vI0Wd+3nb2z169O3p60AehfAH4L+bcwS3UWVBX+H8gM1+w/w48K&#13;&#10;WthaxQQR7QnfGScj6c4/r1rxn4beAYtKt4YQgViq54x09ceufbFfYvhjTEsrdeDngDpx9KAOqsrO&#13;&#10;O1hCLyepPvXmHxG8UjS9PmihcB8HJHv2H1zXeeINWXSrJ5XOG2/L2/Ovku/vZvFGrGRzvtIXJ68O&#13;&#10;w6cDsKAGeHLGa/uTq96rCSQ/ID2X1Ir1iytlQfKNo/w6f59azNLs1VAWHfjHf+VdZDGFwPXr0oAQ&#13;&#10;KFTGeR/P261Qm5yqjOf0461flyAc9fTIzVIgt9ePy/DpQBTKkjB/z9aNnIyP/r9/8irYU/Lx7+n4&#13;&#10;Uxk6kHr654/z/OgCssZyMjIP88U4r0I45PHtn61MI+Pl6CntGT8owPp6k89qAKbouA2Ouc9x9KYc&#13;&#10;gD0/nVt16Dt78e3+elUJ5dq++Pr+H4479PwoAzr6bZHtzge/+fwrzvWb4DIDc/0HOa6TVbnaMsx4&#13;&#10;yMD+navJ/EGpEZCkjPHJHHp/n8M0AchreobmYA/jj/PeuKZWnmY4ySSclR6f5Oas3s5mmJz64yOP&#13;&#10;Xr0x9as20JYFgMk4Ix3PUn8KALVlY5K7lyvbrg8/1ruNNsnbaCMA/l/k/l2rO06zZmUhcn/OP8/X&#13;&#10;pXqOiaYSqtjOB6cH6Hp+H40AaOj6WFRPlBxnP9f1r0OytQoHHA7+uPT6Yqnp9iVAAGABj0+tdNFE&#13;&#10;EHA6f54xQAioEUf/AK+c/p/h1rKvrmK2RpHO1R3J4+lXL26itoizNgf56V8a/HL41Wfh2zmtLSZR&#13;&#10;KQQeT+J6daAMz45fG+y0GzltrScBxkEqRk/QZ61+S/jvxzd67cSXl5OW3Z+XP5f/AFv84f488fXn&#13;&#10;iXU5bieUNEc7ee3r7/56V4JreqvK21Bkt8vJ54Pb6fnQBQ1jVGupQiHJ+vTB/wD1VueDPBV1rt3F&#13;&#10;+6ZskEbR0+nuaPCPg6+16+TZEzAuP1445/Gv0Y+FPwmGn2sVxdRAFlHJHQj9M/SgCt8M/hhb6ZbR&#13;&#10;yyQ/OBzkDuDk9Oa+s/C2mxW88UUKZORkgcFc9j/9esaz0vbKlrap85OQV7DpmvWorS18M6U2o3Xy&#13;&#10;uASBg8+hIPQUAXfEHie08MaY08jjzXG1FzzyMY9ev49O1Uvhh4S1TxVqh8T68hUbt0SsMbEzkH0J&#13;&#10;P6VyHhjwtqfxE8R/2nqCstkjbo1PAODjJ9AO1fZFnaQaTp6WNoNqIoBI5z9aALF7dRW8P2S2ASJB&#13;&#10;jjHOf8K851q/IjKg8c+o7c1uapeKqE54PH5/p+VeT65qGdyKc9+pOPp14P0oAwNWv9xODyf4s557&#13;&#10;9vf+n05Q5Z2Gcnnk8jA9RwKmuZyzk5+U9vx7HHU/5FS2cQPfjOfYeh6mgC1aW7OFK5JPXBHcfT9K&#13;&#10;6+wtHkIGSQffr7+n5frmqWn2xI9SMHtwSPp9f/r16DpOnMx6ZHHTocf5zQBf0rS2O3jAOCfT3+v+&#13;&#10;FegWVkARgZx/nP8Ak1XsLMhBxkeg/px+n/6q6mGL5eBg/TpzQBCkIjHTnBHX/OKimOR6j6f5zVxs&#13;&#10;ge9VXAJ6bSOO/wCdAFNlPQnOPWo9q5+bv/MfU1aPbvjkcZ79PalVMrtAyBjp39Pp/P6UAUto4x0P&#13;&#10;r7U7aePQZ69eT/KrW0eg/wAf85ppjz1PT/OD6UAVNmQeODweOMDNHl8fKD/kdPrVkI3Bzwfy56/5&#13;&#10;FLj39uTQBT27Ryc5/P8ASlC4JHY9fw96teXu/L6Z/wD1U0pjr0GM5OKAIdpGBnk+ntx1/wA8VDKp&#13;&#10;C5Q4/WrTDaMkfp0x+n8u1Y99cBRgHAGecen/AOugDOvrsKpyeRn2z/nrXn+qX7BWXv6+vPb3Hf8A&#13;&#10;rWlqV9jvjGR1/r6/55riJ2ebgsTk9Pc/5/8Ar0AVXke4c7TnPf34zj/PXp1rVt7UKiORkntk/wAv&#13;&#10;170ljZqSWI59P/rcYHpXSQ2ob746AAcY/M+lAC2lvuIboB/Tr/TtXR2ltkcDIGPy9s9vb8abZ2e8&#13;&#10;gqOD3/yccH/Paq3iPxRpHg/T3ur6QKQDgE9cenHegDS1bWNN8O2D3V9IsewE8t/n8/rX5xftBftI&#13;&#10;wxmfTtMuBj0Vvrycc1w/7QP7SEt5JNYafNkjK4yMAY6f/r/Ovzd8TeKbjVLh7m5fezZ5479uaANb&#13;&#10;xh431DWr17q5nbDE/KScD8PwH6V5TdX7zr5aZwcfqf096JmlunKgb3Hpk9e/br/hXa+EvA97rt3H&#13;&#10;GE4JGQePl9s9/p+VAHPaD4bvNWuFiSMnOOg/z1/lX2h8KPg6ZpIprmE5JHbufwwB616D8Mvgw0cU&#13;&#10;Mjw4HBywxn9ef/1V9kaHoNhoMCQqi71A3YA4Pp9fTvQAeDfCFjokS7YlDjBye2M5P45/GvqPwH4c&#13;&#10;uNRVJXUpGWJ9C3PU/wD1+1cd4F8K3OuSJNLGUiyCqjuMdfb29vXrX1LZxWuiWqWtsB5gGPp7frQB&#13;&#10;qq8GiWqxRAGTA/Dj+dchdzT3UpeQ53Z/U/jU88jyvucnk9+/piqzLz3J9c9fxH5UAVArYHbpz7+/&#13;&#10;8qYUOeBzz9MdcfjV5l5Hoc0eXkZIwfXtQBSEfHJ57nv/AJ/+tS7Tg4yMdf8AH/GrbJjtnHPUdOn8&#13;&#10;6iOB7fp9OaAKZjXPcHmqczqgOTgD69RVueZU4Iwf85rltQvSgKqf1HfOT09M0AQajfIFbGTk9zjg&#13;&#10;964W/vGdyqEnOec+/fHpU2oXgkJwcg8+v0+grMjtnnIAIIPf07/WgCpHBLcSAAnn37Af5PtXY6bp&#13;&#10;QjUDHuOOn+cfzq1p2mpGQ23BOfb65/8A14rrrayHBxknt7f5/wA4oArWtl84+UkY9B+vt/niuktr&#13;&#10;IAEKM/8A1+2as21tnkDkcc85/KugtrTaq+vHbHHf3oAqW1iqfw4Gf/rcVrx2+0dOfoOAKuRwhQMj&#13;&#10;Gf0qZgqLgnpzQB//0fvVR2BPHXnP4f1pe+Bx/LPQH0wKcqcg4yCB7daftwTnoMnnjGO/P/6qAIu3&#13;&#10;Tp6f19+2aCeQccD8z/n/AOtUmCygN82Pr1pdrdcctnj/AOt+H1oArtHuVhjA6V4/420JCjyiPcQO&#13;&#10;fQg9jXsuxt3XH6/TpmsjV7Bbm2cEZIB6+mOfrmgD8cvj/wCEEAmhSP50zIuOu3Gf8n1z34r87NYs&#13;&#10;WsrsrsZeeeo5B7iv3W+Lfw7n1KC4d4Q6xq2G77W6f/qr8pfiv4BudBvnZoGCucjjr7f/AK/6UAeJ&#13;&#10;6BdnzhCzfIxC8nkD6969Fs7ZYZ0AOUk6YxyD159q8mVXsLgOx2YOQDgfTk+/5CvRdE1z7ZClu4wU&#13;&#10;J9M/l/n+VAHryaWLqNLiBRnGT3/DvjP+eK0TaoLNlwMqOBnpx3/rz+WKs+GWlEIjnO08jsVwR0Jz&#13;&#10;+tdTJpkKqWTABweCfwJ/CgDwW9tnguGLDI3Hn/PSut8MXE1lew3UBwyNu457dzzx/nmovFWnNGTJ&#13;&#10;H0ORnOM4Pvn+X9KytLncSggbAcdM/wAv0+vHFAH7bfs4/EeDxBocel3My+agwo77cZ9ecdq+sPK3&#13;&#10;qMc9/wD9X/66/Er4J+Pbvwv4gtmWUiLdyMHOPccV+yHg/wAR23iDSre8hcHeq/qOtAG7LAecLk+/&#13;&#10;IAI/xrJntRySMjn9PqfWurKI5Pt/T1FU5bcHJUdeOo9PwoA4e4swc7V+bn1rn57fGSV5PXPWvRZ7&#13;&#10;XGQBz/X/AD1zWPdWisMkYx6Y/HH50AedzQAKwIPPHXt/Wsa4tOqsMZz+Xf8APrXfXFpgkFeBz9ax&#13;&#10;J7fYArZycjpwM/nx1oA4WayV8nGDz7+o4/rWLLZvF1HA/n9evrXeyWm7IAzjnPXP8v0zWVParg54&#13;&#10;Gc4zyOff9KAOUilKYwcH3PQelaDXAuLV4HbO9cfT3/XpSzWQ++i8D1PT69xWcEljPAx1H/1s8+xP&#13;&#10;+RQBq+GZYpbuW0lUl7ngA9BIvQkHivh79qf4UPZlNQKfJc5yQOA3cH39cV9iQzPZ6gtxDlS7DkHG&#13;&#10;GByCfyPNT/F/SrPxj4UZMK8jqzHcAQrY556Dn8+aAP58vFGmw6PcrCjFnOVdSRkbeh9B9azrC48k&#13;&#10;kDH3eOPfke9ewfFzwoujavIsqnJYg4479c/4V4lGYo51HB25zg9MdQecf5P0ABQ1cst4TjaO3f8A&#13;&#10;EUsNyWiVGJyPTv8AXn8fwq94ge2Yolv1XIPGcHHr3rnUbHUf5HegDViuxBOHViPm5z/n/Ctj+0P3&#13;&#10;sTRnJGcn39a5Qtnknkn649qfFKQP/r9OKAP2M/Yv+LSXEcWjXVyAVIRh0zjoT161+rEJ81FYHIbH&#13;&#10;+f8APWv5i/gh4+m8G+LrSfd5cTsFbaRzyOSfbrzX9Fnwm8WQeK/C1rfLIC/lgHoe2fx9KAPTZIWZ&#13;&#10;Cqnn8sf/AK+lEaFFweTx34+vt6fpVlVG3J5z6EU0j3479/z6UAMUYI6gD055/pT+RxnP58D0o5JA&#13;&#10;IyOeuc/l1p+0scHt7UANTIIbdwfrz7CrMbk8N39u+eOKgAx82OB65x+dSAADcD0/l9f14oAtMFdc&#13;&#10;AZJ5zmqksIYEY6/l9Pp61MjHJXPY8f561McOD2PWgDgvEOjrfWjI6Btu7rx8hGGH5E4rkPCNjdJp&#13;&#10;U+hxoZYrTzLfc2VWSNvnQgkds4zmvYJrZXSRG5DjHH+e9eW3RvdL1ERrKUhwVz6OhygHYZ98Z9Ol&#13;&#10;AH5TftZ/DmXSppr6MBYppPuryEJHGTxkd+PcV+akEL21/wDvTtYE5BHOVPTPbPbmv3q/aD8KR+Jt&#13;&#10;HvJmQFVRmXf3KDOB+HSvw+8c6UdK1mZMFQzHjpjHXI/M4/H1oAvPctMm2AYwCMk5IyPpWZPexwTI&#13;&#10;rjDYHTtx2PFZmn3Tx+WvYZ4Oec9Bn+XtUmuwLEqTE7jwQT3z0H6/5GKALtzPJ5asr54PfJ5yfSrW&#13;&#10;kXrRybWJBJ9eOfw/z9K5ZL0NCVc/Mo9QPyz6/wCe9VLa/WKZBI2QOO/Pf/Pf0oA9n0fWP7O1GC6R&#13;&#10;8PGwZTxzjsMdRX7Wfs8+NrfXfDEUSSgsFEgGRnnqP/rehr8C11Ft28cY9+/sOn0r9Dv2SPiI1pcj&#13;&#10;TZyFCOF5P8B9ffvQB+xVpdKRyeeAMYHX178VswyKTgHJ/wDr/wD6vz/Pz3T9R3BfmwDzzngfh649&#13;&#10;K6u0ud2D1I7duOp6/wCfegDolweB346/n0p4Xg46/hxVaB8j1B/n35HH+fUVdBzz1P8AnmgCHZjt&#13;&#10;6dPY8ClCEDGcZ/XjvUpAx3/T/P8AX9KTAzwOB7+/tQA3APAGB/Pj/PvTdp7DAP8Akf8A68VOBnJ7&#13;&#10;j26e36/09aNvHXB/Tj0oAqyxb4imMjHQ+/X/AOuK8gMNxa60qsfLSbdGQByGRs++ODxXs5AOOOuR&#13;&#10;+nT+v5V5/wCKITazreIqjaVfLdMZwRkf5NAHyT+0D4Viu7Np4sl5IsttJOSQckHp2/zxX5G+OdLS&#13;&#10;yklEi/vT9447j2HY55561+5XxL0qXUtAM4dpG2/KFA6KehI6cH8q/IP4w6M9ve3EawkEudrYGW49&#13;&#10;Pxx1oA+NL8HIOM4OOM9z2/zmsx/7zDqOO/4E11WtWJgwXBBcbh+fTjr/ADrBmESoERDvBzn0Hpig&#13;&#10;DPG5SfU4wfTH86uFGdAFHPPTt0/z1qBkCPk8EYPGePUnp/8AXrTiUPENwzjt059QefyoAseHrv8A&#13;&#10;s3Vra85AikXoORz71+o/ws1ldT0KMpISY/Tn5W5HPr/n6/lUEMcwOfLGR26c19y/s9a+LlY7FpMA&#13;&#10;qUIxzuXGOPT/ADzQB9s2M7DqcAc8nH54+td3pGpgYXOSffHf/PH/AOqvLA+2QAHGcDHI6+/Trz7V&#13;&#10;s2l6E2kZB9AeOuRn/J/rQB9F6TqgAA3c/oOgx6f55r0PTL5SODgnuOh9fpXzto+qO2FLc8fh/wDr&#13;&#10;7ZOfzr0zSNRCsMsRn8cZwP8AP60Ae3Wk+4DJzjr/AF+tb0bhu+cdMcYx16Z/+tXnFhf5wQ2c/j7c&#13;&#10;frXZWd0Hxt6HHt/T/wCtQBtKB909M9//ANX86jnhFxDLEe6EfpUqMCBkYI7dcf8A1/SrC8kZPH4f&#13;&#10;0oA8EsZorHWBFPIcNtwDkDkEbc989vevPfiJ4clvdNlnEbuhV8Kg9D1PGOa9i1jS7Q+I7eWVMBZC&#13;&#10;rYJByPmBz+GPX0qD4maWZdFlW2JQRgv8g6CQYJH0yP8A69AH4ueL7R4dXnhkQD5mGAe/r+J7detf&#13;&#10;NHi9DHdEI+PM5Bz+Ar6t+Jdu9t4mlEihHLLuUnktkjJ7D16+nua+bPHNiy3QkZgd27IHRdp6D9Pf&#13;&#10;8KAPLJlUwkYyR06HAPr6/wCfWsCYBMqx5BI9Qfaum3DBVuATj8Pf16Z/rXN3LETMCMDceevPvQA1&#13;&#10;XZACeOh4xj6Z969a+FV6LbxBbSM7AEjpxnnGP/rV5MkG9fMYgDr1A49vXvXYeH7+LTbq2RHy4kUN&#13;&#10;gdOc8EEdfX+VAH7NeHYo7/w7aOgwDGAcDoc9ua5/U9PKSsMdc89/Xit74PSnVvB0fIJHvnr/AC4r&#13;&#10;f1nTCWbjAweOhNAHi0qBWPGAa09PuvJI5yQeM/gen+eKt6hY7GZecZHBPTj/AD+Qrni5hckPgK36&#13;&#10;DPYnPTtQB69pGqspAU5B9PTn9fp+de0aJqSyqozke+e/qf0r5g0u+ydpbI47HnJ9f/1/yr1XQtT8&#13;&#10;sqrHk989MDjHNAH03pd7kDBBB4I579ua7uznUuOQBnPv/k14doupZIVSOTjOfbpXpem3QYBid2Pf&#13;&#10;rn/P9fegD0aPlRk5/r75qyY/y57evH4CsmynLADOCfb1rYXJzg5x/OgBpHJI4xn/ADmsHxAitZxM&#13;&#10;MkrMnf8AvHHf0zn8K6Y84z3zj6dqyNaXGmu7DIRkPXpg9c/TNAHlWnWV1NpkiqBBD58yO5++NhIX&#13;&#10;HPfPBr5G+LOl+RqMqpK+BtLEje5/hBB4x/n1r7hs2haG9jAwRM4L55G87sgcY98dOtfJfxVia81B&#13;&#10;vJTc8iBTtB5Knklj06Z/x4oA+KviNCDpKbW4CsoyeSApxn/Pevhy9ZFJTGQMj9eeeK/QjxtYD+xS&#13;&#10;WILhm354CHnOc+n+fWvzw1l1N7LEpxslYEjOM5Pp6+3SgB8cxWBUY5HpxnBGcH3GcZrPkmKN8wwT&#13;&#10;jjpxnn6/zptvM/lDIwTxnufbsP8AP1qpdThGBDcjOe/PU4/nxQBs2kyvO0pXHIZQCPxx68cY/Svu&#13;&#10;74Wst9o7KBkFYiA3Lfd/Tr0Pevz40+4CsHY46/e7Z547fj65r9CPgFFLeaUr9Va3RgCcZwRwD3H/&#13;&#10;AOugDrb+08snahIyfw59KgtHMUgC8jI/w/z74rtNcsDy3Y/Tr3/z9eetcNKREwIGAc4xnk/0/wAj&#13;&#10;vQB6poGoglcMeM/jivdvD9+uA+7IwOM9Cff+f6V8r6Pf+XKnGNuOM47c+9e2eH78YQjoQR2AP+fa&#13;&#10;gD6k0a9HyjOfpivR7G4Qhfmxnv6e3f8AGvBNDv8AlF6g7enIJ6cdBXrul3SHBL5P8v8AP40Aeiwn&#13;&#10;cN5/n3qcAZyOvT/P+cYrMspd6+h+px9MfnWuADg9sjvjp+XbPWgDxr4sDOms4cJi3k5bjqOc/wCF&#13;&#10;fMd4z3UdoqAmN2RjkbFI3bePqMY+lfVPxQx9hl3KCfIZQT2ZsdMHv/k818/X2i+WLW7uwxIkELFj&#13;&#10;g5XOcYx1JGPb8aAMybS9tvFJAioPMdSQoD/meD9RXnXjizkjtHiiKs4iHP8AFjPJyenH4V6pqaTz&#13;&#10;WiLEm4oG3gA4HPJ3dAcg9T+Neb+JWKJLGy7wFQvnqQex9fr/AI4oA+dLS2YvLHKN2zIBAwB7EcZ9&#13;&#10;q5ybS0N6yQLuG7HAyMgD8sdOle42OkreAhlBYsyrgYXJJxk+3pVC50OGG8JhQq+7JCjHXgEf5PP0&#13;&#10;oA8fuNCvJojK6lE4XLHBJ9Ag/ma0dOsFja9UITuQj5iSwwBkDr+Q74r1i70gyxBNip8wIyc59Mnr&#13;&#10;/TntXIQWczyz4VhnJ4wOSwGMk/8A6utAGB4ss/Lv3YqcsEzg7Two6f5/OuTsJRDMgY4U8e3t/n1r&#13;&#10;2Lxjpx8+VghxuAGP90dOf89q8ZnjMUzEjkY9/TH+H40AeyeGb9VRdxLD0PcH3/w719C+F75Tt5zn&#13;&#10;rxyAPSvkrw/ehSOOfXPHuD1/DvXvvhnUGYKxblR+HPb/AD70AfWmh3YYDnkdRnP5DvXp+mTDjJz0&#13;&#10;57+3evBPDV+GA3HJHfOPTgjNezaPcZCZOCQD2xn6fTpzigDv4cMB2J6+3tmrQUk8jOPbr249PTiq&#13;&#10;Vq+8BeGxj8OPY1phRjnjHXnNADMDHTgfX/P16U1lJ4I6Z/x69qsBc4BPT3oIAyCM47/y9OtAHC+M&#13;&#10;ZPJ0G7fvt2+/JAI9q/Miaw1PXfiBf7SEjinKEvwOPlyMdemQK/TD4izCHw/KpAPmHvg8DJJI/r+l&#13;&#10;fnJ4LvBd+IbrU5C8r3EhdXAJAySFGB37j/GgD6e0XwmtpoFstsyRK8ahmb5Mbj1Gc5OM8V2FpYWm&#13;&#10;j6cUhBumY7gTkKRjrj+tbugWW6ySe5R0cJGpJwvA5IODk+nA/HvW5qqPbac7w7REVJ+Ubn56ZLc/&#13;&#10;56UAfO8cmpTXUkrowAJZUPGM/dUd+B1z3PtXg3xVs3urwWSFU82Tyz7jh5DnP6emPQV9QiyvXu2l&#13;&#10;kU7kcrhSAG9DnPOB1/WvFfGWhl70vcnG8NtOCPlyS5/Lgnse9AHjOm6aLePzUQCYjzM9CvmEAdem&#13;&#10;AP1PrX0h4e8S22lyGG3kVvKa3tSU5+VxukbjOcDgnuc/SvIrm0WILdGMASylnz0VIlycdRxwBjrW&#13;&#10;h4S1HS3ure3OZ7ieYH5c4VipwDz2z2Pt1oA+wNI1KW5crI3yoSEOONo6D8vpXpmmvkDHI9vTPQ14&#13;&#10;lo1ztnCk7AuePXnoK9g0iUlVGcAd+vf0/lQB3MahhgkNgjuePr+XrUoTgHGR+tV7f5kGecfUf/rq&#13;&#10;8Ooz0H8sUANCgnB6j1OefrRtwwyMjnHHQmpQp5GOPr0o2njjjkfh65z/AC/+vQBXMfXAHP8AT/P/&#13;&#10;ANasu8UjO0ZJ/wA4x/hW4UHsAfbrVK5jyCTxn+vT86APLNbtgwZc/wA/xArw3xPZ7kckHIzyfX9D&#13;&#10;X0drEK/eIBx3/wAivEvE9rlXAOCM5wAO/P8ALn/JoA+SfFlmAzs4xj/62a8E1X91I2Pl3N2+vTPc&#13;&#10;fyzX014xtiJGcjBAJwMfj/KvljxDOy3Dqo3CPtkfezzk9s/57ZAPPdSvDNdSq5YoRkDPAPof/wBf&#13;&#10;416V4D0+HUb628+QLhgCvRRn269+/oBk1yENjHdzFXhaQnGUGcDPPJ9O/P0r6y+DvgHT5LuO4vzt&#13;&#10;Q4wqckY9T2/n+PQA+tPBWnR2GhW/2MGR1UM3RVAwMHv3rt9GmXR70LcAySFi20cgZGSOnqetbeka&#13;&#10;fbWmnIkCDazRoAPQDn8gKl8M6Nda5r19f38YWHzdqgDAwAMkD35oA3Zma6igkaPDPxg98jjH5/pX&#13;&#10;RiBbbS3V/lG0gcfr69easS2iC7IGNq84A9BwB+FRarLvtY4VO0vgg9lz0/LGT6UAeBaxamfWricF&#13;&#10;gYYkhfnALMfk4HpnvXvGlWf2LTYLQD/VIB6dsGvPdO0mS6ujdspY3tyGdjxuSE/KQMEkHt65Feue&#13;&#10;WAoGM49+46/rQByupRHbnHXt74/x4rynxBBuDbTj8MHNez6hHkE/5/p/nivLtdiGG44zz7A55FAH&#13;&#10;y/4ngbLnGeT6+lfNviqAo5KjJ5788np+nP519TeKY8GRSCMZxkdfX8+g96+bfFkKh2wCCSe+ee/O&#13;&#10;e2P/AK1AHisOEmG75iW6Hkn8ew+lex+Dht2eh5/AH1x6dq8ecEXBLc9T7n059/8APrXr/hFsGMHk&#13;&#10;Eevt/nnpQB9TeF8qQGwQfr9ev+cV7voQ4X8Pz68+/t0rwLwscBCQ2Rjjrwe3JHWvoDRV+Vcdse34&#13;&#10;Y4PWgD0rT1wgAOD+WPy4roFHUkcHP1J6dR1rC00AKB1Ax7jr610arlfrnj0+lADVXvjn86YyqAcc&#13;&#10;A/1OatBcYwOcdvyFUtRn+y2sszHbtUtzjHAzjPagD5B/ai8axaF4YniWQCR12Ad93Ye3b/Jr8i1k&#13;&#10;BlkupzvdsseSeT6e3/1q+rP2rPG7av4jXSrZ9/l5YgE4B6gcf/Wz1r5Ss7Zpm+YYA/hPU88E/wCe&#13;&#10;aAO6+HXh59d8QpCImkAIz3B5ABA9q/Yj4f6LH4a8MwJ5O0hV+ZuDuI9OnH+elfBX7O/hmB9XhuED&#13;&#10;HByTkY4PBH17f/qr9ENYuWtbJLbDD92rY5z7A/5/rQBb0Wxt7y4a4cZct5an1Hf9ea57xDpiXd9L&#13;&#10;cr8piHlrnoeOfz7V6B4YgMGjwvKuJFDHJP8AE3Y1jeIoFtrKeQ4DNlsngA4/woA/Pb4wNPNra2MI&#13;&#10;JS3woAHBduTge3fH6YrvPh1aiztJSoLLEq20Zxt+YjdIe/qAf8azfEljHdarc6vOC6wKZMNgDdzs&#13;&#10;GD3JIP09a7Hw3bGCK1scc265f18yQhmyPb39KAPbvDS/Im4DOB+H8+v/ANavVbGIALwD/X1zXnnh&#13;&#10;9OgxyAP58DFeo2CZxt6n0J6f5/8A10AbUCDAwMn65x/+utEDp6f0+lU7ZdqYHOfUZ/X+VaKDK5xw&#13;&#10;KAIwpB5prD5R+P8A+virIU5zjB/GkKYx3zn8B70AZVyDsIA4HXj/AD1rg9c+RSQQMe3f04969EuR&#13;&#10;mNscHnj8vwrzzXChjYNwB74x6elAHhficjD5PQenQdu479a8fmQu5Y8jrnofp6f571654nfKMCcE&#13;&#10;A45/T3ryeUbpMHjI+uO/Ht7UAXLQcjI4BHOPmPtn25/KvS/DqYIBHTAzj1/P+VcDp6DeDnqR+WOv&#13;&#10;0+nevUfD8JZl2r0xz6/ljH44oA9DlvotN0l7l2ACqcH8MV+T37Q3xCOsa/LDDICkZ2kZ3ZOe2enW&#13;&#10;vuD47eOofD3hua1WQRu6so5HIxz/AEwT+Xevx78Xa0b69dvNIZiSQeTyen+f5UAcBq8s9/eiODoe&#13;&#10;M54+uc9P519xfsq/CKbV7+HUZ4AQj5ZsH8sfy4r5M8CeG7jxBrNrawjLO3XsMHjt3NfuV8B/Akfg&#13;&#10;fwil3OmyQqGbI5HA4/z1/KgDpvGdzD4Z0EWEbKGCYABxkgcg/wBa/Prx/q11d3/2ONyfMfJwODk5&#13;&#10;6fpX1B8UfEJ1G7mfc3lRAnpx/n/69fOGheH7nxLrbXTxExRtkMeOmPqOelAFGVTZaEyyKY/NXJ7f&#13;&#10;KBn3/Cu//Zy8JXGu63LqpU5aQRRhv4QRlm/LNct49gnuLqLw9YofOlxHtAzgn3+vX09a+5f2e/Aw&#13;&#10;8O+H47qdQZYk8nPcsQC7f0oA90uESGEW8QxFGoVRjsP8T3ry7xBNhX5xn19a9P1IlUKA89Pp9f8A&#13;&#10;P8q8d8SyspfPU/ifT6UAeKa67STBATkfkAegrJtY33D1yRj0/H2rQ1Vt0/JzluffH1p1hGGkBcAN&#13;&#10;78cE/pQB1emxbioA3HHGfXH098//AKq9i8PW20DPJI9OvP8Ak15ro1vl0DLgEdzkj0/THTH5V7Ro&#13;&#10;NuVVe4HHr/nigDurCJcemOnFdLGh2fT8M59O9ZmnxHYBjk9c9vat0KQOOQKAM6Ucnj9fwqpsOckd&#13;&#10;evHWtFhwefzGPoOf8/jVcxqCeOef845oAqbO+KTyzyRznHp+Gat7cYxx9RnOOvFKFVuMZ/r34oAq&#13;&#10;FcE46H0GO/fpTduP69fzq1t45G7/AOt600hfXp+FAFCZgiHPQAn6e1fAn7VXxgtvD+jT6ZZzjzHy&#13;&#10;vBGSxHAr65+JXi+z8L6HcXFw+0hCRyOT1A//AFV+BPx3+JFx4z8SXOH/AHEbHbyeSO+M9z04H40A&#13;&#10;eNa3q8urXUl1KxLuS2c569veua+wTXkqqoJBJ5yen69akibfIUzuA7+nYDHevo34QfDu68S6pbBo&#13;&#10;NyFhnI9+SeOR+X9aAPZv2Zvg1candwajdQsS7D7w4x2JH/16/X3w/wCH4NOtIrG3jwEGO349eTXF&#13;&#10;/CX4fWnhfQIA0W1yoGCMMFA78fXp617rY2yxxm4f7oHt9On+e9AHn/ikLa2gtoiS78d+nfpya+Xf&#13;&#10;iBrKabZSWUPEs/y4GcjPp9f0/WvpjxNdLtuLmQgYBKgnAA9v/rfjXzjoPh9/G/i97mRPNt0fainJ&#13;&#10;BOfpjp1/+vQB6N+z98PxDbrq99EfNnIlkZuMjqox79a+tJgCScYH+eP8Kh0TR7fRNNisoEC7AMnA&#13;&#10;GT3P4YwB2q06knjkfT8sUAVMEn/Jpu3P4+/9aseXlck4z3PSjZgZ6D/P40AVtuMdj/L2oxwM9Km2&#13;&#10;Z7ZI49Sfal8vo2OmecfrQBUHfAwP5Vh6hL5aE/T+fGB71uyfLGc8j/D/AD/hXGa1chFZRyR/Ik/X&#13;&#10;FAHAeILv5HOQO35V4V4guhI55zg498Y7/wCPr+demeIrsMr8884GeR+FeM37yNctz1PPPbOeR/nN&#13;&#10;ADLGEGQMDkn8PoM/1rt9MgLPuA5OR6Y9Tj/Cub06Jn+U5BU4Bx6+3P516doVkwdVxyTk89fw9PX8&#13;&#10;aAO08PWP3Cw7V6zplqqqM84x/M+1cvoliqYwOn6dutejWcIUKSMYx29PWgC5BF0Yjpj05xTZgcE4&#13;&#10;yeD/APWq8F2x5NVpFJOcZH+eaAMsqTkjt04/lzQykEfhVtlA+bpj/P8AnpVSd44UMjtgDmgDK1G+&#13;&#10;isoHnmbYFGefb/CvzV/ad+PcVjDNpmmz/MuVwGGD17c8dMH1xXtX7RXxqtPCumzWsEyl8OOGGTnp&#13;&#10;jn+dfiR8QvGl54o1SW8uZSVLEdcYHt1yf8/UA5PxL4huNXu3up3ZmlY59Memf/1VzkVrNd3CAJnJ&#13;&#10;BGB61EI5LiQLGCQx47n264x7jtXvPw28AXep3MU1xESnGMjr+B/p9PagDsPhL8NpbueOVod3Tgr1&#13;&#10;56Cv1R+E/gKHR7VLmZMN8uOMYA9Ov/168n+E/ga3tQkjx/LGBjjqf8/yr640dw8sVpb/ADBePl6Z&#13;&#10;6HH0/TrQB7T4PsfOdcr8idc5/wA8V7pC0dlafaZfkRBwD+PSvOvB9gsUIVuBwzk9+P61h/Evxutj&#13;&#10;bjTbFszSEKgGfryPagDjfiD4nuPEOpnR7GT90MeYVzhVHUfX2PamaHpkdvEiIuNvTjHFc1oVi5cy&#13;&#10;ynLynczf7R7k/wAq9T0y0wobbgHp6fhQBftIBsXAwT369O1bOzYoXpnr+X+NLDEFHpn/AB60SDIA&#13;&#10;xjH6UAZz/MeD0HbtUJTPuQf85qyVHT196Xy8gnGR9f6fzoAqmP2zj/OaNnPAxjGfarBjGDg9M/5/&#13;&#10;GkKdccknn8KAIAnOOnvTQAB0zVkxjHTAyOnJ9v0prKB7D/8AV3/Dt+lAFNoxyTxn6iudv5tvfjnN&#13;&#10;bl5JiIgfy/z6159rV+FVnc4xkL7AH8PpQBy+uagQGG/p0Geueua8Z1a83tIvc5JAwc46iuo1/Ut7&#13;&#10;smTz6D9R/n+dcBIWmlY9QfTJ47Hjt7fSgCtDCWYsw5JIDH1+tdNp9tluBjJ6+v0GOP8AP1qvZWu5&#13;&#10;hhcEc9vxP+fpXc6VpjyFVUYBA5/pnv8AhQBraNYB3BCnk/mfX/Ir1fSbHEQx3yPy9M1laNpgRQ2O&#13;&#10;ePw+ueteh2dpsCjGcfUdP/r0APtbbYASOetPu5orVDI5xjPP+NW7iSO2hLuQAAc+3HOa+TPjZ8aN&#13;&#10;O8LWE8UcwEgz3JI+nTn+lAGL8cfjZpnhnTp4YbhQ+Cv3hkE+n4V+NHxN+Kt94n1GeaWVthYkfif5&#13;&#10;Cp/it8Tb/wAXajO8srGMEnaDnj3+v59MetfOF7dPNu25xjH0z0456fjQBdvtblmYwqCcj0P1yB7/&#13;&#10;AOFdF4Q8J3niC8jPlGQFsnKkfl+eeKh8I+CbzXLtEVGOSOh64/T3/rX6d/BP4Ei0gjubqAluMZ4H&#13;&#10;r+AHb8qAMz4Q/BpbOOK4uICufmHY+2fTHWvq1NGSzijtYI8k9MAc8/rXqNl4attKtkghTLgdfc+3&#13;&#10;TH5+v07jwz4JUf8AEwv1wF5A9Pr1x05/D3oA8+8OeE4tOgbVb8BSBnJ7D61ztzY3fjfW/sFsm61R&#13;&#10;hkjoQT0B7ZHfqK9N8Tzza1epoWjrgNwxA6DofqPwFeieFvC1r4esFVFzIw3MeASc8+9ADtB0Oz0H&#13;&#10;TktrVcEL8xx1A5PNN1G48sMR0HX+da99OsSnBwF7ZHp16/5Ned6vqIjR23Z47d+/HPT/AD9QDndc&#13;&#10;1IYfBwCP6V5VqF55rNgAgZ/z3/X862dWvBI7FSMbuuT36e34/wCTzRzL8pz8x9xjPQj/ACPSgCtF&#13;&#10;E0rlSOCeeM9Py4xgnmuo0+zwQGHX9c/5/Ko7O1P3nTj1z/L/AD/Ku00uw80gFcr2xx0oAvaTpuQM&#13;&#10;jg8d8Hn/ADzXpmm6fs25HIx+J9Me1VNJ0xYowduMf56+pNd3ZWoGMDk+nQfiMj9aAHWVqFUDp6df&#13;&#10;y/yK0mARSCf/AK/r2qZYxGBjgH/OPxqGXOSMbf8ADtQBTk6cf/r/AM/1qvswQ3U/h+FXMEZAHHr2&#13;&#10;6H/P8qAh44oAp7QTwOB/nr/Sl2Yx3P54q0U24bjA9+nFAXnkf5z3/wDrUAVdvX8M80nl9vxz/n0q&#13;&#10;3swen+JPakCDA59wf/rGgCsYumevf17UFRyoGP1/+tVrbjt/9ekAbAzwenuf8mgCooAUqeo/M/n0&#13;&#10;pjLjHOMf5NW+gLDkgc/n/wDqrNu7gR5x1Gf5UAZ17MsI9+O/+fw4964fVb8HKg46+2fTv/nir2qa&#13;&#10;hjPzYA5xnj6fz7VwV9ePIfl68/8A1/5f4UAZt5K0pfHJIxngEnGetPtrXcxLgt05J7fWkhtyZMgh&#13;&#10;iPTj27dK6CxtiUAxhRx9P/relAD7O2BA46f5PT8/610lpalucdO/9e2MetFpahgGPAHf8uDz+lcB&#13;&#10;8SPido/gLTnMsq+ft+VcglcDrjg8UAbvjbx7ovgrTnmuZlEoU4UsOuOM+nvX5R/HX9oK7165ntrS&#13;&#10;5GPunDZC9cYrhvjT8eNR8VahPBbTkozbc9j0OB6dq+N9Y1x5i7CTdlgT3z6fWgC1r+tSXlxJPLIS&#13;&#10;z55LZzjrj8+lcUFmupCsYL57cc980iLNfT4TJJPHBP4gf0r6D+GPwwv9dukZ4iU4ydvP06Z+n+TQ&#13;&#10;BzXgb4cX2s3CboGYHGdueSfpn/P4V+h/wp+C62ixzXUJUe+ecdPr9a9J+F/watdMtklng2hQD064&#13;&#10;PU/5/ka9i13V7DQLIWdphJCMfKOnPp/9egDIni07QIjDahQ6rt4x+XJ6j9PyrtPh/wCCL/xRdR3l&#13;&#10;zERbg5C4wD78nPb+tYvw88Can401MalfRslsrZGRgEZ5Pfjt/kV9s6ZptpolkllYpt2jk4/SgBtj&#13;&#10;p9todmlraqC2Pmb8P8/nSNGzHJ5zVsodxPf/AOt2/lTdmM5/qf5UAVBH93B60hQcDuKuiPHXgDj9&#13;&#10;ev8AjSFCRkDj6cf0oAo7eC2fx7/jTjHglu3POP8APSrW0jgckfgc/wD1qawC/Mecf5/pQBTZACfp&#13;&#10;/Tp+YrPnlCAgdSfTt35qzdTiMNg8D6elcjf32Nw6Y/LJOBQBWv78D7h6/p7/AP1vxrib+83Eop49&#13;&#10;vX25FXLy5MhK9Rz0Pr9f8Ppms6KCWUhcZGR/j/8AroApW9m87BiMgkfQ+2f85rrLPT0jVE2e3Izn&#13;&#10;PX2qzY6ese0Ffu/Xt6f5+ldJbWR+X3/zz1/znvQBHaWnOD9449//ANX+NdLb2/QKMHj8v6/54p1r&#13;&#10;agKpxwf15rprSzzyRj6f5/z70AQ21n07A/ofb6VtxW6qcKOP881LDBjHb/PFWHdYxn14/wA+9AEE&#13;&#10;hWFAc8msK6uSxIU8H8vzqe6nMhK5wo/z+NZ5UtjJJ/D8vz9vpQB//9L79wCA2OD2/Dj/AOvT9oUg&#13;&#10;Y49B79cfoarJKB8uemeO/wDL3/z1qdWLMO+Dx780ADAjHXAxj+ZzShBgA9D+HPqMf57VICTg9Tz+&#13;&#10;vPH8qXBOGJ6c/T37/T2oAjKccjGOMen+TTWAOFX+X6c/5zUxGc9wePqP0/z60hGAefUevP8An/Pa&#13;&#10;gDgPEmmfaIztQEDkDAwOemOnPXv9K/P34/8Aw6kuoJXtIAUwzRtjg5zkf/W//VX6a3luJYmGRntg&#13;&#10;9+1eG+NtFjv4XsriMeWdzr6Bh1zn19PcenIB/O/4o0afTr12kQgoT6g8HB469ulYGkXhtb6OUkIo&#13;&#10;ZvmHYd+K+3/2i/hyIdUl1XT4mEDddowAy8sK+E7uOaCcqRg5IweoP8+e9AH1Tot/BJbQ+USSxwSe&#13;&#10;pz3I5z/n0r0yzKiAK2OAPcdB6+nP/wCuvl7wBrRa7iinfJztGew+p7Zx+VfQ6TqAmH3n16Z57fzx&#13;&#10;9aAM/wATWhntHbGSfwwPb/P515YHkhkABAAYY9PTB/T+frXsN0RdwkHBLHA7A4HBFeZ6lAIZiQFD&#13;&#10;DH1GOvGcfT8/oAdJpupXNtKkwJKkgjHseRnFfpp+zL8VVuIk0e7kwAQoz2GO349f61+UtjfSxrsY&#13;&#10;deOT+o69PavS/h543l8MeJbW8iuNkRYBl3ZP9P8APpQB/QhaXqOisTnj1J4/zxWkWDAZOBx+f0rw&#13;&#10;r4XeMoPFXh+2uklDuV5z0OR65HSvYYLkgZ6gf0H/ANagDQaPrgdPzzWfNASOR+vXHP61pRyI5HzZ&#13;&#10;4/A/SpdofO49e1AHIT2m4EEYz/n9KxLix7hMn6f56deP613ktupB6g9vasua0weeT/n+X+eKAPOp&#13;&#10;rVlJyoPP6dPXpWZNb7h1IOfxPuf0r0G6s1IxjB47ViTWBzwCTz178UAcDPZEK2eSfTnNY1xZrj7u&#13;&#10;SPXPH4/Su8mtf7w5Hf8An/8AqrImtDymMA/p9f8AP1xigDzjVLLMbKhII6EcDPQ4+tdV4SS01K0l&#13;&#10;06eMEOAcN3ZRhgOuafcWofdEw6855yM/57VlWDS6NqqTqCwDBsdOQenc8j157UAfC37VfwstbSZ7&#13;&#10;m3tyscoLKSDtcZ5P1FflPqFounX8tuRgLnj6H8/8mv6NfjR4aXx34VeW0h8xETcGYc7WHIA68fnX&#13;&#10;4L/Fnw3daFrlyskBQg/5I79O/wDiaAPL3sDeK8yjAjx+RHH41zbBVcoRkjg856Guqt7pvsrO7AIC&#13;&#10;AfXHse/9K5acfvSw49M9TzQArNyG7Z/P8qhLDqOAf88/SpGbIA9P61Fjgep/lQBpW0whkWVchwQQ&#13;&#10;f/r/AORX7P8A7D/xYiv9Pj0e9nwyqEwWPGAOQO2eM1+KSuVBHb+XNfQX7PfxDm8F+M7UNIVgndQe&#13;&#10;cdwefqaAP6doSGQMvIIB/OpduWGB0/w/rmuC+HPiWDxR4btdRgbcdgVvrgf05r0TblT6evt19v8A&#13;&#10;P0oAg2Z4zgj8wfr608LkBu36f5PvTyvXsfTGeT6f/rqQqfQDOT06c8fj1oAgAAA+n5UY9f8A9XP+&#13;&#10;fyqYqMdcEe4zx6etKSeuPqP5YoAiAI+6Mj+eKkBYnGeg9Omf/wBdSBSOTwB+H04/UfhSMCctjp+P&#13;&#10;PXn+mRQA7O5SfTHYfjj/AD71xHizTfPBZBzIMK2OjLypPsfx712i7iCegHt0/HtVPVLc3FpIifM4&#13;&#10;5XjuBkAfy+lAHz7438Mza1ooFnCXVmBOOz7TnPTj6mvxf/aP8AP4evnlcBpieAPu+ucDvnjHYc81&#13;&#10;+8CX7FLjTCCcfP0+XZxwR7Gvzx/aU+HF5rEdxcxw7lB3qxxyMZI98e364oA/Hy2cRsJGODnBGe+O&#13;&#10;P17Vp6tqVtdWIgUHKgAE4zntxVvxTpz6XqMunquCjH5uAOvYdfbrXJfKo+YZJz36kdfz7Z/SgDKL&#13;&#10;FWKt/WoiRuBXip5wVcn1/PB9arHOR2x3xQBr212ysA/A9Oew7/jXt/wj8ayeHvFFtK7Yilba2CeC&#13;&#10;eAeemO3X1rwWNTncoyR256etXbO6aC5WUHYV2kdsenpQB/Rn8PvFaa3olpeB9xwFbnPI7/8A6xXs&#13;&#10;lhf5HJ4PfJ55r85f2ZvHv9r6GkDSYLKM5OTuQf1/Kvt3S9TBCg8n345PqP0//XQB7RbXQJDdjz/+&#13;&#10;ut2GVW68n8eSK810+/GAM8HPHH+cfh/jXY2t0GUYJOQO47d/89aAOmGM+3X+X/6qdgnI6A+3X8cV&#13;&#10;Whl7Z5H+efWtCMBsMO57cj6UAR7NozjJ/n/nt/8AWo25Bzz/AJ7irQTP0P8ATtn/AApgXADDqf8A&#13;&#10;P50AVSCMnvkfl/n0rmvE9mbmzV9uSnBz/tevH6V1u0jkD8zz+Xrx1qjqEJms5Y2yflJ/EDI9PpQB&#13;&#10;4tefZrvRmtdxcIGJCk7iB1A+nv2zX5tfHvQ1jM90qeWFwwKqQcY7kfqM/wBK/T6ysS1zNBCioHYP&#13;&#10;ubnOQcgfj/k18nftCeEEi8NTiEsSkLYZsE7ScHgccdaAPxb11yZiWi2oGyARhlHfv0I/+vXLtHBc&#13;&#10;OVQBVQsCc8YPI/WvUfFWl4u2SFMAn7zZ53dc/l6fyxXkmqI8D+VG3yn7wHYj/DH40AZrIPn54H4A&#13;&#10;j9au2qhkKMODngHpSNBtQ5O7kHt6dM/n/Kp7WEhymATnA9/r6UAUZoD5gVTkjrx0Ir3f4Haw+m+I&#13;&#10;EtWJUEEj045GK8hnt1jwSANzZwe/Hb/69dL4QvE0/WrW6LZAfk+x4/8A10Afq/bp51rHIhOHXOV6&#13;&#10;e/8An8e1SxuI/mB456//AK/5VX8DXY1Xw3bzg5CADPGenB/zx/TVubUhiMD6ex+v+fWgDU0y9Mbq&#13;&#10;CdwB4/z+v/169J0rUBtAEmAcZ569OvFeNQyujjjOMHg8jsfxz+ddXpuoCNvmbHTjjHPbH1/z2oA+&#13;&#10;itH1NSqjd3z1/wA+uD7V6FYXWOMjjr/+vue1fPGk6rtxh+eMdOncAdD9epr1PS9TVokOcHHfgH6U&#13;&#10;Aew2lwuwZIyPQfp/k1uRbWABPXHvjtXn9hdhwM8D9f8AH1rrrS4BG0nP+enegDkPFiC3u/OxkMEk&#13;&#10;4zjrtOfwxUniRRe6UtuQfLG0fL3wd2Gz29q1/EsUTpBJIu4NuQjH972+orIvCLvQbac5UrlMdBlT&#13;&#10;gg9OR0/p2oA/LD4++CrG316XUYkEUjs7fLlssCMjbkjn244wa+MfiDAn2cSQD5SM5OCTuHJ+vqOP&#13;&#10;Sv1A/aA0y2FlJOAA6uWwOSMg5+bH4frivzW8bRrcwzxMu0ISFx0xnP09e9AHzzGhVn3D7oA5Gep/&#13;&#10;+tXPX8awzFWUhgfrj1OO2f8AJrq8gXDl1wC2OcjG3pkH/IrA1VjI+4DIPT6D6daAMx2DIcfdxjHf&#13;&#10;/wCt6ioYSVcNnBBHOeePT0zV5YwygFlzxzxgfjjPt/nFaFvBbMquWDHDbt3TPoDmgD9fP2SdZOqe&#13;&#10;GorQuJSYQep4K9cc8f8A1iTX05rWlIyn5M9cdyfXOf8AGvgz9hrXcSJpknBjkMeAOCJOR075r9Pd&#13;&#10;X0tdhCj16YPH179PoaAPlfWNKEe8bclue3U+vX/P4V5rfWQV3XOcev8Aj/OvpPXdKTDMehyf/rE/&#13;&#10;XqMflXkGuaX5ZZwASuQfz9P/AK1AHnsEjQvuYkFT+J4OPSu80nUU4VGIJIGf/wBXH9a4W6haMleu&#13;&#10;cdB/Tr/n61Zs71o35IOf/wBQ47UAfSeg6ouFDHnjPqce3v8A4elevaLf/KCeP5Yr5d0LUPmVwcgc&#13;&#10;9OffmvZtCv8AcoTkfl09OuOKAPoTTrlSNx6cg5x1P8812FrLvA+br7dM/wAq8k0i9GFLHk+/H6f5&#13;&#10;616FYXIKD0x6/iAKAOpU8HscD6/T/P8ASs/WFLabcrjHyE888rzg1ehJfBXAOOvPr3/Om38Rksrg&#13;&#10;Kc5jb+XXj+dAHA6Yhln1Eo25fMR8Z4BdOMfiM1418SbRRbXKQxqFX+MDL7VPIB/2u+ea9x0COD7d&#13;&#10;dFxvMkcLDA7gEcen+etcP8SIIm06WSYBdhYHaMnYckH+nrQB+d3je0STRrghd5Vstnkhiefx/wDr&#13;&#10;461+YPiUeVrl/CpKgXDnkdCSQOev+eB1r9YfFlrDJol4I0OTuZenXPPseMdvXvX5TeP1SLxRqUIJ&#13;&#10;AeU4HB9/T8KAMGBA0Y3FVUhjye47Y5/zmsu+nbGM474GOAeo/D/Peo4ZwHVM5B6dP/rZP4etQXM7&#13;&#10;EfKuCVwSeOvf/PvQBNp3ylcnB9T7j/62K/RH9mCdLiJLcg8KYwxyRjOR16e2PevzlgLREO5x06Hj&#13;&#10;Hv8AX0x+VfeH7J18W1KKLj5J169QDxjt254/DkigD7U8QaURuyuTj3JxXjesWTLl1GQOORxx19eu&#13;&#10;a+std0wOhATOeBx9B2Pr689a8I1/THXcwGUPtntxQB5ZbSGGYNtAH19v8/8A169R8O6lsZBnAGen&#13;&#10;056/nXmdxbyRy5bOTnOPbrn3HetjSb0xyjBGBntg59f8+9AH1boGoKVGDjGM5J+n64r2vQ7tSBj0&#13;&#10;9QPyr5O8N6iWKfNkfX17nt/nmvfdAvg20Kc4B4Hf/PtQB9BabcjgHkcd/wAj/wDXz/KuriYMBgdP&#13;&#10;0x/n9K830m5VtrE8nGR2Of8A6/pXd2sucHOP/r/XnH40AebfE8MbVkHAMS5/BucDvXh2utdXUVtE&#13;&#10;p2RszyFug3k8KecDHQe/rXu/xHPmQtFjIdEU98Bm/r614Z4qS3ENmJ5csZPuJjLbTwCehwO/1NAF&#13;&#10;p7IzWCwB1AKneFx97HHTr0+hryrxZbRtvjYEYSPKqMk+x9PYfr0x7vpksJsAIVWJHcfdXLgkcjJ4&#13;&#10;/E/nXn+r2UM91MsIKuvlBvMzk7Rz2wfw7dsUAcl4Y8Nww2zXGP7zDPOcjt9PWsW80tTdyzsMBQFH&#13;&#10;fvzg17QsEWkae6IPMIUnPvjnr+uK42z0pby4DuN5J3c+3AAHu3pn8qAONk0fzopREhY/LtkPyqfb&#13;&#10;nsOa8/vNLNpPMH/1rAkbcqv3lzjHUk9fpX0fqFtBahbZFZjlRtXuV45/H0H0rzXUNHnN03nKURjl&#13;&#10;FU8ggjpnkegFAHKeJ9OUtKzDDeufbGT/AI18867aFZgcY9Mdsevp/n2r6/8AEGnAo8mMk5POPbIH&#13;&#10;I/WvnbxTpxBY7MHk9D26cdz/AJ+oB5ppk5WZAeg/z7/rmvdfDV/tKAEDKnnPPGcdPrXgLK8MpwTg&#13;&#10;9P16/U+tem+G78gx84xn73+c0AfXHhW7Uhdp9frj1Pr/AJ6V7zoN2GRPm6DseT7n65/WvlbwnqQG&#13;&#10;FY8Y79ie3419C+GrsFRk8n8v5/57dKAPdNMlLKueOnv9f8iumBBA5yf6f5xXC6TPuXBPK49v88+t&#13;&#10;dpC2U/Pv/nPt+FAE23DZzj/P9aNuTjHBz+f+TU2zHOce+acF5+o+me5/L+dAHkHxWhe40VLVXCbt&#13;&#10;/wAzcDJXAz6fgK+YfA/hhLS0jGnRrPNcXAiJ4wBF3+hb0/DFfQHxuulj0p4HJAEX8Py4YnOSf88d&#13;&#10;q4D4dWdraiyVPnK2CyFcbmMrv1z+PpwMUAe7adbz2toZb2FWmwcYyMYPYZyfzqDxJPdzWzuU2o20&#13;&#10;84GQfWusbzpljCYiKDaCw56DPHQfQ1h66r7kiR9xZvzAHr0/rQBwei2k1+8zOhyjthsYXLdCMjng&#13;&#10;da8k8Z6HJLqr4yVixGqjrgnJ/If17V9KSsmm6dKlvGC5QHceArk4HHv3zXn+oaY9zMrznLkDJxz9&#13;&#10;c8dB7UAfMfjPSFs7NW2AeWjby2DlSQXz0Azgc14z4YgvYdXiS2TZFBJ5rNzyJOFOfbtjvjIr6+8d&#13;&#10;6PGLZpT8hA2synnA68Z57A45rwDT7SO2unuIIgiyNFFk/ebLbzwf5dvxxQB7rpFw0d0YnOSm1TkY&#13;&#10;ztHfuef8a9q0WckKHP459K+d9DvRd3Usinkux98dsD9M/nXuvh+TeoXP04/P/Hn9KAPWbJiUGeen&#13;&#10;6/0rWC+g6f56Vh6byFGeOPx/x/OukiHp+ft/SgBgXABzwecUBCD9Mdf0qcKpxnkHtjJ4/GlCH06f&#13;&#10;Tj8f89setAEGASOwP/6//rVUljGDxn/H8P1rQ25ABPXt7/l78VC6g5x149D+dAHFalFkNxnt/nOe&#13;&#10;nGO1eN+JbbcjPn3yfbOOPy/CvetRiJGcY9/b/P415H4gtgYmOM9ec4/z/npQB8leOIFFvK2TluuB&#13;&#10;+hr5B1nab+eRgvyuV6fwjrj1Hp/k19l/EhvIs5X6EZJ/D/Oa+MpbW6vruZowcBhg8c5HX/6386AN&#13;&#10;bwpG11M8jRERFhgleSO3H6/y6194fBvQZ2QXZgMig8SMMcD/APVXzX8OvCM97ewtIu4Bh8vrzxgK&#13;&#10;Oox3NfpD4S8Oto+jDeBET/EcA/MfSgDrdJshJbojjG1TLjoQTx/n6112kxRRI/ljg5J46E9Mn6Vj&#13;&#10;wbFgkIff8wjyP1wfrzWxZSKLQnOAVweR97A/yaAM/Um8tyM/MxA9Mjv+FVDB9qUXjsBGiMfvAY4x&#13;&#10;n61y2qawpv47RSSQ3Xjt3/pW6tt9psGhm+be4xGO68Ece/p+lAEejW0f2mOOMh0tkJ3A9N54yT3/&#13;&#10;AJV2Hfr/AJxWbpNsqPPKoxubHYYC9Bitlkx0/wD1cc+9AGBfxZQsBnH8vT6V5trkfyt1+v1/lnj+&#13;&#10;Ver3aHyz2Bz2rzrW4yyvkZAz68H2oA+ZfFMG5GU8Dr9Of85r5p8WpkO+M44+n+eea+rfFUJKE4ye&#13;&#10;nPfnH/66+ZPF0Q2sF5IB/n/nPrQB893SAXAYHueRkZ/qa9N8JS4aNRyF9ecZ/nz+Wa831ONUuDgZ&#13;&#10;A656DI5wOP8APFd74UclkXOMdfbHA5x6fTsOeaAPq/wqRiM9gAcE9PX/ADzwK+iNCxIit1z656gd&#13;&#10;favnDwcZMR7lJHH44PY/06d/r9G6DwoOMDP4HA555HtmgD0/T1AAXPI/r0rqI4xjAOMVzmngHHBB&#13;&#10;OB06f5/z7dTEM5OMD/PNAEbL0Xv615N8WvE8PhzwveTmTB8tz/46fxx0r19wAuTwf58d/pXwD+1p&#13;&#10;46gsNHn06J90s6lQOAo6gn6/SgD80PEmqXXirxNc6rcklJHbknAA7Yz+H8609H0z7bewWcYLuxHG&#13;&#10;ePx69K53T4LiVl29XJ985GQPz/lX1B8Evh/LrOuwXdzFldwO04Az6euM+/09aAPtT4FeA7fw3o0N&#13;&#10;9cx4knUH3HAPTHT/ABr1a7SfVNTRrhdkbsxHoVT7o4963dKsY9N0wwqoXYqxKB03MOOapTzebqb2&#13;&#10;tqR5kAEY567hjPt3NAHaWaEWtvGTguN5A9P/AK9ct41iDaVcMx27lwv+8epP4V1toGLgHJHCgEZw&#13;&#10;F7YOO9cn46JWz8gDPmqUI/2mxk/UCgD4+8QW8cNxCrIdjf6Q+7ghI/uA56lmwTkegrZ8JBpmSRuS&#13;&#10;xLN7k9ePXt9OnFcp4o1Q6lfzTJykrLDH6eVAcEj0y4ye9d34MtirICck9DjIBx16/j6e1AHuWhr9&#13;&#10;088f5/nXptmihAAOvsB1rgNDi6YGT6devpz14r0mzU4HHPtyOT/X/JoA14kwPr/n/Iq2FAwP59/b&#13;&#10;ikhi4HGPr2z2/nVrZzx9OtAEJQ88Yz2/z2pSowTkc+5/LNT7MD0Hrx/nv/OmNGSMD1HT9aAMi7Py&#13;&#10;kkZA9/bOce/avNdeOIyR15OP5V6Xe4Ck+v6cV5jrpJJB45OevOevagDwbxQd4c4+c5H+6Pftx1rz&#13;&#10;MqxYkDI9Of6dK9I8S5w24Z4PHPPqPfivO1UFxzgA+o4IBoA1rBS0nPX3+uP07fjXqmnXCabp73Mj&#13;&#10;Ywvf6c8n/wDVXnenRF28sAZ6ZP14HQ+mcj+hxgfGLxrD4Z8OSRQHMwXYq56sev5fSgD4s/aU+I0m&#13;&#10;saxNYWtwWSDK/KeOOQOPfg/jXxvDBJd3JRSWLH+fau+8USS6hfzXUpIaVyTxz+XP5joc4rd+Hfgq&#13;&#10;813VYIrGLe7SAFuvXvn8aAPpn9lf4X3V5rUF1JBuRSGYsvTBGex/L04r9TPFs39j6FHplquHZccf&#13;&#10;TocYrjfgX8Of+EG8MRT3ijz3UuSevTOAPyrf1gTaxqRmckoh+X/gX+fwFAHzH4n0u4MK2wXMkz43&#13;&#10;AHHPb1/z0rvPDvg6Hw34caZ1CvkYyp4yPQ12cHhxdR8QCRxlITxnkHHp+XfmtL4jsunaSLOMbRKm&#13;&#10;wcdARwe3egD5y8J+E5fEvjdtSYl44ZsRgfxNu47Y6Y/Gv0N0vTItL06OzjGAigEnjJ9a8R+CPhH7&#13;&#10;HapqNwhZ4+Qx4JYjuBX0NcqVRsDBAx+FAHI6uygMvYfl/n+teJeI5AQyDAJzxzz+HI/PmvYtWbCs&#13;&#10;RyOw57/lXhHiiXG/JPAOeMfl/n8OaAPLrhfMmG3kntzz05Gfr+ua0dOh/eLxgnr/AD5qiRulGTg9&#13;&#10;On/666HS4zuUqp4Ppn8/5/5xQB3vh+AlgG4Hfjrg46evTp/KvZtGtvlU456c9a820GBgV4PIHbqe&#13;&#10;n+f1xXsOkQuAoI559up4/wAigDrrOP5QexrS2568jr/+qo7aMADH0NWWAOQRgnv14oAoONxGOMVB&#13;&#10;t544Gc/T/PNXJF67h/Tvz9fzppU8Ede3egCqqnAPQY4/xpArE4PA/p1waslOgAyOmfQUoTkY4Pvz&#13;&#10;9P50AVCjEDPt/n3rP1C5jsreSaU4CLnPTHHr/nitlsgFieh/LnnFfLH7QvxUtPBnh25XzQkmxsHs&#13;&#10;CBwO/egD4l/a9+NUhmm8P6ZMAxzn2GMHP8q/KXULgzzSSE5Oc/XJ6e/qc16Z498S3PifWbvUbqQs&#13;&#10;ZScZOcAd/pzzXlkcM1/cCJVyN2OPbvn/AAFAHU+C9Cu9a1GOGKMkb8EDn9fw/wA9K/aD9m/4Sw6R&#13;&#10;aQXl1FhgA2SMZ6E/5/wr5H/Zh+DV1qU8V7dx5Thuf5Hj8PzNfrxpemQ6Bp8dpCApxz/+v+f86AOj&#13;&#10;tbcSyxQQjC57dBjp9K2NUVYLaOyjwAAS317VJoUK2tib2UfO/IzzjGQMfXHpWVqdysVvLqFySFjG&#13;&#10;enft6Y+tAHh3xDklkjTTbcnzZWG8AZ2pnv6da9G+FfguPR7QX8kWxmGV45Oe9cNoGk3PiPxA88g4&#13;&#10;eUOzeijoPw7V9O2tutvbpDGMKowP/r0AI44x1Pp/hVR1JJyM5/yR/hV5h17/AI4qLbyCeP8AP/6q&#13;&#10;AKmzk84P8h7d6NmAMcn6VZ2DcD1PP0/yetAXI9v6f5FAFMISCDyOmP6+9I0YAOB1/KrjA9Mcn3/z&#13;&#10;9aicEAH059Pw/Hp/WgDn7x9kZycAe3T6V5prt1gMRkAfj+f4CvQNWnCqT1GD7Zx6j0rx3xFegISp&#13;&#10;xn+fft+np9aAPLfEV4ZMrwAx9vp3rjIYvNYuRwcHHP59+DjH+eL2rTPLdtt6E549Sf1+tWrKAbl9&#13;&#10;QQPTn6fnQBqafaL5g2g59+Onr6161oGmk7SBjPv15weP881xmkWYYpleT+OOeAf/AK1ey6DYFMDH&#13;&#10;A9fb+nWgDrNIs1CqcYPH5Cu1tYQFAHAH0rO0+ADGO3+frW+iEL06c/rxQBXfp/n1qm65JGMk/wCH&#13;&#10;P168VflGev8AKqxTGc9P8/5zQBUf5U3HpXzn8bPijY+DNEndplWUqcZJz2yTz+Vei/EbxxYeENIn&#13;&#10;vJ5QCowDnHPYepHvX4YftF/Gu98X6tdWtrPuRGC4B4x3x68f55AoA8t+MnxQvfGevyyvLviRmA5w&#13;&#10;CM9e/Jr58muBO4Trk4zz6gZ4/wA/zpLuWS5nO9jjOffnvg9faut8JeF5tWuoxEC4J546DAwP6fh2&#13;&#10;oA6/4feExqt1EShZTyOD268+lfoP8PfAsESwIkOzoS2OOOccYrj/AIT/AAx+yQxymM+YwBAx047/&#13;&#10;AJdf0r6muJbTwnpxkcjeBjAxy5HAwOv9BQBrm6tdEtVtoMJLJgYzjgcZI/w+te4fDSwuLjNyylpJ&#13;&#10;8BB6DPX8OlfKfhAXXiPVxPclmXdufrgL1AHTr7cV+gPhW1h8PaQLy4Aid1ztJ+4mOCfzoA7LWdas&#13;&#10;/DGjgM/Kr17s3sPc188273Wu6i+qXvzPKcqvXaP6e9Gva3L4o1UMD/o0B2oORu9ST0/P8u1dboen&#13;&#10;kAKB1x+Yxgd/8+1AHQaRYBFHGAf89/6V3trbkKMjn/69Z+n2oUDPPPtXTQxbcccDv7fX/CgCPYAo&#13;&#10;z29unuOetV24PH/1h9PSrrrwecn86g2kHp/+v6elAFIxg/xc9ckUBSMnHJ9vUc81bKZ7fX8+tN2N&#13;&#10;z+X4f5/z2oArNHk4x+lNMfynIzjHv+OKuFDn1I/zzzSFcD/Pp/nmgCkUBBXHX3PHOT+tVJQEyen0&#13;&#10;4+grSYBcswx9eD/n61gahMFUgHk8f5/WgDA1O7Ubs8Z9D+teReIL8hWIO489wMAnkYx0PFdlrd9t&#13;&#10;3bSAB7+noenNeKa9fvK+/dnPXP8AkdO358UAc3qN2ZpCi8j/AOtnB/pVW0t9wPGM5z75PGD/ACpY&#13;&#10;4vNYs3JJ65z9T/k10en2Zz1zn1/HnrQBpaZY9FI4bt/k16loundGKgEnsO36VjaJYbhkjJ44/r9c&#13;&#10;df1NeqaVYFU+Yfp+n+FAGnp1gFVWHOe2PT0rdZ0t0LsQMUkSC2j3ScAc89vrXz18Yfi3YeErCeNJ&#13;&#10;QHCnpgnPfI/z9KAMn4z/ABk0/wAKabcItwocBu4GP1r8W/i18V9Q8WapPJJMxjBIXBJXuf19fp0q&#13;&#10;/wDGH4uX/i7VJz5ztExbjrnnA9Py/KvlTUdSmuJDsBB7e1AFbU79p3Kqch+mO5/x7V0XhLwlfa3d&#13;&#10;RxrFu3Y5xnk9xnkH/GpvC3hK+1m8iVU3lyOg6DPU9uK/T/8AZ8/Z7kmeC4uoMD5c5HTtgH/D3oAd&#13;&#10;8AfgE0hgvbq0IU45x97Pr7V+keheErbSLNIbWJQQOwx+vauy8L+D7PQrKKGCMIFAzgDHQenTFdjY&#13;&#10;aU15ciONflyD6j8/8/1oA5fRvCguJftEycLzzxzUPjDUBbwppmn8u/y8DJOOpwOgr07W7i20ixa1&#13;&#10;i++47denQVwGnaW0s51G8H7184H90enNAGR4c8NxaUjXMgzPIQWP/wBf0reu3ESkdMent7e9aNyy&#13;&#10;RIdvHv8A/X9K43VL7Ypx0x7f5x60AYmrXwCvk4HPQ859Mfn/AJNeS61fg7x97Ppnr05H65roNa1G&#13;&#10;XLAd89wR19e4xx7V5ff3nmzGMH24469/6/zoAp3DGdiCTj26/pj1/wAip7O0H3ccn0H+R9adbQ+Z&#13;&#10;lm5GeTzg44Ge3p09a6vTdOz1AJPpgj6j/wCvQBZ0/T8lRtyPX19+3f8AxFemaJpjABmGc+38vxql&#13;&#10;o2l4wxX+vr7D8T+nFemabYfKD6UAOsbIgDjj0x710cUKjt/k9RU0FvhRjkD61YK7fujnA7UAVHXH&#13;&#10;AGe45/z/AJ/GoWXuO/p6VdZAP9nP+f6U0KAeOcUAVFQffJ4H4Y/+tQYwAq45P589qtFCfbHt3P8A&#13;&#10;9ak25OOmP8juc0AVDDgDt/8AXFNCf3hnGf59av7DyByAaTbxwMe+aAKRQ5yBzx69MdP8cUvlkDn9&#13;&#10;c9evFWiuCQB/9egKRj2+tAFPae46/XPX8+9Qso29P8/41ouOgIyT+f8An/OazLudUB9vzP8ALOPa&#13;&#10;gClczBFPPr/9b+lcRquohATnpnnv0xjvV/U78KrDOOPf/PP+fWvOtRvhIzAcA+/H4dqAKF/fF3IU&#13;&#10;+ntznofw7VlonmMGOM/l+Hv61JguwLHqc9OnY/lz/nFX7a33MOAMY6j9M0AS2luQc4I69fzrpLaE&#13;&#10;BQWGF7k96pwwpFHuc7AO5/z0HSvnv4x/HbR/BunTWtjcKZ9rLuB459PrQB2nxY+Mei+BtMkghuF+&#13;&#10;0AHoRgcH/wDXjHevyB+Lfxm1XxdfzSGdvKfOMHrg9+1cr8SvipqHiy9nlmlIj+YhST79ux/+vXzn&#13;&#10;q2sPMWVGyT6DH0z3FAGhq2ts8hXO4jP/AOv29ff8qw7Syu9VuVhjUvubGDxj86t6Jod7rVyixIW5&#13;&#10;XPBOQfT/AD+FfdHwY+Ad/rFzFK9uWQEHOMfQf5/SgDzT4UfBW/1m6ikltmIYg8jH1x/9Yfh3r9Tf&#13;&#10;hf8ABux8O2Ect1CFYjOCODx1Of5V6n8O/hJp3hawikniG9RgfLnB65B+o7+9aPjPxTb6Yr2lmQHV&#13;&#10;Sp29uwAHr9KAOT8V+JLTRbc2FiFEoXnHVen6k8Y7VjfD/wCHmqeN9RGrarE/2VWDKHBUEg5yR39v&#13;&#10;auk8BfDC+8U6iuua6hSAfMkbjr6E/wD1/wAu9fYOmaTbaVaJa2sYRVGOAPzoAp6NpFnoljHaWahA&#13;&#10;Bz71oMnXJwPw7VeMf948D/P09KQwnlcYA/WgChswOBwP8k0CMbgccVc8vOO+fX+lSqhIGeCP1oAo&#13;&#10;+XgZHT6+/wCoprIQDng1faMHI/zmoXUDnH+cc47fhQBTYYB4x/8ArrNurhYsnrjP86sXNxs6HP4H&#13;&#10;Ax71xl/qBydueP1PpQBFqWoA5BOMe/I/n+VcTeXDSMe/T+vH/wCv+VWLu5Z2Izg4B/x6fj/Wq0Nt&#13;&#10;JJkvwTj8f8+9AFSK2adgXXj6fn/n/wDXXR2liq4yuTz74/z7f/Xq3a2TYVduCO3P+efSujt7I7AW&#13;&#10;U4+mOevXNAEFpaDAIG0envXQ21oOcjr6VbtbHK4x+vH5etdDbWIUj5c/hwfwoArW1kR8zDA9f6et&#13;&#10;bMcQA9P8anjgGBxnP+cU5jtxg/l7UAMfCksTzntWXNLuU85qaWUsSSc5/wAk1WIY47Zx6/57UAUW&#13;&#10;BLc8njt2/OmBfzq6UBO0jB6flwf8aAg+g/n6/TP8qAP/0/tyG5yDzyPToB/StJbjIznp+BHrXAW2&#13;&#10;o7QPm449Bge/fP5fSty2v92Oc564zyPzoA7NZewOSf8APp/OrIIPXp/L0/r7VzkNwrYAJAH6+w/w&#13;&#10;/lWrFMDjB/Lrx+Pv0oA0Rjnqcj2HUcD/AAoKn7vb69B7fSmpIpXjII/p/wDWqYHPHXPbvQBGVzkE&#13;&#10;dO2QfxINcZ4n0g3VsyxDls7fb3P1rudpyMnn6dP8/wCTUE8IliKsM5Bx2P8An6UAfAnxb8IJrOkz&#13;&#10;2rwALJ1OB8snt6ZPX8PpX5B/E3wRd+H9RmjuYipDNg549OfQGv6JPEnhq21BJEuQBG/ytkAZPY+n&#13;&#10;+c1+dP7SPwotb2zlu9OXLQA7u5OOQe+fT8uaAPyn067NlcpJvAZT+XNfTnhzWbbUNKy5IbjO0k9h&#13;&#10;2/mfevmfWtPfTL5rdsqMkcjHc9/T0/lXU+DfEraZMIJWygKjLZ6dwPpQB70L4QZRDmMnvzkZ/wA9&#13;&#10;awtT8tyzDgccdcex+vvVXVNThnthcqQN2G/2R+A9T/nNc3Fq0MyFt+1s9zwefXv+NAGbPqJtbqSP&#13;&#10;GQc4z0I649v5VNHqmSvkqOCCPYjkfhyMDp61yevYa5baPXkHv9fpWRa3zxS+QH3BcYyR19c9qAP1&#13;&#10;L/ZL+Lt1HqUGi6jcfIOx6nj6AD/OOlfrRaTCe3SVTkEZBHuOtfzLfDzxrceGfEVtfwOUCMMnOcDn&#13;&#10;nA/z2r98PgP8R7Xxn4YtszK04XnB6f49qAPo1JSmO2ff8q04pj0I98/n/n/9dZCZJyeOvXn9Bn/6&#13;&#10;wqwhAIwecdfp68UAa4CuMjn8+9QvbjGMZyf06/8A66jimAI7emf881ejkDnGeuT9fbr3/wDre1AG&#13;&#10;PNaA5z3x/nrWPc2i5Htn8vbpiuxaLvwBz1/+vVF7dGxkcjPvQBwE9hkZwCD+fv1/n6VjXFqRnIyD&#13;&#10;xz6Z/wDr16HPZc4YZGP5e1Y1zaFxgYBPtnr6f/XoA86ntQT064/zj9K5zUdPMgLJwRjB9PT88V6T&#13;&#10;cWW1z6dB1/HP0+lYdxa9Rjnn/P8An1oAk8KSQ3OlT6ay5kcEgEdcj5lPp/8AXr8wf2s/g89vcPev&#13;&#10;EI4wD8q5yFJ7n2/Cv0r02STS9Q8+M7BjcPc55GPf6/yrnfjb4Z03xV4Zm+yoJbl1DBsA/Kyjgn/P&#13;&#10;WgD+bLUrXyL1rVEIUNtPByfzrJvbJ4gABkLkHtgdievQele/fE3w1/YOs3sclvsJkO0MOCOxA5/+&#13;&#10;vxXkcRgWImVcj7pzn6/Xg0AcQ0YUYJwR14/z+tVgDwSPWtLUcfaXKjg56nuKzGyPxoAaeAeeKuWV&#13;&#10;w9pcJcocNGwOfSqhGQMUZ7enagD93P2Ifi/a65oCaPczguMKR6MAB9RX6XR5KhgOOufz4z/nvX8x&#13;&#10;v7M3xHm8EeNraN5/JgmYH/gWeB+PTpX9IngPxFbeJvD1pqkLhtygHGDg+h/z/WgDtAuVPPPb/PWl&#13;&#10;AxjHp7Z98f5zUgAHJ6+mMdPT/wCvTsA42jOcDpjP0Hft2oAh2kn5ue/pRt9Dn8ev+cf5xUxCfxc5&#13;&#10;7D+VO2jIx0HTtjj35NAEKg888HHJ/Q0nODu645/w+lS459P88804JyRg/j+H+FAERUqSGBI4/n0/&#13;&#10;GkAByO35E8dvw5qcrzknH+cHFNIJ5HJ7cY75x+Xc0Aec3ulzjWEeBOELAjuVccY9cH1/lXl/xi8I&#13;&#10;G40qWRmyWH32OcIRwAo9Dn69Sa9+1VZI4fNhwGBxnjuOO/0ri9bsG8Q6FJazjLkMuMk4de/t0+lA&#13;&#10;H86HxW8Krp3iO9ZA8hMj9ezZ4/D/APVXhlwgOdy4OM47g9/X15r9Nv2jPBH2O7mnjgHnOW3bV6em&#13;&#10;c4z+GfWvzf1m2+z3jI/32ywHTHqD9PagDkblWZQDjgcf1zVDA4zyP8/5zXQrppkEkhc4K5HHqf8A&#13;&#10;OawpYzG+xhgjOeeuOKAJUfAwOvTrn3/zigM/3up5qsOvv+OPpVpcMeTjP6UAfV/7NvjmbSNdXT5H&#13;&#10;+8Q6nsMEBhjnqCa/WzR9YinhjnhfKSAFT65Hr9f84r8BfCusTaJrlpqMTbDE6n0zzjnt/wDWr9if&#13;&#10;hJ4qi1vw1BIHyUULnPGO3vxmgD6+07UwwDDnHXj/ACe9d3YX53DJx2564/8ArV4LYXxDBicntzgf&#13;&#10;1+mea7rS9TIIAbHbPvjv6Z6Z5oA9ytLvIGDkH3FdFBNkBeoI/wA/T8K8q03UtwCk4/P8Pp9cV3Fj&#13;&#10;eggr0H+eKAOuQ703Afp/LpUirwMc+31rOgmP8OP8/wCeK04zlMjnHp/h/k0ANKAg8/8A6j1wKXYD&#13;&#10;8v8AnJqYKD0GKeFGeO2e2PwoA8X8QNLpmqw29uxUmUgN0CkjIyff3rifib4Yg1jQnCjeUUsOuxSR&#13;&#10;tPv15r2PxfpyS/6QR8xGfTlOmPfH+FcprFk97ojHohHzdvkfrj0I9AM59KAPwg+Jvh+XS9bvIJky&#13;&#10;YJGAYfKpBbjg57/UHtXznrtlbKQYH3yq2OPu7exz9eK/Q/8AaK8NNDMbuKI7GyNzLtJ2k4yMdccn&#13;&#10;2Psa+AdYs2jnJcdfu8/kD/h6d6AOQ8tlX5hu3AfjzyPw65qaKF/NPUgknrn261unTJzbm4mGEIZg&#13;&#10;R3x1z2wPzPSqIQxONwAU+vHpwB+Oc/nigCeaMsgwBwQO3APp/L+tRW5I2ug5U5XGc/h7Gr6qrRls&#13;&#10;YXr26jsOccf593QI8jBc4Hr69+n+R2oA/R/9mzWF1vRUtnbDmPH0ZRyP8+9fQGp6W8XzAZBPf06c&#13;&#10;AYxXxD+yz4ijs9cbTpn27HLKPUNle/8AL/69fpNqWlqYy/VDyCOfpj69aAPCrmEqWz0xz0xz36fz&#13;&#10;7Uy3mMbdcYAwRnJ/yK7XVdNcOSFxnvjPHPHr7Y/+vXGXNu0edvBBPP50AdRp2o+WAAeTjt+vvz/9&#13;&#10;evTdE1TJAVsj69D6V4RazeXgkkEevHv/AJ/Pmu203Ugjjc2QfU5+h9CMf/q60AfS2kaij4+bGMe3&#13;&#10;HFd/p94p2gnBP1/KvnvRdWCgfNkdgP5f5/kK9V0zUFcA5G445z+WO/FAHd6yxn0s4IJjZXwfRSe/&#13;&#10;69c0wxWlxpN1p6vkRSeYoxwQwycD6ntUKypdWksXDF1I/HFb3hvTtPlt3WWXD3MSjaOquhKsMn1o&#13;&#10;A+TvjbocVxotxmIFkUqFydqtjgY6c+vc4r8tPFdqp82NItpIB5HQd/8AJr9m/iDpcN3YSRqnypg4&#13;&#10;IJOUzyO+ff071+U3j/T0ttSuI9hVDv2lgADg8Y9+9AHwxqEUsFxJFjaw4ORnJJ5P+fT0rBuoGCDB&#13;&#10;wSTyMfh+vvXo3iW3RtUlVAVAYFeBkjt09jz6dK5C4jkIAJyB24Hr+v8AKgDAtoRJEXc5AYd8ZBPP&#13;&#10;6k1nCPfOYS+yMMTnsOwP1rUEaruyCR6dz3yOO+KhkiaXyto2jhcYAz/n1NAH2L+yF4httO8YGyiY&#13;&#10;qWVWBz/EpyT75z/Ov3Sktlu7aKdeVlUNnOM57Acf4V/PB8BrqHTfH+lbH2rJIybs8n39s/571/RH&#13;&#10;4KlXU/CVhO53HytpA5zt4H4/r/OgDzfXNIVlc4wf85/Qf5zXjev6QDk7OR9DnP09a+qdU00MH4BH&#13;&#10;6/5/GvLNc0f7zBcnnH40AfJOtacUlJCnsfx6fhjjNce4eNwOn8sA/wCea978Q6PknaDzx19OnX9f&#13;&#10;5dK8g1SxaGU5HDeo/DrQBNpF+0Lje2TyB3OO44/z6V6/oGqD5AG4II47j/69fP0TtC4ZRtyPw/wP&#13;&#10;1HHvXeaJqeGVXPzZyf8ADP6UAfVOh6mDtBfjJ/8Ar5/E5zXq+l3WVXJ4PT/62a+Y9A1UFU2tg8DP&#13;&#10;oM+n0/r6V7Vod+GUc8j2zxn8+3FAHtVpMTgeo/ma2jgwyLnOVPt2NcRYXYYA5yMD3yD+ldlZy7wo&#13;&#10;zwfx60AeXabfm21xrVCCwtVcDqPlkKnJ9cVH4705r+3k3K0kS4I54HHPP9KvafZsfE9rtXakkc0T&#13;&#10;kdN27coB7emT2rqvE8bDTiEQEmMgbuepK8n/APVn2oA/PTxrYN9iv7RofJB80qigZOfujOR1x9Oa&#13;&#10;/IH4s6fJpvjC6kljKebtdV3dPUnHvX7Y+M9HmV79vPCOevlDHQcDOPw5wM+vWvx2+PulG28Uu4Lb&#13;&#10;nxncQT/nP+fUA+fWeSR9yDCqOg7Z9zUbM6gemeo9PSrD2r2qxGVcGTPX0B9PQ/lUUzEZ446dCMg9&#13;&#10;/wAs0AaVuIiCzH/aC9evYHP+fxr7O/ZUuAniUx5woeMleucdffmviq1RWXngdPpx39PrX1d+zJfG&#13;&#10;38ZJEh5cbvoQMj6dMdDQB+1Oo6cXh3MO3/1+teHeJNI27ztyDkdSR/Tn0r6jW0E2k28oXJkijPPP&#13;&#10;Ufr/AJNeW+I9HUlzsyM4/Tnp16nrx/KgD5B1nTvLLccMOeOfQg9utcqhaKVWzz39s+nGB9a9q8Sa&#13;&#10;WyFiFJU5GRnPvXkN/CYZCTkAds9x+H5fUUAdroN8odMnkfyPrj6YH6cV7/4avztQOc459MnHFfJ+&#13;&#10;mXgjkC4446Z+mf0+nevcPDuohinOQcD/ADz7dO345oA+ttDuwyrzyMY7Z9DXpun3CkDByc/X3r59&#13;&#10;8P34bbznOOTk/ic/0New6PeE4x0znpj8P8+9AGX8Q3jYEzHCIkRxn/b/AKivGfFEMuoPFFaApDGZ&#13;&#10;ZgAME4HBz6dsV614/YGKVW6HyNxHULv7+lN0qytrmySJLbMbQyLwN3JPXPBHH+fUAyPD6oumKtwB&#13;&#10;EVK8Ko3N8vUA5Ht+vWvPdYFpa6zIVGXaRCCWySAV4OfU8YHvXucMcFrExnRYSys5+oOBlu2eox27&#13;&#10;14r4ptbQahNJCNzxCEmRyAUaVugGOcjj8ulAGZ4m1dLfHnEAF9pHb5hyRjrjp61o+EIjc2onMWwB&#13;&#10;ifQgJwcfia8i8YaldwbP7NT7dMCSp25jGGGcLyTluMjt2717H8PtN1WHTZJdUDGR2yOw3Yy3HpnH&#13;&#10;XHvQBrXsMe+TyAWCkZwMA7OuPTrivMb9Lp76SEW2EeJJPmbJBL569ux4r1bWLiCGUWsSF2cqnXGF&#13;&#10;5LEgdPxzXHyaFei5ia8JV25GSASmdwHvg9SPbIoATXNMZrYMyjOBnsPr9PfOa+d/FulEFmjXOM9+&#13;&#10;ueef5n/61fYeqaefsS5BHyjjgf4V4H4q0oEHaMhjyRz06Z/z+lAHx3q9s0ExDHg+nHH/ANf3qzol&#13;&#10;75Dog5xnjocY6Z/xrpfEum+TuBOCpI/D26c5+vWvP7d/ImORge+f89utAH014Wv2yvz4PPfoT/jX&#13;&#10;0d4Tu1Kplsjjv0/z26V8b+FL9S+5iATxgHpjHJzjpivpvwteh1XLDPH1OP8AOPTigD6g0S5Q4wcg&#13;&#10;f1616LYyBkHPc/5/CvFNAu0Kjacgfh29K9b02UEAKeD+XP8AKgDql5wGP8h+Of8AGpACAe5+nQe1&#13;&#10;RxHeg9+/8x05/wA81YCn8vf8ff8AKgD5F/aFux5SwAnLzRRD03YJx39OK7f4K6RC2nRXkz5kUAYC&#13;&#10;89fl+Y84781wnxe0ufxBrNpaRJvU3agnJABxgE9cn6V7J8PfLs4ZbVFBCE7ivGdmVGB/L8T1oA9K&#13;&#10;mtLKGQALg8nHJJY9Dj071zV5DLNc2hiiwgLluMY9SO3H9RXRJ5ikucAhSxb1OOc5H179K5y+1FLW&#13;&#10;dB8xdLdnPbOT0A98UANe282F3k6beNuOcnj/AD+tV5NNDShtmcAEADuO35/rW5ozpdWkUjJxKqls&#13;&#10;dc9xg9sng8dCa3IbJSHdjwTn8uh/x7UAfNnxNsYfsUyhDI6bVxjjr8x/z718o3N0q6okeMrNO7bR&#13;&#10;0AjTdk/l26c+tfcPxSt3gsZfJwsrq23juBzkg8ACvhHVLlLWM3BI3fZp5eOcM7bOD2xngZ/rQB2P&#13;&#10;hK5B25PB56noeua+ivD9xwp6kEnge+Bn8vx4zXyh4QuyETBxjv7gf5zX0p4ZufNVOcnqBn8P05/z&#13;&#10;1APetJlDADPT26D1rsoVBUEHJP6dsV59o0vyKc4P6D8K7+0YEDB9P0zQBbxnOO35/wCRUm3r6f5z&#13;&#10;T1Q4HPH16j8PfvTyuPm9aAK3l4z79vTPWmNGDk9z7fnmrgT8/wDD/PWkK55FAHNX0QwV6kfT8ecV&#13;&#10;5frtuSj55IBwcZ/X3/zzXsN3F8nQnGfxrzrW4CVIYcH1H09v8/hQB8KfGh1tbaVCcEr07/N+dfMu&#13;&#10;m2qjYp+Xex+Yn07EcZ/zivoT47ShtRW3JypkwR3wO/fj9PrXIeCfDFre3sG4lig5yu70wR1oA+kv&#13;&#10;gvoq28MUzxNGCOu3HsCDx196+s76W18q3jAJI9T2UcdOK818E+HPsgg6l0UfezggdBjnH+c12OvT&#13;&#10;f2ewWUhE4Tp1LY49enQUAWri6NrYRbeCzFz3IL/5/lWg+oRWWl43gbiWH0xz715jrniBJJUtohgB&#13;&#10;vL9j3GfoBVLxDrcUOmEu38OD8wzgYHXjrigClbag15qc8jSbtz7QoILc9wPQAfrXtOn3aloIYQTG&#13;&#10;qljg8jaMDPp1r5c0W8eS4mlUZ2Dr2Ejt0J9h/hX0v4fZmW5iQ/cMUCnHByASAe+fX/69AHf2MGy1&#13;&#10;QE/ORuPXqeSPpzVlox6cn2/+vU6qVUKOg/p6ClYZGByPxoAyLpPlIPA6ev8An/PSuB1mHKEADjr3&#13;&#10;/Hp2r0m6UFT2B9uv5+1cNq8eA5JyRzwB1J+uKAPnbxVb8ydCec8de4r5c8XQrls8jvg9f8+v419Z&#13;&#10;+Koj85XkjJ6kfj/n+lfMfiyHJc5wDngjGST9OfwHNAHzFrEarOV6EE9T1x2Pp7f5Fdf4VYCUKx/h&#13;&#10;AUYzj29v/rVzuuxFZSwB/qTn8fyx+FbPheTc6gjBP6gDr2xQB9WeEWO9VHI+X1/Ovo7w8XIQuOeP&#13;&#10;84H+PvXzb4SGDFlsHjt6jgjrjP8AkYr6U8MKPLUtz+fr/X/HpQB6xpoYsCRnGOPbFddAOOOSf5g/&#13;&#10;pXJ6d2zz69v8+9dhbAlQc4+nSgDC8RX6abpk9wxxtVsfUc9foK/E74/+LpPF3jua0t5N0Ns5jXvz&#13;&#10;nnA9f/1V+pH7RHi8eGvCF46NhzGwHOOSCB/n/wDVX4qwtc63qs12TuMkhOc5ySc9eOP1oA7Hwzor&#13;&#10;XU0NvCm5zn5hj/Of/wBVfpb8GPBD6Pp8d4yBWCj5u+cZ56/Wvjb4V+GGl1aOViX2+nqQe/fP+e1f&#13;&#10;pp4Z08ab4fjhn/dsQHOfQDqfwoATUNU+w28qvybVd79fvOcKQfwqDw6oa8+3SEBggL8dWxgEfhXn&#13;&#10;fi3W5Y/PY4/0tg+PVU+7nvW34S1KVtOgeQbTMWkweWAI4HPvn+lAHs+n5ZxnlCwyfTnPH+Nee/Er&#13;&#10;UGtdNvbtGG+LKR5xlpJRsUD3AOa67Trv91vQYDZA55D9STjivn/4r6xdW9olu7YcK9yw6HcTtjJG&#13;&#10;ep68fh6UAfPU2ybVDHGSyQBIlPXJT7x/PJ/XNe1eEIsFO4OM9/8A9eK8N0mPfMhIJJJ5z7j8f85r&#13;&#10;6C8KxZKMuQSBx0/Md6APbdDiPykjH+POa9Ds0AXpnp79q4nRYiwBIxt/n/X3/wAK9CtEZgOcHjt/&#13;&#10;n+lAGrEpwO5/mfT68ZqxtzjA6e+RSxKcDnB9MdfpVpUbHrn3HFAFULwcnj24+tMZSCS3OP1q4Uxn&#13;&#10;jI/UfhUTL1HQ80Ac5fhmDccH24rzDXhtDbTjr7/5/GvUNT5B4z+deWeIHGCc+vHP+FAHgviVsSyZ&#13;&#10;5xz2wM9cfj6VwkSMGHAAGMH+uP8AIrtPETnzSmMnk+3t+H+RXJpH8yqB159OnQADt156d6ANe0dL&#13;&#10;O2e6c8orBfr0Gf59P0r4Y+PPjP8AtHV/sccm+K268ZBbHzV9TfEHxRB4f0KcuwDBCBzyXPp649OK&#13;&#10;/Nnxbq5vr6VseZLKxLNuHUetAHGxW1zreoCKEEqX4+nP+fSv1J/ZU+FRi2ahewAjJYE89OfwzXxH&#13;&#10;8G/BN14h1qCONOHcAd+TyCT7/wCea/cH4b+Erbwn4bggVArgbjnt6+np370AdLrc3kaathB8jEYX&#13;&#10;HsOlczDpwhtzdueUXpnq55OfX0qee5bULslDkFwV9lB4z9an1yRo1isoDzx6Hk9+36DpQBQ8NWKy&#13;&#10;NLdN0J28+3f6+tcH4osn8T+LFtI03RQFUHBxkHPfgmvWRJDomjuxGDEuRjBJZs4x0z2FQeCdCM92&#13;&#10;LyYZ8s+Y3BwZW5/DAoA9C0PSk0vTIrZFAwozx3/yKsX4+Qk9D0FbPljHoPX/APVWLqLMqnsOff8A&#13;&#10;z+dAHneuE7WXoT/THXt7f5NeAeJW3F8ZweBnjnsP8K901+TCMSBn8eTxkDqK8C19zJO33Tk46c/h&#13;&#10;n65NAHHRwO0gVuAcnA7/AIdMD2/lXX6ZbnKc9O/cYOff9awoYizDjoD3B69/p/8AXzxXbaTCQyKx&#13;&#10;yOOPw4//AF0AekeH7Y7Rgckfl9fyr1vTIcYyOv8AX/61cPoFtkoQc9OMex+leoafAABxyMc+lAGz&#13;&#10;DH8ueox+fpUrqec9v6VOkXyj/PH9KHU8kHB/z7UAZ5Tr3/w/z0puzKjnJFXCp64xn69M01l3Y9ee&#13;&#10;PX6Y/lQBUCH8vpSFcYPT/OBVtk/iAwf84/w/yaq3Uot4mmY4CAk/lQBxvi/xBaeHdKmvLlwoRGPO&#13;&#10;ew9fevwi/aV+LN54w8Q3NnFKTBG5zluCc9Mf07nivuf9rX40w6TZTaRYT5kIKhUPr+PNfjLrmqXO&#13;&#10;oXkkspJMrEnnr05NAGPcO9w/B3k44r6E+CXwsvfFetxLJAWi3BiT2wfx/CvLfBHhS713U4rZELFm&#13;&#10;G7+LjPX8M9+a/aP4C/Cm18L6Mmo3MWJWA2kjr1yTx0/zigD3D4b+EtM8H6JFEiBXjA6Dgn9a9Gsw&#13;&#10;2o3wByEPzN2HsM1xs98rF7eI8INoHHLdD9MV3miW/wBmtlY4Luo/xzz70AdSymXy7VflGefQV5l4&#13;&#10;2vfNlTR7MbkTmXHdugFeg3d8mj6Y16RulJ2oM/eJ9Pp9a4DwtpU2q6sbu4y8cRYknux98fXr6dOe&#13;&#10;ADu/Bnh5NLslldf303zMe+D0APpXeMhCkL/kdOeeaW2iwg4wB+H5VO6cd+fbNAGa6nrim7BkDB5/&#13;&#10;X0/wq2yYOc4H9Px/z/QVduOP1/z1oAqmM4+v4YH+elN2Egfj75q4U6Hv+mPrTcdif5dD1oAqlecd&#13;&#10;P896z7tlVCOxHr7f41rOOMkVzGqy4U/jg8D9KAOL1u4wjEHGc/ia8J8T3rFW9AOg+n4/5xXqfiG7&#13;&#10;Qo+TgjPHTk9K8K1258xyCeOOeuAf/r8Hj8KAOTaIyTltmd/4Zx146D6V1Wm2hZwcEkng9fofY9v/&#13;&#10;AK1ZVtDFvDdSx/L1/D3/AAxXdaZa7yNpyDj2/H8MUAdhoNh86cZxjA/n9PQ4r2PSbUYGBzxwAP1r&#13;&#10;i9DsPmRsYHPUe55/pXrGmWu1QMYBPbv/AJ+vpQBqWdvgYAGB/TtWgykKRjgZP/1vzqeCMKP84/Ci&#13;&#10;Tp1xn/J9KAMxgeXHb/PSuU8Ta7ZaFp013dSBVjUtyccAc+v1rotTvoLK3eaR9oUdSfT34r8v/wBq&#13;&#10;34+x6dBPpGmTAvyMKw68+/bgfnxxQB4b+1N8fZNWnm0XSbgkD720nI9vQGvzW1G8kubhpHJYkgde&#13;&#10;v+TWv4h1qfVLqWedzI8pLZz1J6n8ff8ACsawt5r64VY1L5Pv+vp/+qgCbRtBudVuljgU/MwBI549&#13;&#10;K+8fgr8KWSG3nli7g9AQfpn0B/GuZ+DPwya7ljurmI7OCeMkEfh2x/jzX6Q+DfClvp1mkjRiNI14&#13;&#10;4xhe4/z049aAM2y0yx8MaYbqXCEr6YAx1x9a+ePEniK48SavhG/cISI1/Dv3yevPt6V6r8UPEDSS&#13;&#10;DTLF8IvyufQc9fWuB+HnhGXxLrqFAwhi5LdgueSPfsM+1AH0R8FfCojiXVryP9zEcjvvl/8ArDqR&#13;&#10;3r1TxXr8uozPo9mdyBv3jKQfquf8+9Z97fr4e0mDTNPXZIV2xgHlVwPmJH6e9ZGkaezuC53lslm6&#13;&#10;kk9yfX9O+aAOk0LTcYRUwB+nT0/WvXtJs9qJkYPH5/59q53QtOVFDKOTjt7f5+temWFsAFI56f5P&#13;&#10;WgC9aQfLj/PWtIpxk/5GOtSRRBR6GnsBx2/qKAKMiljnqRTNh4GOPrVnb6nk9v6Zp2zByBx/9b/G&#13;&#10;gCmEyPf+nfgUpTJ6ZI55/wA8d6tGMcKv/wCv/PtSbB1zkUAU2j5z2Hr7/nQY8A5GB2q2ynPPOf8A&#13;&#10;OKgmZUU56+3v6UAZN3JtXk4A/T2wK4HV7zYT7+/Qd8V0+p3PXnp/k15Pr2ogKcHgY7jrQBxmu34L&#13;&#10;PubIGe+Mdc/4DvXl13I80pJ6c8j69P8APSug1a88xzg5zkEcfme3IrLhgZsY5Bxkepx/X8v6gDrO&#13;&#10;23EfLn9OMc/1rv8ASdNBYADAHX8+n41n6ZYKdm1clunvz3Pr/wDrr1HQ9LGA2MD/AOt/n9aANfR9&#13;&#10;N2KrbeDg4+v513lpbrDEGkAAXH456n8Kr2NokUQwMYx6dhXl/wAUfifpXgvSpWknUSBcgZA/TP8A&#13;&#10;nvQBl/Fn4q6b4P0ydTOqyhSfoR61+Kfxr+Ml34x1Sfy5ibcknuM579s5q98c/jZf+L9VuUSfEKuR&#13;&#10;149uM/n2r471LVJrmV9hyfrnjufxOaAIdT1MzuyK28nPAz169f8AJra8JeFr7W7xFWLdnHp+X+e1&#13;&#10;N8LeFbjW72KNE3EnI6nr17dh6V+kXwI+Bj3LW8ksRUDBYlc45HTjH/1qANz9n74AT3dxb3N1BiIY&#13;&#10;YnAz9BX63+BvBdloNhFDFGAQBk9OlZHw/wDAtvoVhEiIFCqPbAx+tej396tqotYPmY4XA55NACSj&#13;&#10;z5Rb2wyeOR24rp8waLZ8Y81h+XqaoaTBHYW73FyQXPP0z6VnXRfUJy7/AHFIx7/57UAYhgl1G5N1&#13;&#10;cn5QflGTz7kVckIiHA9cD8avlVT3H4VhX10FBwcD+Q/z1oAw9TusA44IzivNNd1JUByeueMV0OuX&#13;&#10;4UMF6nPPt/n0ryPWr8MTzk9sfy4oAwdVvjKc7sE/59/Xmuejhdm+UNz+P49varL5ll+9j69/179K&#13;&#10;2bGzDsMLkcZz6jjjPOP/ANXWgCXTrLLfMP5DH6+uK9E0bS2YjAwT1wMVR0nTd+No4/DHfj1/Dt+N&#13;&#10;esaTpnlAZB/HGeP8aALemaaqqo24AB/PrXYWtsBgdx7fjkdKS0tvlBxk9D+HpitlE2oMj1/z2/Cg&#13;&#10;BgjRRyOBUbL8xPUn9eetWyvp05Hb9KiZcZBGf/r/AK0AVPLznrnr+FNMfT/9WKt7CRyOmP8APFKy&#13;&#10;rg5HP8qAKZQY9z+XH+fWjy89+uKubP4cc/r+AFG3qwGRz/npQBT8s9hjH9PWlCED5Rgj/PWrQXp+&#13;&#10;h/z/AJ/nSCMknAyD9MUAVNpHuPb/ACaYV46Z/l/PrV5k3AHH6gdP5/j/AFqlcMIgcnAGfw9R26+u&#13;&#10;KAKVzKEjPPArjNSvsBjnOP8AP5Voane7d5HGB/Pt1rzrVtQYkqh9O+B+n+FAGXqt+zFhnocf59f/&#13;&#10;ANVcuQZZBkZB79vqBntVyZjLlg2efr36DHNPj2hizHABP4+4/wA+1ABDbgZYDr/U447VoqIIIjPM&#13;&#10;wVE7/T/PSqdxe21jAbq7fZEgySTgcc88c/h6dK+Jvjx+0Za6bbvo+iyEEE5wRuPuefx9u9AHbfG/&#13;&#10;9oLSvDNlPp2lXAMpUjjljxwO4xyM/nX5R+PfHl/4jvZLm8lLZzgHke3bv71j+LvG13rN3JPfSlzJ&#13;&#10;79Dn0z05/TvXkeoapdXsmI88E9M9T09frQBDf6g8rMqtwSf8962/DXg+/wBfvUjiQlWIHTrn8uvt&#13;&#10;W/4H8Aal4ivEWOIupPQDnnnk/wBOvWv1U+Af7Mrt5F3ewYQYYZHXjPT3oA8p+BX7N11fSW9zcW2V&#13;&#10;Dc8fL06Ae/av1V8CfDPTvCenxqkSh1wx4Awf8j+deheF/Aun+HLFFgiVdijGO3FY/i7xIlmr2Nn8&#13;&#10;7vxx3JzwPf2oA4/xn4kt9Pga2tnzI3y/L1J9B71z/gT4cXWtX413W49secxxsM4HXPI656V2PhD4&#13;&#10;fy6ldrretjJzuVD0Hvgjr1r361tI7eJYY12hR/n65oAz7Kwt7KJYoBtAHbrnuau+Wv8Ad6Zq35eD&#13;&#10;0zmm7cDBOMf1oArbB90jg+3f/wCvSlDg8evf+tTsuBSiM+nWgCp5Y/z+n/16cU579KtFMZ4xUEo2&#13;&#10;/h70AVmwDkng/wBOf1rIu7lI8rnn/OPyqW8ulQHnA4/+tXF6jfgAgHk9fp/SgCHUr8EZBHJ/M4/H&#13;&#10;8/8A61cRdXJLHvnP+c1Le3hkYckZ9uB/9bntVe1tPOdSw4b8P6UAOitwzCRhgHHGD7cdf8K6G0sS&#13;&#10;Fxjr+QH6VNa2u0bD7e/b0+n+e9dJa2ZPue/egCC2teQQOTg+v05/xro7SyOQSMk/55/GrNpZqQAR&#13;&#10;09v/AK9dNb2nRiMe3egCrbWagfL29q10hwvTj/CrEcIOMLjFK7KoKnp/SgCpK3lDg/1IrLlJc+v4&#13;&#10;1Zmcls4wcf5/PmoNuf8AOaAKhXJ55600KSR357f561c8sN1HH9D7UFD0HP8AKgCqFznjOf8AIqTb&#13;&#10;8v8An9alCcEduPwx2p+w4xjGTQB//9T3pLh0OMseMcnn1A/A/hWxb6i5ILMGB9z+h9Kry2hw3yYH&#13;&#10;OeOD9DWbLFJCMpwM/l9eR3oA7621IHAz146dO+B9K3Yrt2ABPH17f0zXlUN48Z2gZ74PPPp9cevS&#13;&#10;t601Enbk8j1x1+uf896APUoLrkfN26Z71pxXAb5m/r6Y/wA/5Nef22oLwBnB9v8APX+tb8F5n5ck&#13;&#10;5x16fTFAHYJIhPPJPr6dh61MADnB5P4VgQznPXIOc8dP89a045cnHbn19PagDH12wNxC7oMnBB9e&#13;&#10;nB/Cvnjxn4Q/tPTp5bvhwpBGeo46Dn0r6nO2QMjdCCOv4da828S6cY3L5yp4Y9tpzgn6UAfg78ef&#13;&#10;hzJouoz3USZAyc+nPTHuenWvlDLW8m8Z+Vs+ufXPrX7YfHj4ZW2qabcSxfPOEbCgdVr8ffHHh9/D&#13;&#10;uqS2rnjfkdefTAoA3dH1VLzTDajkkY3HIwM9uvOK5G6vpbK+dJD8pPvzj17YNZNhevA2c4ViQRyC&#13;&#10;u769e39arayxl23AOe3HOMep9aANO4vxcBhuALe57f5/xrmTK8cp3Ekg5zxz+VVRI6N1p/D5ycHn&#13;&#10;+XI/woA2LfUxG6MQRjrj9SK/Q79kf42DQtVi0m4nxG+PU5GemP8AD8e1fmuM9M5H1rsPCfiC68O6&#13;&#10;pBfQEo0bBhjjp68Hg/l60Af1daDqltq9hFfW771dQ2en8u/fmt7bkAD3z9cdh/k18M/snfF+38Xa&#13;&#10;Db6bLKDKF/vZOe4Ix/L6190ICVzjJxnHOefbv0oAVfvbQcEH8Pap43YDjOeff04PWou+3v2x/X1p&#13;&#10;4XBwR/n6UAaCSDPXp07d6nC7hyP8/wCcVmjIBz04/KrkMpA+bj+ufr70ANlgU4A6f4+1Z81pkEYw&#13;&#10;D36cD/PWtzCuvT/9fv8AjSPGGI7j9OuO30/z0oA4me0A6Dke2PwrBu7DKlkGCf0/z7Yr0Wa1B6jn&#13;&#10;6YrFubTk5zgjnn8/yoA8tvbCQpujGHX5l/Dtj0I/Crej28E1vNZhMkqWXPPyMORj/ZP/ANaurnsz&#13;&#10;ngYPp6elclNHdadexNbnYC2/PcA8MMH35HP6c0Aflt+1l8JH0nVX1OCLeH3uVUYwv94Hjpn+dfmp&#13;&#10;q1hLbXLqyYHfuR6D8a/pF+N3w+0/X/C7XigO6oxGerAjJHv09K/Bv4v+Ebjw/rbxW6FomYkZGOnO&#13;&#10;fw6ev5UAfNepQkMWVcYODx0PoR/WsdwOw9K7C8tGOzzuA/oeueoPuK5ueAqNwBABIz6+1AFHJz0x&#13;&#10;SKRwDzn8KQkZ60/GTuPGKALVndPY3UV1AcPGwYfUfSv3g/Yl+NEHiPQINGupwXPG3OSHUHPr1r8F&#13;&#10;89/Wvpr9mD4l3PgLxxbxmTbBcuucn5c9vp7GgD+naJtyjacEn1/WrCgEAnkkD6AY7en415/4J8Rx&#13;&#10;eIdCtNRQgmVRnnv+Fd7DIpwDyT/n+n0oAl2HPPbr/wDro2lsEn36f57VNxjIGQeP/rU/bnAxzQBV&#13;&#10;KNkdgB7n35Hf/OKftAPAwP8A6/v3qwQCeef6/Q0nPTGenv7/AOf/ANVAEIXkY4U/pQUXstTsuc9w&#13;&#10;P89KTaxJ57e3+cUAUbi2jnieBh8rg9BjnHSuQs4fJnlglG1JwQR/00XjJ+oHP+Fd6F47cdRjH19K&#13;&#10;43xFZzLKJoGxv+YYHcDBwPSgD5j+O3w9i13Rry4jgG5QXwOrBupBHT3xX4R/ErQp9J124R4DEXZm&#13;&#10;BYc8nkAGv6ZtS0g6lp6fKZg69+h45UD29K/Gb9qLwUdP1W5nS2UyRMSWb+FHPI+ucfr7UAfnHPLJ&#13;&#10;a/vNu4KxU9cYxkfT6/WufuXE0pkHGfbjj/OK67VRJJ5kZIJGR0IwBnt+nNchtJbpnHv7HmgCPYw+&#13;&#10;fpj9cilUEscHn3HtT5A2AOhGB/8AWqJT/T+frQBL91gfToeufSvvn9mTxygij0u4fgHYc5PXv+df&#13;&#10;AbdxnJ4/KvT/AIWeJJtA8QQsJNqSsB+Xt/8AXoA/be1uFwkgPDDqePy+mOoro7K+xgkkHP8AT8+M&#13;&#10;V5h4M1aPW9GhuVbOV5xz0HJ7j/J+ldiC0TKDkfl+BH9OKAPWdL1ZQw5wD1wSB/n1r0PTdTBC5bOc&#13;&#10;DjofTt6d6+f7O8dCFJwR+mcf5ya7nTNUEYyW49++Rn8PpQB79ZXu5QQckY710tvMrAEnjP8An868&#13;&#10;k0zVFbDK2Ceucceo9q7iyvlYDJyBxQB26srAMev+f8anUc7cfr3rItZy2D0Na0bBwOcj+WO/SgDI&#13;&#10;12386xLLwyHd0ycHqP8A9VcloVslxYTWt2xJjZlIzlwp6EemfWvSJYxLC0bjAbj8x6//AFq4GzZt&#13;&#10;P1UQquRMNmT2ZTxnvyP/ANfegD4h/aE8HXDWs16kGTbkso5KnI4J9/8APevyP8WaV9l1KZN2RFIe&#13;&#10;cDnafQdv1r9//jNp5v8ARJ1ZG4U7gvB6cH8D6V+JfxW8L3Gn6jcqBh0O4DPLHk4J6+/P4DmgDzE2&#13;&#10;kTaUZCNxQ9DjHzHAOcV51dW7qxU8hGbp/PJ7e3Q+ldvaXawWJWdssMAAtgls9Md/x/XrXOPtl3M3&#13;&#10;KfeA77STigDOswXiKkHAzznGefbpj0q5alMkyDJHGD04649eegxSqiCM5IBH0yT6HmqJl8qQsTnG&#13;&#10;evU9uD6+vGaAPYPhRqyaF40s5c7FmOw7ffr+IGeP/r1+2WgKmt+HbO/U7zJGqk+pHXPT0/xr8EdP&#13;&#10;1Awzw3SfI8Th85B+ZTkEfz9q/cL9nbWYvEfg1IgQSFWX6h+vHb3/AJUAWdY0lmDZGRkduBz26/lX&#13;&#10;mWraVsUhhkHlfwOM/h3/AFr6g1fSQwJcYHPf8O3+ff18q1jRhlsKGxn06ev19KAPBpbdot3HC9hj&#13;&#10;qP8A9Xep7W7aFxlskdx6/jXQ6ppxh3pge38sdP8APHrXJywsp3KCD0z9D7c/jQB6LpepncuWAJx3&#13;&#10;zg579MDrXqmhasoK44J+nB9cdB9ea+drO58snccg4H19OfSu/wBH1Eq6KZOOxz0Hfnn/AD3oA+nd&#13;&#10;Mv8AzF35wzevv3/DArQ0KS7bU0s7ZtxMu1QOEDk5IPrnr6V5bo2qOQpLZJwefy57969H8Nan9mv7&#13;&#10;jYMFykoPU5U4JHXHXntQBva/aRNayJLEwErSBgQB8wHTB5HHY+1fln8btFntdceQoS4ZgFycYOe/&#13;&#10;t09+a/XjxC0DXEkk58xnaOQEc5Lfex2J6cV+dP7StiReSXMEBBKufmb5gA3GR9PXj3oA/K3xxEbf&#13;&#10;UBkEk4zz6EjHf9K82nQhiD8ozx1/En8+K9v+I9gCYrpRyXBz6KRgA9Mcg/l1rxWdHPyuMjIXg556&#13;&#10;gE8/TmgDFkRDIFwMdO+P/wBfeo51IULyh/lj+dX5YwJSpYAAHnPcduO/bPp1qWa3XacliTtOB0xj&#13;&#10;nnH+fagBnhXUbqx17T71NymCZW6kY2njpx071/Sj+z3qi638P7ZlbftIOexDAHOfSv5qNOaG0nEk&#13;&#10;/JAIwTz9fw+n+Ffv7+xR4nOueBre3ICEQr8nHVBjP0NAH1vqFoXBGOTn368cmvP9U04jcQM89ue/&#13;&#10;Pb2r2S4tlZRgcj/Dr+lclqOnjkEfkP6cGgD5o1/RlK7jwcnv/npXiGv6Ntydmcc/j+Oe/vX13rek&#13;&#10;qwfcOcd+fz7f/rrx7XtHBMiOvyj1PPH4dvagD5Su7QRM2BjB7fX+dFlciJtpPGcDgHB/yf0ru9d0&#13;&#10;ry5Thc4z9OvHt65Of51wMluVdhjpx1xxjP8An+tAHqmiakfkYMRn/PIIxXtegasWSNsnJx39+OwP&#13;&#10;vXyxpd+YmDls9BjPQ+uPb8frmvX/AA5qK7+GHJGef1zQB9W6NftIq98dfY59fX6V6Lp10COuScf5&#13;&#10;H618/aDqu7YOoI//AF+35AeuO1evaRckorHAHT65/wA44FAFy0ZV8QwMwyIbiUEZxkMoxkfy9OtX&#13;&#10;/FMVzNLCZBiA5jGThScnnHp/IVkxzJFrPnqN+yeNvX7644Heum1qCTUrlHnGFjfcpJ+U/LzwPX1O&#13;&#10;aAPlnx1YSKfNjIPnggNngL2Ppz6dq/GX9oiNLPxTEXHmOA2703KTgAfj+tfuV8R7BlV2Y4WNS21R&#13;&#10;k7cdz29zX4wftP6Zax35vFfcfMkIYHI9iCffn8/SgD491C5+1TpK4xGg24HOPXJ+orCupd7/ACkB&#13;&#10;cf06Dpx2q1PdPLhAAi9cYyeOOvb/ADis51JbDdBxQBahyUJx8ue3qf8APSvpv9mqUxfEG1JOMkrt&#13;&#10;H0PX8vwr5ntT+7BJxgg9Dx9cD8K95+BOoy6d8QNMlVtoZtrZGRhvl49etAH9H2k2u/w5YNtwTCvH&#13;&#10;09fSuO1/Td4YFcrk+hHHHT/P0rv/AAGDd+DbCVssVQDJ6+3+FM1jTsgjGB057+59fwoA+TvEmlKA&#13;&#10;8gHJJ7Hn07fnXgOuWATfkEgZ4HfBGPfFfY/iHS+oxjP4c9iTXgHiPSkYMVQA9uvfPHr+lAHz4qmK&#13;&#10;YnHI74I75xwP0zXonh7UQJV3nB4H4d/x/pXMalZyROwPBJB9cevf8OvFV9MnNvKST0YEen09Of6U&#13;&#10;AfWPhrUwdoJyBwf/AK3r9a928P3ysowf1I64/wAK+R/DWp/dOc5wP07/ANa+hvDV+GChWGGx0/mO&#13;&#10;f84oA7jxLtupfJbnJg6njhumOT29K7hLmx061gji2BnUZOCQcnBx+Pr/ACzXml/Hc3uoH7KeUETg&#13;&#10;EEfdPQ/XjvXqj6JcxWsSzOqL8hAxkgkAkDB59AaAMG6SCSKXy9zHDAMRggE54PTnrj8K8Z8c6ZDZ&#13;&#10;LeXc+DIFtOWO4s+SRjHfHGOnWvoSCxhkikkBYjKdcnJ7njp74r5n+MsEssyNLd+TbPfQBo0+6xVS&#13;&#10;FOSeMDOR9c0Ac3pjRXF1HNbhSmAcjqTj5j1+7u4H9a9ss2+z2K7jyiDOT0Lfe+uM181aNqa232KC&#13;&#10;0Gy38xjkrkmNXI9ec/4CvdJp2OjvG2UZl8s84+8QWI4yOOAf8gAi0yNbjUzcu4yjM25ucb84G36d&#13;&#10;e9OmuI5tUgW23Tlg37zOEAI6DuBxnHHtXJWVxFNqUe6Rh87MAoySNpAwOei8kV3WiW8AlgFvGzIY&#13;&#10;3HI6fN1OfryAPagDtb+wL2cYdRkr1Gfx56fSvEfFOnMN+Fx0HHUnP4HivqG7tBJZRqVwNgx/PPtX&#13;&#10;kviPTFMMgUZBz+nI/PqaAPiHxjpbAMoGR144/wA/5714LfQGCUgcEDtx9DkV9h+LtJJDsVyeegz9&#13;&#10;f/rV8x6/p4jldlxxnv07/wCP+eKAJvDt2Y5CpbJODjHp1PHbmvorwhqBJjCuSRgeoGPUnnPHH/6q&#13;&#10;+VtNuPs9wOcA4GM+/t0r3bwnqBIjYEAgeuM56Z7/AOfpQB9i+Gbtcx4PXHAPJP0/z7817TpVzuVQ&#13;&#10;pyT+fuf6f/rr5s8LX+7YxbJK5x+mOn8j+Ve76LcFsY9fboR9fWgD1eydX4PbA9zWjL8sbMPQ1had&#13;&#10;Ifl5/wAnp9a2L9xFp9xLjOEbjPXj/PvQB8vavDLqPinTo2GVLyTENjpECxP54617T4O09lsDcygk&#13;&#10;TIrlcccnP58/5xXn9nblvEW50y8Fq2CeMea3OB3OB1/WvXtDh2WSSZwHGD6naevAxn8qANC7nkSG&#13;&#10;VI4/kK4BJxgk88+3bFeY34ivdVufNYF1RYwAegHLE47cH+Vd1q92Psj+Y+Mk43Dt34HP515rb30K&#13;&#10;fb7lYio3B/mGGIx8qj6nkjnjFAHb6NOkjLEg2KuBgdlI4BHsP1r0ICNQMHgY4/w+h9K8i8IX0N1d&#13;&#10;tMgLF13ncSMEn3r1HzfMZADndz+HOcUAeJfGiTy9JaKIZDJICTjPTI9+vH4V+evjS6a2guEl4KQw&#13;&#10;Rj2LtnGP1HtX398ZLlYbCMO6g+XK5QH5iX+VQcZPfgev6fnB8ULl45niC4DzxrzjkIhIOOmOnfpj&#13;&#10;IzQB0XhG7JZVznHfHTHSvprwnd8IjHJHPPI/D1/xr488JXL5TcxyD69eMcA19PeE7vhSTj14IH4d&#13;&#10;f/1fSgD6e0Kbci5P19fbn869M06QkLnr/k15B4emEm0n5QMdu3+f8969X0xzwf8AP0/l+tAHTqOg&#13;&#10;Ax36mnhSe3J/z3oiUt26d6sYIxxj0/SgCEIc9OP1GOvWgqBz1H5elWduR068c+/6mk25JwM5/UZ9&#13;&#10;KAMq4j3Z/wA/5xXn3iEBIHkbgKvv26+telTx/Kw5P0/pXlvjmQ22i3Dg4LLtB7Ddjn2oA/OP4mTJ&#13;&#10;qnjBoppAiKPmHHUng/56969X+EeiyvOk1tDxgMT/AHk698AZ6YryOXTV1jxheXskuIy7DGOTs+Xj&#13;&#10;8RX2D8M9O8qwii2tuUDHoRxQB714W02OG2MjJkcdfXrg+leV+MtVt7jV0iLDYsjOTnP3BznPTPNe&#13;&#10;4pG1tpTSlSMqW5wuOPUivivxzrAh1O7nMoBhhYEA4B3k5wD+v6UAUb7xD9v14Ij4hEuTjPpyQeeu&#13;&#10;fxrH8beJ4rW1AWTdt5bIwc8YH/1vp1rzPTNbzdTOeIosMfYDoPc/TFc7rOqy6neqCRs3s7E/Xjnp&#13;&#10;/kCgD3jwJeLOsCyqSry7zkDB2jIBH+H/AOv7B8ExNLb20zjJlaWfPUEfdXnP5fpXwh4Eu2kuJVgf&#13;&#10;95GoLf8AXRuh9+OBjvn0r9EPCNkLOzSJRkQRxxgemFyf1oA63b6cj9KCAOn8sfSrKpgHgkHHTtT2&#13;&#10;UHnH+NAGXOuUbjp/Me3tXD6qhIbj0/yK9ClGAQ2foPSuO1SHh2UZx/gO+KAPn/xTb4DFOx//AFZN&#13;&#10;fMPi+3y7rs5BJBBJ6dc/59a+tfFFsVSQkjt/j1/z9BXzN4ut+ZCQTyec9fp/9agD5J8RRMs7j0z6&#13;&#10;Dn3qx4bCLOgBxkkA+oPUnv8A5/CtHxTCqsZAMEd/Yccf1/WqXhldswYDjjr2HbJzzQB9WeEJAyqp&#13;&#10;6jn16jjjPof/ANdfSPhwARR8YJ9sdB0zXzL4OOQnbCjt0+n6V9O+HWyqjGSe/wBB7dqAPWtMO5Qw&#13;&#10;yc/r/wDqrrkcRQNI4wACfyrl9KQhEHXP4fl+fp+NZnj7xTb+F/DV5fS5ZkichV78evY5oA/Oz9sb&#13;&#10;x1NcTpoFrKD5rbmGT0HT+ea+PPCmjTyyLgYJIAGO56nP1/8Ar10PjzxNdeP/ABjPqrxYQsQinqCD&#13;&#10;07+v6V6/8L/Blzqmr2scUe5Y2Uk9jnrzigD6w+CXw/jsrCGWRQzOd2eCVOO/419C+ILqLTrN1fhn&#13;&#10;OzGc/L3x9P5VZ8LaHbaDoyu5+Zhj8umf8/WvB/id4unt7q6SAlDYIM9Od3f3x3xQBx3i3WvtGqW+&#13;&#10;mo5JeTyyR1weTz9Oee1ekaRdLEkEKnDx7Vx7DoBXyloWrPqWvvqE7ZRBuQE+uCfr+PSvoLwdcNqO&#13;&#10;sxuTkjnHbCjLE4/rQB9KadE1vp1vHIfnkbDc45Y/4dfbrXyZ8VNW/tDU3IIJkcqPeOLhcg9Ocnjr&#13;&#10;wa+nNW1A22lTTbvmCgR88B5COD9Bz0+nNfGHiS6a91SaQHCD5U/3R0yf1/xoAzNJhJu05wSeP04+&#13;&#10;lfRXhaM4TccjHPbFeC6FHi5Uqu4ZH68dMfT/ADzX0R4XhO30549h6UAezaJE3lKD0/wrvrSM9uCR&#13;&#10;nOc4rkdHixGoC5HHvz/T1/Su6tF+UY6H8KANCKMEDjt3P6f/AK6uBVIOB+Zp0EfA4x+dTlMD1AoA&#13;&#10;q7cZyM/1/wAagdDg5/p+NXyhPA6D+Q9KgmT5TzwP0z2oA4/VB1xyR+Y/KvJfEbYXeT0yK9b1bCht&#13;&#10;3v34/GvIPEbEK2MjGfw9OP6/yoA8C17/AFhxg4zkZIz0xk965aSYW6PO2BsUkZ/vHjH+NdRruUdn&#13;&#10;c8DJHf3549uP/r5rwfx34oXSLOXBAMa7hnByzD5QfXHt0oA8U+NfiY3kv2C1fCRZ3NnjcfX/APV6&#13;&#10;18mWtvLqGpBAN5JA78545+n412vi7WJr1pZ3JDS5+XI3AkjkZ/KvQ/gR8Op/FHiCHzkzGzLuPPrn&#13;&#10;0/z2oA+1f2V/hROn2bVZINgU5buABzn9a+5PFN82nWq2kbgNPlMew7+2fWrPg3QbPwb4WghiURkq&#13;&#10;M9uOteW6vraa3qM8gPCt5S8/wjGSPqTj+tAHaeH4VWF7hjwifLnnngA8f5+tNglW/wBRDk7lXOcj&#13;&#10;05JzVC81WPSNIweHZQOOBkgY/KqPhOYTwtcueOWf/A+/GKAOv1KJ729trbGYrUG4kHbOf3a+mCTn&#13;&#10;FetaFpY0/To4sYY/Mx9WPJB/z2rk/DGlyzzi5uBgsfNkBB5z/q1z7CvTljwB2I9u3vzQBSkXCnj+&#13;&#10;nbrXL6s2FODyMe1ddOBtOBgY/wA+lcVqxADY9Prj9aAPK/EkgAZMcDOfXHf/ABrwrVn3ztk7iTxx&#13;&#10;3xznB+tezeJHyGbqcdM9M9Mf5NeMXm15X45BA46+nPHA/wA9aAILKMSOAgyR7H/P/wCqvQNCtjJM&#13;&#10;uTjPTnOOen41yFhFuYNkZ449M9c8Y5NeoeHrQuy/Lgn16cH170Aen6JblVUDqPz+h6V6RYR4C54P&#13;&#10;pgVx2l27Db6rx2r0Ozi2oPfH8+nHtQBb28c9+etROmT05P8An9Ks4wD3x6f560x1B7ZAx+X/ANeg&#13;&#10;CmUPPOB/Kk28jng9c1bKcZA/n1qNlHOOp96AKZGCef59a8G+NXxCsvBvhy5lklCSbGxk4zx/n+Ve&#13;&#10;za5qcGlafJdzvtEa55P4/wCea/E79rT4yTeI9YudGspsxIzL17f569/pQB8kfFv4g3vjLX7i+lkZ&#13;&#10;kJO0eo7fj6/hXiFtBd6lexpArAt8o78Z6k+vp7c9K2btjcMVA5c+mT1645HQ+tfQvwL+FN94s1yB&#13;&#10;mjBiLKcZ6jIzj/P4UAfS37LHwSnvrmLVr6LESBTuPfkZ9hmv0h1m/tdFtFtLdgCflUdPx49Kj8M+&#13;&#10;H9O+H3heKBUCMkYye5IXBJz0x/n1rwTxX4sa4n83fkucKPQdBn6+1AHqvhe7/tS9Jc5WAk98n3zm&#13;&#10;vdtPK3M0aJwoz3HAA549+a+ffBKm1sUdz87gMfx9+/1r3Cy8y00+PzDslmyWbrsX1yP8/SgCDxHe&#13;&#10;SajNHb2oyFYpEOeuOWx+Nd/4f0mPTrKO3jHIxuPcnua4jw7arf3Z1KQHYMrFn07k/X/69euWEJ4I&#13;&#10;5PP0oAuRqQo9vwpWHJBPH09atBPlGBx/jUTJyePb/GgCqVyCRx9OaTZg7j7VZZQeMYPf/wCvShOO&#13;&#10;maAKpQ5+Xp6/z4pmF78Z9+3tV0xseMZJqFkKnOMn2H+fSgDMugFBPTHv+dcNrM2Adx55/wA/pXX3&#13;&#10;74Rx2Hv/AJ9a8z1y5+Q84A+vPpQB5X4ovB5T88Y7A85456f5zXj0zSXEocc9uuBwfb8673xHdiQu&#13;&#10;oOSR69f61x8EGSN3GMckcDn269eelAFyxttx2oMEHHX8+On1r0/QbL5g5HOQM+x/z/nmuW0u1YyJ&#13;&#10;kEke3PT0+tevaBp/CtjA44x6fp+tAHYaNZHau0c/4f1r0WygK7eOB/X+lY2mWm3AA6Y/kK623iyM&#13;&#10;ent+lAC8AY9eaz7mYQRl2IAGTV+YhcknAHJ/z/Svmj45fFnT/BGgzO86rMFbapI9Bg44/P1oA8f/&#13;&#10;AGl/jrp/hLR57K1uAZyCvB6EjIH1r8LPH/ji/wDFurXF5O5YMzdyeCe3t16fzFdz8a/ihfeN9bmm&#13;&#10;eQmBWIAB4J9cev8AI188FmmlKp8xBGD6Z4GMdsg+/wDOgC/a2015KEiHJwME+3XP17V9V/CP4Xz6&#13;&#10;jcRO8BYkgsT7Ht6/4e9cL8JvAtzrF9EzJw3t8uOM1+s/wp+GdvpVhEzQ4kxzjJ4Pt749u3NAF/4c&#13;&#10;/DoWsUUUcXrkkY/lz+FereLWj0HSTAjbSAeR/kfh+Fen6bpCaVYvdONg+nQdB2P5/wD6q+cfihrE&#13;&#10;s0jnGSxCRr13HpnHHt/noAfN3iI3Gq6r/Z9uS8s7An2z05r6X8FaTZeEtEVyAH/jIxmR8ZC/QHv6&#13;&#10;VwngXwULWWXW78jzSu4ux+7x6e2cDrXfmU30qKBshhyEz9eSeOp96ANG1W4v7p7y55d/0HYV6doG&#13;&#10;nA7OMfrj1H0+lcxotjn+DIJHX275r2LRNNEahcAH/Zx2P+f85oA39KsioCleB1z6dK7e0gwAAPT0&#13;&#10;qlp9ptUcHJI/ya6SGEhQ3r+OMd6AIWQAAY6nt05qNlB4ParbAcgc5qMIT06j/wCtz/8AXoAq7O1K&#13;&#10;FI5xjGeKslQOW6UFD2/+t159OlAFUqPTP+P0ppj6nof889qt7T256fjSFcZ9f89aAKTDC9OfWsDU&#13;&#10;Z9oYdBx19xW5dybRwcVw+qXaoDk/z/zxQByus36plSc/4d68X12+3OzZyf047jH511+v3wXeAeT+&#13;&#10;Ocj/AD3ryu8kM0x2g4BAOPQ9/wDCgDKMbyOxbB/+v3xzjrW5YWbNjcMk5yD2P41Fb2pZtgBHuM5x&#13;&#10;9Pp713ekab5hG5ev+fegDW0bS2baxTGf6V6ppdgIkBI6dsYBHb/9VZuj6YyojsvA/l39ay/HvjvS&#13;&#10;vBOkSXFzKFZVOMH09PbNAGf8R/iLpPgrSpJZZVWRVJAPsPWvxU+Pfx1u/Fep3FtDPmAE52k8+oI/&#13;&#10;TjtV39oP4+3fizV57W1n224Zsjd26enc/wAq+FtW1aS4kbncST19PTnH4e/50AJqmpvc3OByep4J&#13;&#10;6+nX1+tbnhfw7d63dr5MRk347Hjn/P8Ak1S8M+GLvXb0LEhbLAc9M8d/yr9DPg98GhbrA8sQLMV3&#13;&#10;McYGR+f0z/KgC/8ABb4MmV4Hmt8kAHJ5/Cv1V+GngmHR7eMLGEAA6AZ+uK434c+C7XS7WECIKe/v&#13;&#10;j0/zivfWvrTSbQnoQMAcf5/HpQBv32r2+nW3kJgynjgev+eaoaTD5p+3XRyWwf8AHH9K46x87Vbo&#13;&#10;TuPlz3z+XpXp9hYkIFYYUdvWgC05kuj83CDHHan7dnToMe1XAu0ADiqdzL5a+n+OP89qAMy6n2oe&#13;&#10;a4HWL8AOg4/x/wA4rb1S9wCARk/pwcV5TrepDLZPPHuMn1oA5/WdSA3KGOT09zjJ/wD1fSvOLiR5&#13;&#10;nLRHg+w4yK09QuDKzc4J44OT+QxjPtVa1tSzAMM9Bk5H5cenT/61ADLKz8zkrkjsfTvj8/8A61dt&#13;&#10;pWmlyEHI/Hp6cdfamaZYCQqNmScnPp7dv516To2lKADjkfUj6YoAuaPpeMDZn+nt+lei2FiEAyM5&#13;&#10;x+n9etRafYbVGR09v8/jXW21sEGMc+g6igCOG3VR0/Gpyucc9KuGMKvA4/n/APXqMxH1x/n8KAKx&#13;&#10;TP1H/wCumbOhxwfT/CrO324p3llug49c0AU9oB44B/SkCYAwcgVbMeBk/wCBNJ1OPT/9fvQBW2jg&#13;&#10;jj8+aQr/AJIq4EABBH+c/wCf8aYV6jFAFbZgDnilK5x6nirBUgdM4/rVaV9ozjGO39aAKkz+XGe5&#13;&#10;598/5xXJ6lfBQdzZH+RV/Ubwp/Fgj9fQivO9W1A8qp6c470AZ2r35yV6dv16Zrh7iVpHIbgf/X61&#13;&#10;bup2ly2Sf6/X/wDX/Q1mu2Msecfz7epz7/45oARQqDLj+n9f0qnqerWOkWsl3eOESMdWOMY9Pf6V&#13;&#10;z+v+KNP0G0lvL6VY1QE857dh6+h/yT+dPxu/aEuNVnl03TH2xIxVcH2/H6jnNAHbfHb9ocss+jaL&#13;&#10;MQo3KSvoepz/AJ/Cvzj8ReJrm/le6nmZ5HJI5PX8OvWqviDxG1zNIxO92brnOece3r29PSuLQXOp&#13;&#10;uiRhnUHBxngf/WoArSyyXk5CDfnueOpz2/I1618PvhhqfiC9i227SK7Dr2Getdt8MfhJe6/dwl4d&#13;&#10;5ODjbzz04z/+qv2L+AP7N1tpNtDfanbBWODtK9Px9qAPNv2fP2afIW2u9QtggGCeAcnqDg/1x+lf&#13;&#10;ph4f8K2Oh2ccEMYQJ9Bx6mun0Pw1aaTZqiR7Ag//AFVz/ibVygNnZ8luOO57AYoA5PxV4hEIFnZj&#13;&#10;c7/KMc5PHA79O/8A9esrwv4OeaU6prCbpSdygjO30x1x9a6nQPCzGX+0L8bpG5A7AHPH6c16AkCq&#13;&#10;NgGAOPp+lAGbDbRxRqqjAUce1WPK4BJ7Z6f4Vb2YHPQcUbRxkc/higCm0YPPb6UzyxtPGBV8L0OO&#13;&#10;T703aACAOB3/AMigCmU9zz/k/nTGUHkDBH1/PFXio6dj/Wq0uFzu4Iz+tAFRmCkjPH0/EVi3l35Y&#13;&#10;Izz/AJzVm8uvLzzyP89x3rh9R1EAsAelAEWpXwXcAQ2Pf1/l1rhry6MpcKcjipru7MxznB/Dnn/P&#13;&#10;TNVooCSCwIIPT2x/nrQBUigZh8x5bqff047duldHaWnHTJ55p9rZbtvHT2P5109pZgFcLknv/n3o&#13;&#10;AS0tCcAD1+nr/WuptLQYBYZIxj3pbKw6ZHB/DggduK6y0s+A2Mj160AV7Wz2jkdMduv+NbaQkLkk&#13;&#10;AVNHblQM8kZ/yKWR9oK9M9/X6dfyoArysq52jH9azpCW78Hr6Yq1Jluev+I7fjUXl54+nPT/ADig&#13;&#10;CmEHPc85pBH19/TOPwq5t9uv+f8APNGzPOOn4UAVNmeTyev1/wD10CPJAx+P0q7s68cf1+lIY+v4&#13;&#10;fTNAFJUJHPHT2pRHxhhgeo9qslcg8Ek9qftHUjigD//V+spbLLE7Rk/jyfyrOezwpJXj8Dmu+ksy&#13;&#10;AW/p0+pNZk1lntgH2/L07/hQBwMtiB8yAH8P8f6VSMUiNyMg5A74x36/l2rvnsSWGDyfWs6eyVgQ&#13;&#10;QQDwRnnH0oA5lLySEgdScD/Jx/n8K3bXU1BDg8n6A9f8/T8az7iwKjg9e/0xz0HPp/8ArrOWKWIg&#13;&#10;MeBjj2746UAekWepK2F3ZJ557/TH+fpXQW92CASfqOv+FeTWl28eBnJ5B59+n4ev510dpqGANxyM&#13;&#10;fifwHfnJoA9OhuVzjPP+etV9Vto721KhcnGPqPT6e1c7bajkgM3C47dMetb0V2rHAYEHHXv3oA8K&#13;&#10;1rQ4JxPYTDLICRkclcd8fWvyq/aS+E7Wt5LfWEDOjk4xjp/XpX7JeJbB4H+1W4zg5zjt3HH1yPWv&#13;&#10;lH4qaJBr9jPFs3mVdyHgYYe/oeOvv9KAPwqvLSWycxz/ACsOowPyP45rJvZWbEZ4UAevYf55r374&#13;&#10;o+BbrRNTmDRHaXPY9ieeg6+teI3NqpUny+RwfwPX9enegDmietIH5yTxUsgCZBHNV9zZ4GPx4xQB&#13;&#10;bDKAPXrzVjzOAP8AEHH/ANbFZpO3vVxGJA7AUAfW37M3xbufBPi6zhlfEEjgcnGCe4P49K/og8Be&#13;&#10;KLTxPodvqNrIHDqORjHI59P/ANVfya2N3LZXMdzE+1oyCp9Dmv2u/Yo+OsGp2sPhzVZgHKhRznoB&#13;&#10;njk5/wA9xQB+q4XPGM5/l/8AqqRRjnGMZPGefwqOBxMiuD1AIP6+1WVH9euce+OlADCOSBQvfHOP&#13;&#10;w+tPCn6//W9cVIFAHPT/AAFACrIR29R0/l9KuJID3446d6pgbh0wD+P+R71Ip4GDn9P0x7UAXCA4&#13;&#10;IIGD+n41UmtyQcAAn27+/wDSrSSNwCP8/wD6+oqzgNwB/n0oA5O4tMk5GMcfgfyrntRsPMi3AZZP&#13;&#10;mx6+oz3zXoUsIPc8/r74rMkthyuMgcf4D/8AXQB5ybFtZsZbCY7lQEx55+Ug8HpwPSvzM/ab+E94&#13;&#10;0U9xDBtWMlh7jqAD2/xzX6mSJJpV95gXcgOQO208Hj615x8YfBlvr2iyTuPMJVumTkHkY/HigD+a&#13;&#10;7W7OWC4ktpYvL2N04HPoBn/PNcLqVuI4xk4ZSdy9cD1/HPGK+s/jv4LufD+vPcxW7JFIzZbAG3B4&#13;&#10;IzxjPT+nWvmO7tt8SBjknPT17fr1PbOPoAcC2Mg1NuUrjbj0p9yuHPBX6jmohkfjQA4+mMA+tW7C&#13;&#10;9l027ivID88TBh68dqpHjPb0p4xjB6/5zn8qAP3t/Yu+McPijwvBpM8w8+PAwT3x/nFfolbXJIHO&#13;&#10;N3bp1xn8a/mn/Za+J0ngbxpDbSylEnZdvJADZ7np61/Qj4Q8Uwa7o9rqMUm7zVUn03Y7EY78UAew&#13;&#10;RSg4B6/0/CryDPOMf5/+vXL2t0HXJGSPz6VtxyggZbnpjOR/T8hnFAF/Zjp0+uOM0uP4QMZ/rSI+&#13;&#10;4A5z7elTKBjrye/+elAEJXB5PFOKAkAjOc+36frUoTC47/09fwp4Q/e7/wAqAIMHPH17D9aoaha+&#13;&#10;fbsQOV+YGtYr82V78evbP4cUjIrKV7Hr37dufyoA5XTw0scltgHZyuecg84/Kvif9q34fx3ehy6w&#13;&#10;1usUKq0Rz94t2yO/B4I7c19n27XOm6wokf8AcFinYDnlCe4x06e3rVT4peGrbxHoU9vNH5olwCCu&#13;&#10;cMvRh78Y+lAH8tmuaTJYX88U74fLADqcjp/LrXm2oxSQ3JYpsVuQOAOOD7/Wvsr9oTwFP4Z8U3t3&#13;&#10;FFsjaZsjABB3HgYzwP5V8k6mhliHGSoJ65J659eaAOdcZU8Z6H/6/t2pgIGcjk/5zViNSw4APTjr&#13;&#10;j/P1qEqFB3Dt+X+f/rUAMJDAgDn6/wAqs2sjwyrKpwVOetQIOrHnP+elTIw3hiM/j2oA/VH9mrxk&#13;&#10;dV0uCwnOX6Hdjtkf05r68eHZxnk9unT196/Ib9nvxnJo3iWKyeQqJDjnt6cZ/Wv2I03ZqGmQ3anI&#13;&#10;dF3dzyOT+GKAMZZHhI4GB9O/r+PrWzZX5UAZ5568c/WqVxARgOuQM46cc/5471TDMjfPgAc56enb&#13;&#10;196APVdL1UjZg4A/wxz3/L0r0jTNUBCgn/EADH614BZXu3vtJ4Ofp0x09ya7vS9V6Pn8h+H9f8aA&#13;&#10;Pf7G9zzn/Pv+VdRbTqwHcnv/ADrx3TNUBXcTk4x06jsffNd9Y36tjHA9+Ofbn/PQ0Ad3C4JJPPT+&#13;&#10;XSuB8SJNb3glt/kJKtu69eMA11ltchsY5/z/APqqtrsKT2gcgHHynI/hPGfw9aAOP8XaRNqWiysW&#13;&#10;DO6YZSMgBgc59Sa/H34/eGPserTNb7njEh3E98kj6dMYFftXZt9t0byZCQsRw3GWIAPHPfHrX5//&#13;&#10;ALSvhVbe0lkSHDRn5dwzkMex6dPy/kAfjtf2phuXXy8AHPzcHHQ+vv8AhxTL2CJbUScBlPQf7WBz&#13;&#10;613Hi60/sy+fz4mzu2MWAPB7g9x71w8txFcWx804IHQgZHoO2T7frQBllv3Sr5gzzxg8ZHrzz7e1&#13;&#10;Zd1gD1Qf5H6+tXIpAVdVGQB659cjOePz9qp3MykEMTyD0z2PQ+1AE9jMpYK4wDjjj05r9Wf2HvFg&#13;&#10;uIYNHlfeULwNnqRyy8nrn6cYr8kbWWPhd2PrnBPXJPOPpX2L+yZ4uk8PeP4bNXIS6+ZOSMNHyc9O&#13;&#10;o/GgD90NQ07OSBkYHfr1/wAf8fWvO9Z0bcC0ak5GOn8u/vXtVoUv9PguYzlZo1fIHt65rn9Q0wMG&#13;&#10;BHB5755/LHFAHzDrekA72AIz39u3/wCv+teW6nphhdsqcAn15/A/zr6l1jSMklF4H149f/19PevK&#13;&#10;Nc0fk/Jx69Rn0oA8MeJ1csBtAb/IP+en5VqWF0qOGbr6Y649f5Yq9qNg0bMCvIIA9znjmsNy0RG7&#13;&#10;ge5/PqPWgD1PQ9UIdATkDPfn2/In+Veo6TqhS9t5s/I6lWIxx6cfjXzrYX7RuGyRjjG3r9P8K9D0&#13;&#10;vVtohlJ3NGy+3X19qAPraSaWWwikcbDjymOM5GMgjtzXzF8dtHS806Oe2t8uQVkbHzHIxk/5719b&#13;&#10;aXp8154YN5KdqqycKcfw9B7f4V474/0Ke60WRFTYdrYY87SBzgd/y9ODQB+LnxV0m4j0945I8TxK&#13;&#10;Ay4PLxsSDjp0xkYxXzH5Tlg5PDcjt09yPpX3x8WdIY/aFniZUcBlY53En5TnOeCR7cY6V8LXERjn&#13;&#10;KkdGK5J6BeuP1/woAxpYmyeQTux0HQjB/Lr/AJ4l2Bs4Tr39KuSRgwlRwSBx69en/wCv61KkYJAJ&#13;&#10;wSB26H/PT2/KgDnTCY3UFMllxj1z2r9bv+CfHihxAumSvhIJDHgcfI/I9O//AOqvymnVt4ZTyOwA&#13;&#10;5OMZz7ivt79jPxamj+LjpZO0y7HHfOxhmgD9+TECBx17/wCfrWVdWqsOB16Zz+FbdlIlzaQ3CHIk&#13;&#10;RSPfPSlmh3Kccf55oA8u1TTwwOFycfjx07/oK8r17SfMDlQARzn+f4Yr6GurYtlgOT0/z/n+tcFq&#13;&#10;+mgqzEYz/nkc0AfI/iPRv9YrJ0zjp/npXiOsacY5SSME5Of/ANfH+NfYuv6OSrr5fXP59P8APavC&#13;&#10;vEuiAO/yfLk85z09Md8mgDwbLQupPHJ/TuPw+ldxoWqNGVAOT6duvbP+cVzWo2pjkI29Pbkcf5zn&#13;&#10;1FUbWZoJAoGAf1x6cD8fWgD6h0DV1YpzlhhT2zzx7Zr3DQtRVkXJ9u/c/rzXyD4f1by9jZxnHp06&#13;&#10;D/EGvdvDusqdgY5J9On5f59hQB7Sbj/T3ZX5AhcgnHQ449+f5V7F/YcssQmVtxRR1xkrj9ffkV87&#13;&#10;pdebdlw20PbseTgDY2eTz0z/AJ4r6ks7yxGjIC4YrHGdo7qV/XrQB82+PrSW4BjiVTGMfNz93YcH&#13;&#10;Hc/pX43/ALVGmLbo6yLvcSupP4dR1/zxX7feOYbeZgfm8soSuPlA4K4Y85x7V+QP7WmnzNaXaRps&#13;&#10;XzEbJHcnsW7d/fuKAPyv43bjyOc9unFV8+g7eg59PStS4t0hRWU5OSG59Dj3/HH/ANeswyZXGMnA&#13;&#10;5PUdckdqALlqhaM7T0I+bPp3GfevR/hhezWHi2wu4nw0UqHGeuW5/n0rzaBiQQRkHBwenH+f89a6&#13;&#10;nwvcywavayEEBXAzwcAN0Ht7n9aAP6lfg1I934Etnk5IY4BOcDGRnt079K7bULEMp4Iz+nfOP8a8&#13;&#10;r/Zolmuvh7aNcPlzFEW3NySFPJHbg8V7veW24Y9P170AeF69pLMzFFyRk9ueDx/WvBvEWkHEhZMl&#13;&#10;geeD7+vXFfWuqaflT1JOfw//AF+leNeIdJVSxKYP0J7dwKAPjHxFpmx3JGCuc9eAPbpgj9a84mXy&#13;&#10;ZTgdceh5Pt0//XX0h4l0kMz8ZBx7duf8/wCNeFaxZm3kLFdoGcD15/LP4+n1AB0PhzUSjDccDp6f&#13;&#10;5/rX0N4Y1POOckY/IHnjr9K+SNLuWt3Azgj2zz345x/nivc/CmqYxg88ZyRkfh3+tAH0vpks9xqR&#13;&#10;WNvnJhUDnoWzjP8AjXv9xE0NvEkpJdy3HU5ReM8/yr558DtLJqjzlgMmFowcEHax+XC8jPTBr6Ee&#13;&#10;SUG3d0y+6QgnHGeCAOuPrQBSjSL7OSzKWIJ74DDoeO/bnNfJfxgW7F+8mFkMcgYeZgkNtwGXHHsA&#13;&#10;R719cQW8j2PmltodJTn6Hpx1+lfKHxifyXvlQ7dzQuuV25289D/P6etAHlkF1HDf2m5stEqiQnJ4&#13;&#10;XkgY9+B+desT6nELBJHfI8on3LE9j/WvmS61a4l8Rq2/bER8oPUEkZGR7+vp14rv9W8UW8GnrFkr&#13;&#10;Klu52DqSOAR6Z+nvxmgD0rweVvLj7VKipEpYoW9+SPx6c17Rp8cUl26KefKzz0yeuB2x/hXzN4Uu&#13;&#10;bq7mjaHcVEiYDNjG1c9B/ex9TnP0+gPBc8l7rBUsq74Zm2jkgqcEZ7fQY6UAe+TW2Lddw6KP0/xr&#13;&#10;zzXbNWV3K8d8ccehr18wZtoztyAoH5+lcbrFoCH/AM/55NAHyd4q0lZA7HqOMn+XGM/WvmDxZpmx&#13;&#10;iFBwR07n2/E190+JbAGNmxg4/XPPP6HmvmLxlpKjcyDnBHX0PTp2x29x1oA+TpVeCXe3B/znpXo/&#13;&#10;ha92tHtOMYGeowR1+gzz+J9K5PX7NoZi4HB9upPf8PTmo9BvPJdFbOF59cEY756HtigD7N8JamjI&#13;&#10;oduMDt6+vH6V9GeH7skAN7Y/Hp/OvjjwlqAO1gduMHHXP9fp7V9OeE7wn/WHAHuD1/Dt2zQB9D6X&#13;&#10;KCAQcD068n371ra5P5OiXD5GduPbJ/KuV0m4VwpX6dv5Vp+I5saOI8f611A9OMn+XrQB5do1zJd6&#13;&#10;7qLZ4j8lBkjA55AHXpkn/wDVX0FpllZxadGGfcdrk7RkZz1575NeJ+CdHnuBeX7RDM1wdrkeg6DO&#13;&#10;OcCvZ4EEURRScKqgk+55/n17UAcx4gtrOK3DEMwwzEk8f/W/CvBdZ1sQ2k6qfmLNjHfPX8Owx/Wv&#13;&#10;cvGcyJp8ow0uI3GOwH4e9fHOv+IJPkhiCgElS4++Ap5PJ/Ad/agD2v4d6gEkkmcYZdgHHTr09Mfi&#13;&#10;a9bi1MT3RjRuMAdT39Pzr5w8CX0qwszOqkMGJznIPX15xxXomg64ZL0uHBVSxz0wRkAD19etAFf4&#13;&#10;r6dbeUZpDvk2Ki9gdzdSB1x0/GvzV+KzEajEg5Jnl57kKAoGPX05r75+JniWW8ZrO3DCM7EaTHHQ&#13;&#10;soUcdfWvz5+JoMuowsQTtVmJyOrsx5H8/wAs0AUfC16wdcHBGPw/+vz0r6h8IXQIjUnA/QjPQ9fc&#13;&#10;V8e+HJxHcpHkHk4HT8q+nfBt4SEOQAcdCen8z37c/hQB9e+G5yI1HQcfy4z+X5V7JpTZUYbnP4V4&#13;&#10;D4auSwTngY6d/frxXt+jysQAfbnPQc/SgD0e0JYDsePxq8EBHof8e1Z1ic4/l9a2VTOM8j6dKAIN&#13;&#10;gOCBjGf8/pSsqjPqc1YKAkf56dKZjOcc/l+dAFORTtPBOfzrwL41ahHp3h+R84G1mP4DAJ/H+lfR&#13;&#10;DqAp4/yO/evkD9o7VI7fTZLXGTKUhA9MnJyeOw6/SgD5t+GPhpL66jvrz5i7GQ5POBz+XOfXNfdn&#13;&#10;gzS0tra2jjGAF9OmT3/H1r5v+HdqZLILFCqDb1KgHk5P58cjtX1j4R0SdyjSOVVRnPc49fagCL4j&#13;&#10;XI03wxcndg+XwASe3bHcnpX5YeMvFZgW9Sdw7yPtA9TnnHrjGPfiv0G/aC8RW+h6C8UUpUuhb8uo&#13;&#10;PTqK/LO/E2oWqTzjDuWkbIGQSTgAHpj2/OgC1aazcNbiJDgv83GRwOgP196dcXwt7Ao5wJSPYhR1&#13;&#10;Of8AJ5rP8Lw3V9etFsynEZJGSwxz24/x464rV8dQfYrcJHwQowDgnjpxjPPWgD3L4FW8Gr6irMTm&#13;&#10;8uVwQOD5YyT9Ow5681+l+iJstlOCN/zfr7exr84P2Y7GcTW9yy8IHxnk5fj35/pX6U6byqIvQAfi&#13;&#10;Mfy46/5IBuouQe/+eDTwjDA9fapYwMDHJ/zmpNp7dD/kUAZ0q/Kff8etcpqaYVsjr6j2/wAf89a7&#13;&#10;iVOoHBGMdq5PUIwQcDv+eev+f1oA8Q8SxZVsDJOTj35+nbj8a+ZfFsQBZtuc5Hbn8eg//VX1br8J&#13;&#10;bcF6nt+H+f8A9dfNXjGAsXxyACcZxwOOTyPwoA+SPFMQGWIwMkdexHPv71zfh0g3foCTnj9cf0rt&#13;&#10;vFUYG49x0/Hvk8frXFaKoS6AYcE9ckd+3+PpQB9QeDMsFLcnHXBPPXHt0r6e8NjiJSeuPXg9/wDC&#13;&#10;vmTwgoGzuGA6+/5+vSvp3wsrFUBBB6den+c//WoA9o01flHHXpnB5r5x/ab8XwaJ4WubaMgSyxtG&#13;&#10;vA6sMfkP8819HW0y29q8rHIjXJx29OuK/L/9p7xfNrviWLQLeTKxtuZVIOSenX2/XjrxQB4b4K0B&#13;&#10;Lqdbh2LM7Z6e/GPzFff/AMEPB8Xmi/nQ7S3yjHAzwT+VfNnwu8LtLGlzdAqhCAD16dD7+tfo/wDD&#13;&#10;zRra1tIhBFtjVAcnHpn/AD+eaAOg8Y6npmkaHLHCgQBO/P41+aXxG8QqbW+ut5JuTjOOdue3P5/l&#13;&#10;X1n+0H4oWys00e2cefdsUU5zgDn+n/1q/Oz4kaxPLaLv4Rz5Yx0AXuR6/nzQBc8OasYoj5Z5O3Hc&#13;&#10;nqM+2OmO/FfXfwrlcATyY82JhGBx84bnj6AZzXwT4ZvWaa3VzhBjGDjgHvnseOT/ACr7l+FzNMq2&#13;&#10;yN8qKctyCDIBlseuOPp2GaAPavFl0ItCK5wSzEZxnJ4BNfLl7FlzhduT+Weme/419AeN5mWGK0By&#13;&#10;FXPQ8jPArwq8B3nIJBPtx3/H/PvQBZ0GACVVC9e2DxnpntivpHwvDlYuBk5Pt/8AX6c18++H4T5g&#13;&#10;VVzj6eucg/pxx+VfSfhaIbUVhgDv2weD39aAPXtIhBCKBwOP8K7e2j6cZ6f561y2lJtwTz/nuc12&#13;&#10;lqu0DjJP+eaALsa4AGeP/rc1NjPuD696eiZG7PQf1qUJkex9+n9aAK+M54x/TmoJkGw4P6/zq+Y9&#13;&#10;mB16dc1RusBPT06c0AcRqoOHwTgj+deNeJuFyT69Pf2Fey6vnaSePx7dyP8AOa8S8VShY5Xc4C5y&#13;&#10;e/8An60AfOni+/htUcyEYQZPPJx2/T1r4d+J2vS3DeQh6ZMhPqRx+Qr374o+KoomeAPjGZDk4zj7&#13;&#10;oyMn/P5/EHifXG1S8IXJMvc8dcZ60AZ2mWb6vqSW4Jky2BgEYz1OM1+vf7LXwqgsdPj1W6t8MQpy&#13;&#10;V5wOwyecV8F/s9+A/wC3NeiZotx3ADjoMjPr+nSv200W0tPCXhcKq+UsaADPpt9ePSgDh/ip4jtN&#13;&#10;LsRZwN+8cbAB9K+bfDF55uoA53Ijc544z3rD+JvjiW+1eeVpd0cLbEIHDE9/wz2B+vWuU0fxCLHS&#13;&#10;pL55MNKW29PugdaAPU/FPiWK5vItOt2BYZOAf4s4B9h/OvZ/AVg08MEE33Zl8yTjoif/ABR9a+LP&#13;&#10;BN9L4l8RB3LMHk3Zx91c8EjGfwNfpN8PdEZLJLqVMGcKenSNRhefc9aAO80izaC2DOMPJyfbtj6d&#13;&#10;q1gp5/n/AJ5qwsajBxkf/X/z9KCh6gYoAyLwELgnkDsK4TWZtoPoO/v24rur4EDH68+/6V51rjqE&#13;&#10;JHQZ70AeMeJZ8syjk8/gPr+P6cV5ZKxeVgSuQefx9K9B8STGSVgOMbj6AZ7dPU8en1rgNuXGOB1x&#13;&#10;1Of/AK1AGvpkG5x2IwDnsO/t2zXsXhy2+QfXPpyefp6ivL9Kh/eAKdx79Bn3x36/5xx7T4cg+RMc&#13;&#10;g8dO4/rQB6RpVvgDd0/p0rtbeLCquOCOK57TIduFYc/n2J6+9dZDH8o4wR269aAGmPrt6n/PWozG&#13;&#10;QOR+vSru38v60zYecj8Op6UAUyuARnGfwqvK6xoWY4Cjr7Vosvt1/wAg/jXlPxO8a2Hg/Qbq9upQ&#13;&#10;hRGxk4LN2HrQB8p/tU/GO18LaLPpsE2ZZFIAU9yDjOR69q/DrxTrdxq93PeTtuadjk5/vHk17f8A&#13;&#10;HT4l33jvxNdXG4/ZkY7ep79R149Oa+bYUub26S3gXc7Njgc47+uPx/8ArUAdD4L8M33iHVUjiQuh&#13;&#10;PGPQ/j+v4V+3v7OPwit/CPh+DVb9AJPLVgW6ABef19a+WP2Uvga9/NDqeoQlo1weR05yc8djX6Jf&#13;&#10;EPxFY+DPDb2cJC4TbhTjjHAxnvQB478W/HUXmS6dby7EVSTzwAD1Ppn/APXXy/omqHXNWW5Jzbo3&#13;&#10;yA/Xr7fjnHNcZ8QPF11fXYtWlzNdEmTn7q54Ht69PStnwMxZ4LeFcHg7R94g8/5//XQB9p+ArVtU&#13;&#10;ljycQW+HkJ6ALwB/nvXst8z3kosoTh7nG4An5IR2P1xk1wfhGyTQtCS3m+R5AJrhiecA/Kmcfp+f&#13;&#10;rXpXh21lnzeXQ/ezEMfZR0XpyB6D+tAHbaJYJbQxxoMBQB+Q613NvDgA9SAeMdeKyrCFdowMHr+B&#13;&#10;/pXTogCgdvqD0oArsuOOx4/z7VHtByVGR/8AWq66+/JxUeDk9xQBXKgggHioygwe/X2qyFz0GPoO&#13;&#10;nH/1qcVyCMZH+eaAKWOOBgDP5fXPaoJiBGeCTV91AGc5zWReOEQnp/hQBymqzBQxz/ntXjviG9+Q&#13;&#10;hTgnPTAyB3/WvR9bufLR+eR9Dx75rwvxPeMS6nnJ6dvz7daAPPdTkaa4YkkA4P6U60hJcBBkg9+x&#13;&#10;pqp5jbiCeM4I4/zz/wDWrp9MsmYjPLHj69xz3/WgDpNEslaXjnoOnP8A+r0r2bRLBRgkDPHGPQd6&#13;&#10;47QLPJBBJAx/Lv7167pdnhQp7f5x/SgDcsbcBVK8g+v8vrW5gKo9f/rdahtowOcY/wA9q5/xX4hs&#13;&#10;/D9hLc3MgRUUsc+wJ9vagDjfiT4607wjpM15cyhdo4z3OK/Bj9pH423vjjW57S3nLWwLD0z04+nv&#13;&#10;9K9w/at/aFk1i6n0PTrgiME8Kc5xng49/wDDJr81NR1OS6ZnY7nJOeuM9wc/n+HWgDB1EvLIzpli&#13;&#10;2SeT29efX0rrPBHgzUdavY4xAxDMCfbHY/WrfhXw5Lrl8ke0uCcZI6HPOfp/kmv0s+A/wXhDQXdz&#13;&#10;FtRQCcgjPfI9vSgDsfgH8F20+2ivr+IoMKcEDk/5Hpz6V+gnhfw1GoDBMIP5+/esDw5oaI0VhaJh&#13;&#10;IwA2M4HTg9s969lliTTLEQRDDkfqe+PbNAHnvi+9hggeBX2pGCWPsPWvlibT7jxBrf8AaMiMIIs+&#13;&#10;SpHp3P8AT0xXuPjK4W8uP7OiBMcfzSsD949l4rhNRkGm2xgiGJ5FwQONikf/AKv84oAwbyVAo061&#13;&#10;HyJxIRn5mHQDHXHt1rT0y0LEMRjOPQdRx29M81m2UBfBAzx+uP8APf8AGvRtE0/LLgZH5dM9uc0A&#13;&#10;dRoGn4wQMgY/TpXrem2bBRgcnB5/l1rB0fTwqjA5+uRXo1haAYwOT/8Ar460AXrK3KqAw6DHTv8A&#13;&#10;/WrTOFH1x3p8aYGOgHNKx49c+/egCocEnj8TzzQYufUce/6VPt6dgPx/nTsHucfh29v0oAreVg46&#13;&#10;/wBfrSbCMEds9vy9Ks4xjjpSbRxx6/5/+tQBU28Y7Lx1/wDr1VkYqDg4rQcFRxz+X51h30pVTzjn&#13;&#10;9PzoAw9RuRg88/j6V5br2pspbngfjjjrius1e+xlQcD15wRj/P8A9evGdf1BZC656e/P5Z5/yKAO&#13;&#10;U1i881yqHA9O3B9PbP1rASIsdpGA2e/X/P6/lUzAySFiMj2/n7f45wK3LGzGQVXOe3Yn1HOeeP8A&#13;&#10;JoAsaZYb2VdpO704H+cfnXqWh6bkDCYwBnngfiP6Vk6HpjSSA4yB7enpXTa/4g0vwhpD3d9KqBF4&#13;&#10;yQM8dOeP88UAReMPF2l+CtHe6upVRgDtHcnqK/Gn9oz4/Xviu/nsbGYmFCe/QA9QPTHf2re/aP8A&#13;&#10;2hbjxNqdxplhMRb8g7T1x1x9O9fn1rertcF9ucuxOc+p6emfTn/6wBjaxqj3FyzudzsTjuc57Gpv&#13;&#10;D3hq71m9SOGLcHIGT64Hfjj3qx4f8OXes3iIiEgkdATk+mD6YycHrx7199/CL4QpZRJeXMOSOhIH&#13;&#10;r2BH44/w4AJvg58Hktkt5rqLJ49h+fHT+uT619++EvDcWnxoIohkYx0/M/56VyHhzSoLPy0A2Z27&#13;&#10;Rx0H+e/6163ZXaW0JkxsiUdc4yevB/L8PzoA9Bg1O20ayaWZgDgY+vr9KytMmv8AxTqKyEnygeg4&#13;&#10;AHcfrXl9nPqXjTVxZ2oY26Md3oQPQ8V9feDPCUWl2aRlcnqfXOef1oA0dC0JbeJeNqgDtjNdesKo&#13;&#10;MAdquxxKgAHAGMdOOajc7c9j/L/9VAGfMfLBJPA/wrk9QuiuRn1+ntWzf3YjBzyR2rzfV9T2g7m5&#13;&#10;H+emf8+lAHP65qI5G4A44HXvXkmqXfmOR0zn6gZrd1nUA5J3ccDAPp2x/M1xjb3fc3Hv6+3XH+fX&#13;&#10;NAFWOISEkjIPsOc9f0//AFV0+maeGC5XBz/n8aisbPJ3HkNjt/n/AAr0LR9ODkMBg8fh+Pv70AW9&#13;&#10;G0kjG4ZJ/n9K9P03T+FYryar6VpwXbxj1/ziu5tbQLjaP/rUAPtLQIQcZH8+f0rUVAB06dPp/wDW&#13;&#10;qdIdoIxg04rtx6f55oAqkc4NJtycf/qHrVopzx/j2pAvH5H3oAreXwO//wBbtTwmMrjr6deKm2gZ&#13;&#10;wMY9v508jGexHt3/AM/SgCl5eQMDnr/n6/WgRjoRj+XFXNoxnHJ/zmnbO+MY/wAaAKJjb0yRxTCu&#13;&#10;MYHI9e9aDITnt+fH41Sm+Qkg9P6UAVJWC5Ynn6VzV/eCNT6DPf8AxrQvr0IG5wP8+led6rqW5Wx0&#13;&#10;Gf17/wD6qAM7VdSHPPP/AOs/0rgLu5MzYzkfz/8A1Vcvroybvm456f0/mPxrlNR1KK3QgMC3PX/J&#13;&#10;wfrQBNd3EcIByCT9OPQfh+deZ+LvGuleGbGS81CcIEU8E8n+fUnj8uK5fx98S9L8LWEtzdzjeARj&#13;&#10;IB+X8fz/AFr8v/iz8ZdS8Y30sYlItgxAG7GffP8AP86AOy+MXx3u/E11LZ2Mu22TI78+hP1x3zXx&#13;&#10;jrutTXEsjE5BPGeSc/8A6qdqOrvJu+bBPT0GT+P6/wAzVfSNAuNcugI1JGR09/0/z25oAwLW0vNV&#13;&#10;uESFS4Lenr3GMdvevrf4O/BHV/EF5Bi0ZyxHboD+WPX/ADz6V8FvgBd61dwFrYkbh2/MZxzn16fp&#13;&#10;X7NfBX4DaZ4YsopXtl87CknHPT0I/lQBwHwI/Z3tfD0EV1fWwMpA6qDj9a+7NH8PwadAu1QpA/l/&#13;&#10;j3rV0zSoLCEBVxgD0HT1rO1nUmI8i3OT7etAGTr2rBAbSzO4nI478Vz2maIfM+13Y3SHsccDP068&#13;&#10;1vWenYbz5zlz+n+fWtXZjHPTHGP89KAKixAYxxj170uzCgkcn8P/ANdXFj4//X1oEffofyzQBSC+&#13;&#10;h6e1OZdvbgD61a2YPPv2/nSbepPJ9ugHYZ/GgCkUJ6Hr6/Sm7Qf61bdSOcY/z64qnNIEG71/zzQB&#13;&#10;BK6BSSeB/n1rn7y7VVJJx+NS3l7tVgDjOff6f5FcPqWoHawU8d+MfrQBHqeo7cru5/x/CuJup/NJ&#13;&#10;XJ/+t/n2qS6uGlfaTkZ556fyGTUccbE8jnI7+npQBUjtzIfmBz/Xnr+VbVpZkkNjr7nt14qS3syz&#13;&#10;c8f4/wA66iys2DA7fT/P0/yKAILSzGRxwfpXVWVhux8uQfbGPxp1lYEkcc9/b/61dfaWRVQ23PT0&#13;&#10;6Y56dKAILSz6EjJP/wCrNbsduEHHUdT6YqSOEJ1qRsDgc49+p/P/AOtQBXY7ePX/ADzVJyeOM/X/&#13;&#10;AB/GrjKeecH/AA9KYIwTkcdf/wBRoAobST7n/IpQnOM8+nfmroTgjHBx+n4fpxTNgYjj+fTvzQBV&#13;&#10;2EY4yT+XFIFzn8qu7M4HTAx+P04ppjHQDn8P85oAq7B+H+cd/wAOtIU5wOM9qubTzkf0+nNIUPO3&#13;&#10;P559OP8APX2oAp7ORxj3xTtvc81cMYUYUZ6e/X+tNZf4s9T0x/8AXxQB/9b9DZbBcFehB/A/57Vl&#13;&#10;vYMoORz2PX8q72S2IyAMjP6Yqi9koIGD7+n+fagDzuWzIG3IwPw71TltckLnr7f0rv5bBcYxgj19&#13;&#10;Pf8AmKyJ7EjPH+fz/U0AcHPaMcsvA7dP1Pesie13ZOOo9f5D1rvJLPA7kD6d/TtWXcWeAQfrx/8A&#13;&#10;W/kaAPPprM4BHIHP49v8/WoS8kZ3Lyf5+prsJrI8fLkfj/8AW/WsuezOBnHccfr9fw/HrQBBb35U&#13;&#10;KrNnkdTyK6O11IfLubhT2P8AI/5NcY9tJGCyDoc8jt2p8NxJFINwJGDjj29T1/z3oA9DnkW8gaI4&#13;&#10;JHT36/zrxjWvCsmpXTxR4EZJZM5OD0IHXv2xXeWuoFfvHBB9euO/T+ffNR6lM+4SQ4G/JH+8Dkf4&#13;&#10;H2xQB8G/Gn4Vx3+m3Fw6jfGrZZeOcfTJ/Gvyv8T6W2kalLbSLgK349e/HB71/Qz4i8NQ61YSt5e8&#13;&#10;SKVf2JH16Z61+TXx++E8lhfT6jFFkBj0Byccfz6cUAfBF7Coxg8e1ZG0k4zgf5/wrsNTsnhlKykA&#13;&#10;gkAHr7jj+vvXNTQmN9rDAP6//qoApjH8P+RU8bY4J61EwA68evBxSAnvzQBcUZBIbB/SvYfg147u&#13;&#10;/A/i20vopDGm9QccDtzjgDjP868fQLs5OTxxnPT1qymUYMBgg8Y6/pQB/U18CviPZeOfCltPHKGl&#13;&#10;RAGHv6V76FDAH1r8HP2J/jmdC1oaBqMxKOANpJ6ZHT2/H9K/dbSL+31OyhuoGysgDZ9eP8PagDQ2&#13;&#10;kdsHr7n3p+0889f8/j0//XUgByB7fkPfp/ntS7dxyMgHHP8AIZzQBAU5pQgOSO1T4HHGeevt9P8A&#13;&#10;69O28Y/P9Tz6+1AEa49ACP1FTqzcBucfhmkZeOeCP896VRxxz+v1FAEw5GTz/LikaIctjr+Pb+tI&#13;&#10;pIIB4J55z/n86nHIH5c/j0oA5rVrAzW+4AFk56cY9K5cW73+mzafKcuBjtkqfT2FenNCr7h2PH14&#13;&#10;rhruM6VqXndE/QKe34ZoA/LD9qb4TXV7Yzsp8sDcRyOSDnk46/Svyd1PSbjTpntWwSCeF9Tzz3Hp&#13;&#10;61/Sl8ZvA48WaU7QKGwGY9PzHbpnHevwa+OXgO68H+IJkAOxmL7h/ErdPp6YoA+T9VtZRLubgHH6&#13;&#10;9MmsYKQcMe55Hb1r0jUrPzbIgKFLgYLHPIHG3Hc9Oa862ur7WBBHr/KgBvQn2zzSq2COOmP0/lSE&#13;&#10;nPPUY9KhLZJ4xQBes76axvYruByskbBgQcdDn+lfuL+yD8YI/Evhu20u7l/eheOejjsevbFfhUGI&#13;&#10;PPavqH9mb4iHwj4sS1nnZIp2DJ82AG6DI+vX/OAD+jHT9T2gfNx1649sV2VneK6gE8/5/wA/hXzt&#13;&#10;4V8Tw6tpltqMLgrKgz6D1H09K9T07UiAFz1+vU454x79KAPVIJwcg5wa04yCPXtxzz6VxFpehjjP&#13;&#10;J9D+VdJb3Oe/T8vf885/+tQBvL0GOCO+fT26VJtJzxgj/P41VhkDAHPH/wBarqqORnH/ANf8qAGh&#13;&#10;eOvX8qNgNTKvftxSgccd+f8AGgDmNbsBIBIuAGG0njjuDn14qxNe2eoaH5TsxZlw2D0dOpJ7e9bF&#13;&#10;3AZ7Z4/UcVxdvAonls5Rg3GWKjrvHXp69e1AH5S/tc+EIr6G4ubZFLFmJ2juCclT15H+c1+UOpQf&#13;&#10;Z0NtGmShO7AGT68/4Cv6Kvjl8OrbUNHmVIt7urBA398A44B6kdPevwf+I/hyXRdbuIUUogZio4Hy&#13;&#10;kc9OmOmPbmgD5+dFtpGR2xkZAHoT0yOaa0RYEocse2Pz/wA/WtTUbSUPvZMHJX3wPbP9KZAOu046&#13;&#10;dcZPPpzj0oAw5IiuD0OfTg8f1qeKM8dieAOPTv8A41o3MJA+Y88e/wCQx+dQJGwIwSBjofTvj/8A&#13;&#10;WKALuhajJo+pwXkTlWjb6H6Y9+9ft7+zz4lh8V+E4EVvMOwN7cdc+4wK/DGMASHsB3BH4f0r9Ff2&#13;&#10;N/H503UhpMjkgHjJ5Kng4OevcD+dAH6RahpzLkAY9eO56c8VyE9oqlhjB/H0zn/61e5XenCSFWRS&#13;&#10;Q43D0Ix/ntXBanpG1zkYIz/Ie+T0/wDrUAcEGaI7TwcdTz16Zz7CtS0vvLcpnIU8ev8A9fP1/Ki4&#13;&#10;s2RssOD/ALP9D0//AFVkNG8RZQc7fXPH0/Pt+BoA9Q0rV8bGzkHHJ6k+hr0vStWL4Ockfh19e3HF&#13;&#10;fO1heeW/T/6+eCB/j1/M13+l6oARtYAAD05+v1/z0oA+iNO1AkDDZz71vzSfaLSVVGSwOPr2/pXk&#13;&#10;elarkhQ2emOPxzx/nFeg2N2rH5TwDjrnP+e1AEuhXkQu5IWORIocjPAB69uO9eSfGWwstT0y4Cxr&#13;&#10;I0abcsOMj8D1HNekWxtrbV4klYKm/wAvoejnIHbv61J430q0mtC6x4Dq38I3DHfP5j0HrQB+EPxk&#13;&#10;0OcTS/uVBQlS57ZPTGP1PvXyjeMUieM9D1X/AGgcH06+1fp/8d/CW2e5VEWCJg2z+JyV+YdOeemc&#13;&#10;8cc9a/NbxPpz2FxKJBgKxZcDIww5/X/OKAOXglEagsuSGI/DOOmetQXLhkY55POPUe//ANaq0khW&#13;&#10;TLNnJHt9R2/w/kUmIZApbAIwcckfh2xQBmRyhp8McZOO+OB/nNer/DfxHD4c8W6VqobhJ1DevPB/&#13;&#10;DrXjQnRZN8nBAIGOo9Ofw9q1rO6jMqspII4b0+uecexoA/qe+C2tReIfA1nKjbygAzngqQCpB+hr&#13;&#10;0q6s8ghuP89/avhL9hDx8mv+E4NOlky5jCEE7vniABx9QeK/RGW3VgS3f6dff6UAeTalpivnABA/&#13;&#10;+tn+deb6xoqlTgKDz7/hmvoO9sVYEAZPPT+vX9K4rU9LDZG3I7/n0+tAHyjrmgkA8YIOMcfp/n0r&#13;&#10;zO/sGgbDryOOQe1fVmtaJnPy5B559PUjH+ea8d1zRGw67eR06ZwP8+tAHjRBhYE9ASTjviuk066M&#13;&#10;kiQSsQJGxz2z0/xNU76wMTHHBHHHtwcc9azUZ4pBtyNhH145GTzQB+kHw/16HW/D1pBJKryzr5Dx&#13;&#10;oCQJoh3PqV6VgeI7GV7CRXchwcjJ5HfA9T61wX7O+qItvdrKp81JophnptCkbgPXGM+2Oa9r1y3i&#13;&#10;FxcSYLFi2Sc9s5x/h3oA/KT41eHDaGSC5kUTbWChick5yB8vUnB/zmvzP8QWa22sXcca4w5YAdRn&#13;&#10;rg/jX7P/AB50iIgmGDBdcuQvzcDrk9D7D8etfkR4/wBNa08QOmcgIw68HH+fWgDgBEEAYgfIAOvY&#13;&#10;9P8AD6/Snbl3gOeX/Ttk/wD1j+lRy+YsuGODkDHGfbI/x/OkkOCqbuckA9v84oAkhihWTzXycDPI&#13;&#10;9uf6Y/wr3P4K69baP8RNLngBRZ3WNm7Zz0HfPP8AP614EG3AE5I44/DGD+f/AOrv0egahPpmrWmo&#13;&#10;W7GN4Zkf6BDyDQB/Ut8Pr7+0/CmnXe7J8sL+QA5/rXavGD0OP1r5/wD2cfEK6/4Et3R8gBXX1CyL&#13;&#10;kfX/APXX0XgZz09+v1OaAMO5tdwPy5/xrmdRsshuM13skOeAOT7/AJc/4VkXVsWyAP8AIoA8N1nS&#13;&#10;g+QVAPT19yc+nFeN+INF3blK5P8Ah2Hbt+NfU2paeJA3GB/XtXmOt6P5gf5eeRn68/z9vWgD4p8S&#13;&#10;6I6EgLjGev8A9b16V5ddwtE5IGB78AH1NfWfiXQxyAoycn37846/T868B1/SDCXO3H0/Tj/P5c0A&#13;&#10;c3pd9JDKFz0Hv/nHQ9u9e0+GdYCbfmwP89fxOa8CdXhkyBgYOMdfx7Zye9dnoOqCPG5sEdeeg+vv&#13;&#10;7UAfWuiudRvbKJsFZVkiO7oCy5Gf89q+rrExjR4njUMwtVORwnB5wa+F/Cmqq17YdwJlGM4znIHG&#13;&#10;P89enFfenhxkm0C0VgA6r5TBcYXaO/1NAHnPjGRIrN52+RE2v8uPusOce3Ffk9+15YCXRNRntIdo&#13;&#10;KJIWLZOVbk57Yzxx+Nfr34mttOaykM6eZgbTjsVPU/4frivzp/aq0ZLvQb9YYFUtby+WSfpgenfv&#13;&#10;+poA/B6SVVlOTjByPoemf61V4GeCR27c+mRn8q0L9MXskSptAIGB7DIH0zWZJ6eufYD+VAF23YbG&#13;&#10;D5AGCAOvP1/z+FdForINQiLJgOw47E98VjWSjyizHAzx9Pp3rUsVKXaPggq4wBwSM9jQB/Td+yTf&#13;&#10;Jf8Aw/tNvUwRt257dvevqqeAbCR1H8x/kV8F/sIaqbzwJYwtwBCyjHUbW9e+M1+hLJuXH+f60AcJ&#13;&#10;qFqecDAP6e1eZa5pwkVjgDPp1H+e1e33VtuAOM5/r7c1wmp6f1IXIHPP8hz/ADoA+VPFGihi2Bj0&#13;&#10;9j9TzjuOtfOvibR2jeTAGD/9fPoPrX2r4g00NklcAA9j37np9K+dPFekH5/kYYyOTkd+f8aAPmKe&#13;&#10;LyrhSuSeuTxjNdr4avxFcKu/AA55/Uf4GsfWrN4pHXbjAP169h7VmWErQSg9yR3x+fbH+etAH2/8&#13;&#10;I7pZdRlLHOx4SpJ4znuOpPqK+ob2f7RdLHEoHHynGBuB5wOvNfGPwZaW8uZisgiAeF2bndj2xye/&#13;&#10;vX2Kn2OOQ28TEhRv6deB0zk98c0AXY5d9qp3YjCOu3gH5z2Poa+M/j5LJBHcrvxEkqkLkncAOAT0&#13;&#10;yPf/ABr7fSyV7fCLhcLkscZHbn0A7Gvhj9pV4ra1nW3TcRMGLZ99vA9P8KAPkK41gJqKOWySuV4I&#13;&#10;6NyM9+ePpW/PqizIr78v5RjJ4Zjk56n8v515Fqd2Jr6KSP7pDkBRnhTknHuen8q35L37HaxyynYC&#13;&#10;AVzjPPrjnqc8fl0oA948I6ykKMk0p2hSwGc4+Xrxjp2Ga+pfhbd215q0sVspcRQqNzEDG7k4PU9y&#13;&#10;ffHbivg7wRObm1iuHzHEVlkVTwDuPAwe2PX6V9i/Ah/O1sohyghwrE5I5+YD19On86APvr7P/o6e&#13;&#10;yj6/SuW1C03ZyOmf8mu6jQNAnoAPesa/tgRyOB19sUAeGa5YExE4yD19+vSvnjxZpKsWXHJP/wCv&#13;&#10;8xX1zq1qdp4zk9x/OvC/FOlhtzbffB7Njjn8+n6UAfBPjHSzDLIx5Bzz7nP9fWvLrcG2uOoBB7fT&#13;&#10;njvX09400hl3AjcR9BkE8Dof1r501K1MV0Scg56fr0/D2oA9b8JX+1gPvdMY7j3+lfU3hG/DRquc&#13;&#10;nr+fX8OK+KfC92scg+bcem3/AD/+qvqTwZf5Cc43YHXHGO/fPp6nv2oA+u/D85cAZ4PHXr61u+JJ&#13;&#10;GMdhAgB3uRz0zg4P+RXn/hy9ztYnAyB2/Diuu1K+IurbaN5ijLgdck/p79aAOk8J+bB4fhVuZHae&#13;&#10;TCDCls7RzjJ9OK75bFeOQFKJ8vXBxkiuW0eCWXT7MXOQBEXVfYnt9a6trO7ErvHFhY9uNw4ORzx3&#13;&#10;/wA8UAeT/GW7ay0Cf7PhCUPzZ5BI7Y+vavgI3pIREUYkidTITlywI3HnkenHQn619k/tFavJb6Q4&#13;&#10;XADKeWYBARjPGOgzx26V8Iz6hBb6dBtB8xBtYjpjAJOR7Z69/YUAen6J4gNpYSNvJOOpPSvQPh3r&#13;&#10;Bvbm6kY+YMhcD3OeQSPXP6da+TLjxLFaWhg3fOWxtJxgnt9B+levfC/VpobCaaPJMUiqT1ODlmOc&#13;&#10;DH4/p0oA9o8ZFbuebzXWOFZGO1Bk4WMBTz9eMda+JviBZul9J8vCRxgZ7fLz/Mj86+xpSs0U/wBq&#13;&#10;fe8nIzyS0hBJ44+79D9K+aPiFZCW4uZFGQzHHB7YAz9cd/60AfOljK8N5uPUE/gfevoXwbeHcivk&#13;&#10;ZAHIGOvU/h/9bFfPFwrW10Wzgk+/5gc/p1r1rwfenzUZjyeOfUe3P8/5UAfbHhKcMqNnJOOw7/0r&#13;&#10;3/Qps7MHg46/kD+VfL/g67XbGpIwCffn29h/+sV9FeH5wVXB4OOfU9vz/PrQB7Np75Cgjp/n0rpF&#13;&#10;II6YPtXJaa5IAYZxx064/SusgG4cnP4UAS7DgDHX8aaU7k8Hp9asqhwMdee/HvTmXOCevQd/TFAG&#13;&#10;fIFVTuPAGa+CfjdeDWfFFlpqZYb3lK9MjoAeue/+c194avJ9m0+eboUX8+w5r85vFl0+p/EK5ViA&#13;&#10;lsVj45zgZxx65+g/E0Ae2fD2OOFIIY4lVS3IPJGPQ/5+lfUmjRSratO4yABjA+hxXgXgLQJJoluI&#13;&#10;/wB2hXHJPXPUdf6fSvpWOE6Xoxy20jj9MHH+RQB+fn7UupyalctpEX7siMBT7uRnj2FfFeqWBsrJ&#13;&#10;GBOSMZ7Z9D+J6/jX1B8W0GvePJQHYxrMRxjdtHy89e+RgV53rfhSCb7NbYBJ3sB6gnhvUYHH+eAD&#13;&#10;F+GXhiWWGW5YfMOc9MDgnr/Oud+Ids1xqzpEcFRv47M3AB7/AOfpX1NoWhLo2gmVEx5i7eeykYOP&#13;&#10;X3rwzWNEmnv/ALTDGrea2w7zkYYhVIAHXqaAPff2d9BOm2SSuu7EcagkeoyT719s6aBtXIwW/wA5&#13;&#10;r5p+E1q1rpQVm3ktgEZHyrxgDsP8+9fSmnYKjnJP+PfrQB1cQyBxkj9Kl2DGQOOfx/zmmwr8n+et&#13;&#10;XApzkDn+fPagCjKmVIzgf41zeoxqFYgYPHbFdg6ZUjrx24644rm9RjypI6/n16UAeOa7ACrZGCc9&#13;&#10;sHmvnHxfAVDBhlgpP/6vz4r6g11CUORgDP1PBr518Yw7t5QYIB6d+f8AI9/zoA+OvF0f3z125zzz&#13;&#10;+Hv7/lXnek/urpeMD9cds/TpmvWPF8JBZtvALE/TsR/n+teXWhP2r7gJJ5wBx/P0oA+k/BTAhFUh&#13;&#10;iOn0/LryK+q/C4UBMDIJA9R2z/8AWr5R8DPtZGznOO4yCB2/z+FfV/hdiUTA4wPwOO30/wD1igDq&#13;&#10;fGWuw6D4dnnmwoCFj7KBk5HFflKrT+LPGk+ryIGBmOAcn5f8+/8AjX2Z+0Z4qNroh0+FzvnYRrjG&#13;&#10;SuQGwPr39PyrwP4Y+Fbu/MUqgcvkk468ZoA9z8A6OMW0MS8Eg884xjjivtPS4F0vRTK5ySh6egGa&#13;&#10;8T8BeEZY5Ud/mycZ4HcdMdfWvTviPqUWg+GLkGQg7CuMdc8cdcf0oA+HvH99L4u8YS3UobybI7AM&#13;&#10;jAJ4yeo+n/1zXzF4/wBBurjUXhZljittzqM9fUY9cV9PQW0sVnd39xIHeRXkOexHfP8AWvm+e1v9&#13;&#10;TvJL+6YvvyRyThSeARnrnr/kUAcpotvFYOFkXeQoDd8FsY9sDqa+/fgzoSppiahOu11TDZPUY+X8&#13;&#10;epNfn/ZQXWteJU0y3cOWmWEDopP8ROPyHPb3r9TvB+hjQfCqIRiRxxu67QAB+J7/AOGKAPPvF5Nx&#13;&#10;cSMeSSSO/wBP59K8ivIyWO4Zwe35HivW/EaqAWXqcjHb3ry+6jG8rjOD17847UAbHh22zOhXkH1/&#13;&#10;P/8AV/kV9I+GYNqoFOBgd8kcCvn/AMNQkSIuOM+nT09u3P5+lfSHhuIFUwcYHr6DPHvQB61piDjA&#13;&#10;wRj/ACK7GBQD06VzGkxrsGD/AJ/pmuut4xhcHBFAF6KPgdhj+XerQTgZ5x7/AJZpUUHjbx7VOACA&#13;&#10;AeKAKxUbhk4HFZd4AqnsB/nv9c1tleCayr/gcc9e3+GcUAed6zwpPTH5Z6/5FfMHxV1qLS9NmZmC&#13;&#10;HBzz2B5z1x9a+mdcfaj7hwP8P8/pX5x/tHeL2/5BdvIA8zEHHJCIcn06989aAPjH4keKFvr2Yo2X&#13;&#10;nJbCnseg6/oe9eVeH9GutX1OOEIQCwGD17dK0NY/fXZlA3n7vHPfv/LP419ffs2fDL+29RgurqDc&#13;&#10;pIPPPQ5GT7ev/wCqgD7O/Ze+DlpoWmRapd8ysqsQR7D/AOvxnFeq/HbxtZ+GdDe2iYGSQFAvHOeK&#13;&#10;9n0i0tfC/h0bkCBI+fwH44r8y/2gfHTapqc9wH3w2bMoGeCc98UAfP3ijxTLqGrGwhk+QHcxJ59O&#13;&#10;nr2NUfFPii5j01LC0fIlAQAnp7fT1NecaXNLqGqz37rkM3c4IxzkfXPTrimaw91qGsQ2cBJdpFRQ&#13;&#10;v3jz2H+fpQB9yfszeGrjWdRN8g3JMgt0Y9PlAMjfgOPz96/VTRbAWdlHCOAgwOOgA4/xr5W/Zd+H&#13;&#10;50PwxbXMylCo2AH0PJOT619jJGo6Dj/P6UARLHgHjBPt/M+1RSoAvPH41cx7Y/z6VBPjYe/9f8KA&#13;&#10;OV1NgFOB6+38u1eU+IpAUbnBP+Fenaq23ODx1/z/ACryHxHI2xxjj2xx7fl3P5UAeN66waY5II/l&#13;&#10;6Z/ziucWPMgXJIHof0z75yK2NVbMzjGR14xnJ7e5PXms2BHMpK8nPQDOP8+1AHWaLa5deOnbABH+&#13;&#10;e9e3aDaFUQMADjH19jXl2gWxdlOME/jzn9c//Wr3DRLbAXjJIHvg98d/89KAO106EEDjGMfh/nNd&#13;&#10;Gi7Rlev8vyqhYRALk9v05/lWyFyP6e/4UAQhcgHHJ/p6/wBKPLHOe9TFcHr/AJ/z70xyAM9h/npQ&#13;&#10;BjapeR2Fq80pwAM+nNfjr+2H8bPtt1P4b02cnaWVsHPU98etfc/7SnxbtfA/hq6RZQtw6sFH4dv/&#13;&#10;AK9fgX4z8QXPiLVbnUbmQl5JCQSegz05/wD1fWgDi765e6ZtgyWOODwT3H146+v15+kPgF8I7nxV&#13;&#10;q9vNNFuErL19PrjPrXkngnwtP4i1OCEKZAzY7+w6Dj3/AJV+1/7OPwpTw1o0OpXMe12QdRjjB4/n&#13;&#10;QB7X4Q8M6f4A8LxosYV1UdPXH8q+Mfi94zF/eXdzNITBbFsrnqeR0/livpr4reKZ/LOmWL4xwcen&#13;&#10;v/8AW/LtX5x/EvWnuruTT4xlIydzDHJzwM0AeUXTteajLeSHLux/Bc5A98f55r6z+BXh17y6OqXa&#13;&#10;b4oMFQAOZT0Xnv618n6Ray6nq8WnQKZGZgAF5+Ykfy5r9MvAehW3hrQbRIUBMHyxf7cr/eY9uO2a&#13;&#10;APTLWA3lwtkv3EbdMfV+w+gx0969i0i0IVNnAH+enauA8L2DKoYjLEkknuf6/wCRXsem2xXaSP0/&#13;&#10;KgDesoSANwyB/nitoLgDrzUdrDhB7f5H6VbKgD1PPWgCoUU4OOKaVwAOv9at7ST0NM2ZxzjFAFfb&#13;&#10;+X8vWjb+A/zirO0sT70nln05/r6UAUZlwOOo/GuQ1KX5W56f0HeurvnCqcD/APV3rzzV7japIOD1&#13;&#10;57cUAee6/eBFcM2cZ/wHP+f1rw7Vbjzbg5OD6eh+v64r0fxHdn52JJ6j8Pb1ryp1LyknDAk/X15P&#13;&#10;6f8A6qAG2sW4kYyDj6nv2HGPau/0W0LEbRg989Qc5xXK2FuWIIGev6/1Pr2/WvV9AsAVQquQR05H&#13;&#10;uP8AOaAO00Ox2hflzj/J/wAivT9PtSABjp7fpXP6PaBQOOOn+QK7NDHbw73OAOfrjtQBHf3sOn2j&#13;&#10;3EzBCoPoMfjX5Y/tbftFQ6XbT6JpM5MjZB247deef85r3n9pn45WPg/Q7u1gn/fsu3g+p7dq/Bb4&#13;&#10;heOb7xVq81/cyF9z7lBP8J9B9PfP0oA5vXtcudVvnup5S8rsST3P+NUtL0e61S5WONchucdQe/8A&#13;&#10;PpTdM0yfUJBtG5mBPT9a+s/hF8NZLy6hluY+Bz0PrxnpjOP0zQB6N8CfhBPLNBPcx5PHXt+n9a/T&#13;&#10;zwzoNtoVjFa2qAEjGR7jHTt9f58Vwvw/8N2mgWMUpQKVUcn09cnH0r3LwrZHULsXMpyhPH+7+I6f&#13;&#10;SgD0TwxpS6fZrNIMP/nmjxHdtbW4jQ/6RMMg/wB1e5P61v71itxI2BGn6nsBXl3iK6eWSaSVuGHz&#13;&#10;HjgdlHPoefxoA871O4hs4jdk5LZ2g/xN6k9cV5rMrXV00srZ3Z/PPbrx/nitvW797+c4ACDhR3AH&#13;&#10;/wBeqtnbsxUqvAx2PPvn06/pQBr6fYmQrkZOOCe5zwRXrOhaaGCHZwfbse2fw4rltH08uRkcH3/z&#13;&#10;2xXsmi2BVFyM49O3rn/Pp17AG/ploEQcZ9sV2drBtHuao2NvtwMcY5/ziuiiiAGep/D+X1oAiK9O&#13;&#10;349KiK+hBx7e1XGXB45wOn1/z6VHsBJBGB/SgCoUyeePwp+zA9h/SpygH1FP2YB4/pQBUKA985pN&#13;&#10;vJ9R3q0VOPQfX9Kgdiuf84oAzLuVY1P6+v4VxOq3W0HnHpz0rf1O5IJOMf4V5nrd/tDZPXntjHr7&#13;&#10;c0Aclr+pY3beoz3ryS/naeYqOcn+Q710euX4md1B5J7H9PT3rl44cuV75zgdu/HP5+lAD7W38xgM&#13;&#10;5AOfYn/PpXa6RpnmsOM5xwfbv+WCKo6dYNKRtGTnpjqf/wBddxLcWHh3TX1C/dYxGpJLf0H4UAW7&#13;&#10;/VNM8J6TLqF64QIOcmvyh/aX/aHm1+7n0nSZ2EUeVwp/+v8AhWr+0z+0i+oXM2i6RPiFCV+VumMc&#13;&#10;Z44P86/MPXvEdzqFxIzOSXPXpk5xxjr/AJ70ALreuz3U7mRyzsTnntjrn1qromiXms3aLChy5B68&#13;&#10;feP54qLQvDt9rd2I41LE4A6+v+e/1r9B/gt8EiI47u4t8AqCSV7dR9c/n/IAC/Bf4MpHHBe3cfIw&#13;&#10;efp+nWvtmDTNO0m1SFAv7v68+n+cVNYaBFolokca7Aox6duc9D9M/wD161tG0O912ViAfKTHzY46&#13;&#10;dv8AJoATR7SW6JnwEjHXr0HbH09K1Ht73X7yPSdMDBAdrEdPQ59OMdP6Vq6lHLB5WiaWMySHaceh&#13;&#10;/l/n2r6O+F3w8j0qzS7vEzO43MWHPP8AWgC38Pvh5baFZRsUBkIG4nnP1969jigSJMIMAfTrVpLd&#13;&#10;Y0CgYA7Y496eyflwf5fSgCo3Gc+9Yl7dbenH+NaF9N5S4Bx/+rmuH1O92qxDYI6UAYur323d8+QP&#13;&#10;/wBeR7V5HruqlXbY3HT/ABx/Kt7XdUPzANjGf8ivK765aaQhec8YPfn05x270AUZ3M79sc+2Pp9O&#13;&#10;tW7W03rkgDJ98Y7Ulra7yFI4z6Ht29f8/jXY6ZYEsAFzjkcHjtx25oAtaXpruwwMYxjPTn2NepaP&#13;&#10;pCqEOPT/ADzVfRtLChSV5P19Ov8A9avR9OsQuM+9AEtjZBUAxzXQwW4XBxg0+C32jb/P2HStALjj&#13;&#10;oP8APNAFUL0B6/Smlefz71bMYJ4Ocf59Kbsz14z+lAFUJgepGf8AP60u0HJ7H0q4YScds9/Wm7do&#13;&#10;P1785oAqFegAwD+lLtHrx/h2q0UPGR7H/P5UwLnsMHP+c0AQbSMc5J6/T2oYAHt/n/PpU/ln1z/K&#13;&#10;oX7HP6YoAgkICnJ9f8/pXO392ADhuB0q5f3aopUH/OeK4LVb9VQ5b+n05oAo6tqQAK7uT+H9fevM&#13;&#10;7/UN5O1sg+p/z0Hereq6iST82R6+5968e8S+K4LFWCPg/wB4HAxjp6fj7UAamr69BZjYpORzn/OO&#13;&#10;a+afiP8AFjTfC1lLLPNl+ygjJPvng1xvxP8Ai9Z+HraTMwe5kHypnkcdT149K/N3x78Qr/X7h57q&#13;&#10;c4JPAzgeoAP8sfj3oA6b4mfFHUfFd7K807+TnAXOBtPUH1/yPevnPUtYlllARtwY/wCf/r1S1DUp&#13;&#10;LyXYpIVz0GRn69/16Z9q7Lwb4GvfEF6mxC4cZ6ds9+nr+dAGb4e8N3+v3KpGuQSGb/8AWOR/+uv0&#13;&#10;S+A/7PV1qU0MssOfmGTjt6Djt+tdL8Ef2eZ5zBPJbEq7DtnPoffHb36V+vPwo+F1noNtEiRAbBgn&#13;&#10;j/D0oAo/CP4OWPh60ifyAHGOSAccZ54HevqOys4bKMKqgEVLb20NnCFUYCj8TVK7nMp8tOMUAQ39&#13;&#10;4zAxQfp/SsqC0x88vLn68f4VoRwBeT1PepQvQ4+p/wDrUAVigAwB09B+hpdnHPI6VY2jnd0p2zp7&#13;&#10;5/n/ADoAqBB35xn8c+1GD0Iz2qztPHr+XNJtyNxPA/P8qAINp65wP05+tRsm3r3/AB4q0R6e/rVG&#13;&#10;eYICGHI59/pQBWuJlUckAH8P89q5i/u0UHPT86k1C9ABJPH9a4bUr884bp9SD/8AroAj1TUgSV3Z&#13;&#10;AHr09K4m5uHlfCnr39cVLd3DykjJ5xj8O5/ziqkUOSDnk/168UANjTJD9Sff/Gta0tdxXPH5/n3p&#13;&#10;ba03DcRkdOOcegPvXT2ViThsHJzx64/z60AJZ2R445/H6Y4rrLDTgxDbelTWNgQBkE/04rr7SyCA&#13;&#10;DHT2oArWVmVwCOlb0cIQDj/9dSww7VPHTH49qcQeQOv+fpigCBvlyPTpUDKC2ev9KnZevYHn8/z/&#13;&#10;AAoKE8EYz3oAg24579vamlf8irW324/Kk29+n6UAVgozzwc/5xRt6ZPA/pVnZzkdj0oK9M0AVfLx&#13;&#10;x6+3SkZO/pVnZx6D/wCtRt64HT/PH88UAVtuTz17/rxS7fbmrG05xjgVVuJ4rZC0jBQPU/rigBrn&#13;&#10;aCWbgfl/n3rz7xb410rw3Yyz3c6qEBPPGcDt79q87+Kfxp0LwXp80s06hkB745x1P5dK/FX49fta&#13;&#10;6r4rkuLHS7hktySow2Mjnpgce1AH/9f9R7KWG+tUnhOUcA9f5VI9sGz7/h/hXx1+zB8crLxt4etL&#13;&#10;G6nDzJGo5bk4/X88V9rxlGA2kYPP8u+aAMOS0z8vWs6WyzkYyDzyOmDXWtCF68darvACDuGR+JFA&#13;&#10;HDzWAIOAcD/PSsGayIyOg6DPI4PH0r0iW067Rjnp/n/Gsm4sic8df14oA82lssEsvTp+Xf2rOktM&#13;&#10;g4HHX34NehzWPylR1PocVkTWBxkjBHr19qAPPprFOmOnGPp71jy2YUHsff8AM/y9a9AktQPvDJOP&#13;&#10;Tr3+tZc1pkcAYB/U8cDvQBwTwm3PI6c/lTpZGZWhPIP8/brj2rorizGBheM47fjWXLZFRu6kf456&#13;&#10;fz/yaAKukahHC721ySzycc9M46n6968f+Mfw4g1zTJZ4judQWIIyO2MDHI/w9q9Mv7V42E8YIOAO&#13;&#10;MevB9frXS2diur2J84gyAAYPP+c0Afz6fFXwVJ4c124gWPALE8DI9eO3evC761LgSKOep68fX3xX&#13;&#10;67/tNfCdY1uLq1jyQNw+U4575HXntX5c6rpzWN09q6kHJBZs9R1GOP8APagDy90YDpjNQYYEZPH+&#13;&#10;fauzkghiQlkAB/n3z3/pXLXKKsh2HI/zxQAsOGO0ck/57+ta8sRUDdxjA4OePT8x/OsSF9jDHI/p&#13;&#10;+NbsNys7hFGwfhkY9Pf65oA3fCevXnhnWINUtDseJt31x7iv6Hf2S/jPaeOvDMGnzz5uY1A+Y4J4&#13;&#10;6fmK/m+fPmFDgE9QP5YOOa+vP2WPi/d/D/xjaW0s5+yvIAOvU9eOP859aAP6ZEwcnt+dSBO2evv7&#13;&#10;dK43wL4psvFeiQajaSiQMoJOQcHHcdvxNd1tJGcdf8/5/nQBFtx0OMcc+tCjt2/yKm2DoOKdsHC4&#13;&#10;yf8AP40AQhdx4GCf0p205Hc/zqULnHPPP+cUAcEZz6/40AMC46jGR1py+/b8DTtnTPX9KXjn19fb&#13;&#10;/P8Ak0AOBOOD/hj2rK1qyFzbb+6c9eo54Naigj5ep/pSkZQrjOQc/lQBx8US3Gny2Iwzxjjjqvp+&#13;&#10;VfmN+1V8LIruFrpVjBBOGP3ijEnGfY1+mN/Hc6bfCSL7jNzgj7rduvbuK8l+KngiPXdLlPlLLlTj&#13;&#10;cAVAI/HqR346+lAH84niCCwtb17CIbVGRgjo2cEn27+teQ6vb4uWZTn144B9fyxX2/8AG/4aT+Et&#13;&#10;alufL8sN8ygqSTzgg9MfX/8AWfk7WbUFCikA/h6cA+n1Poc0AeaSjg9xj0qFVB69PpWldxPFnfwe&#13;&#10;f8iqW0kjuD/nH1oAaUHIbr+lWbC5l0+7iu4CQ8TBhj1HSmFgcEHk/ify/pTtnHBwf8/59aAP2f8A&#13;&#10;2Wfigvibw3DYXMv73AzyOqjkY6/5NfcOnallQeRkH8PWvwJ/Z3+IE3hHxOlu74SVhjPQN0+mD/hX&#13;&#10;7W+E9cTWdLgvIGDGRQTg55I6evJ7H2+lAHvthqSDIEnB9cfhz3rtrDUVYY3Yz16kfn+P+e3htlf7&#13;&#10;Mbjx+fPP+ef04rtbDUOMoRnjkHv7euf84oA9ltbsNls88Y69vT9K34JV2jnk/wCPU/59+9eY6fqP&#13;&#10;yAE88/5zXXWd4rcfQ/8A6vzoA64MrdTnNTKvPX/9dZME68ZPI/HjPf8AD9K1InzwOo57+vb0oAfs&#13;&#10;/HOP/rfpXJ6paNBfCZTjPzj2I6+g6c12IGVOOB27/wBazNVtBPblupT5uOpHcflQByXivTbe601p&#13;&#10;xF5skgOCRkh1GdwHQcV+Ln7UXw1NpczaxAisoct8pPSQZ4GMcYI9Pev200pjerLYPH5pixjnjHY5&#13;&#10;7+/SvjP9qH4bz63pEv2OHACncwHCYzgDt+H+QAfgNrFkE3xk4deCB2I6/wCehrl7dPLdg/Uf546d&#13;&#10;a9i8caJNoWozWzqQVZk/FepPsfWvNTAFuPObBL9ccEY7ggYI/wA+lAGddQBUHfBzzyT69PWskKu4&#13;&#10;J904549/Suwu7VGAMJycN26n0H+f8K5qa3aGZj93kdvX1Htj3x+VAFQoFBAIJPBH/wBb/P8AWvTP&#13;&#10;hT4ol8LeLrC+LbF3gNjjKnqPTgf/AF64Tylb58ZB/n17Ad+3pU8K7JgynaRg54/X6UAf0qfDXVIf&#13;&#10;FXhGzukbc8aBT6ngYOefX+daWpaUW3EqWHPr/nivkb9iL4iDXNCi0i5mywHlNk8hlxt4J7j/ADzX&#13;&#10;6B32m5U8cnn8P8+9AHzpqOmFQflJDf1+nHWuNvrXYTwTg9/8K+gtT0YFeF5PH05GePxrzvVtI2Kz&#13;&#10;AZz7Zxg9jxyf5UAeSMGiZu4zz+XSteyv2jZcjODnPqOn+RU97ppidnA6dDgd+/4/z5rIkhaPgZA6&#13;&#10;e/B56UAen6VqjbQMkNz39uwr03SdVGACePx/rXznZ3rxkFCBjPscD0H0r0DTNYYMi5wp9+/pmgD2&#13;&#10;K9ljluoZ2XJbH/jhyOfXtmvbL3TINR8NpeFN+FU8Y5Vxkg9uRXzcb4SWgIxuTD+mee9ez+BPFR1H&#13;&#10;T3tLl/khPllRwpGPl47DHQ80AfGfx98Gu9jJeRJtdFZcDklP4SQOnHp/+r8iPiToS2L3AeIkzBuf&#13;&#10;ryCMY9P84r+g/wCI+jpfWFxbQpgJkkgYwpOOOuT7/iK/GP4+eEJIbu5TaUVCSWY8nBGCcdTjt+FA&#13;&#10;H523RERDqSCGXPP+c01JVkG4ADHfH8vXP86ueI7BdP1B4c/K2HQgYBUj1z6/561znmsilSSmeD3y&#13;&#10;fr9RzQBFcY8w85B9P/rU6ObYwzzjj8CelVZWJIyeR+X5/wCfxo3HAwce/TmgD9Rf2A/iEmj+Jn0W&#13;&#10;SXA8xJUGeoyA3pz9K/f+223Fuk4OVZQc/UZr+Tj9nrxknhH4kaNfTSbIjKsbnlflcj3656D1/Cv6&#13;&#10;nPhnraa/4RsLveC4QK3foB7570AdLcWoKn5cj274rnL6xyDuHJ/niu5ki6gYz9P1rOubY8jGf/1f&#13;&#10;570AeQanpYZTwADx0I78HivLNb0XeCGA/AY475r6NvLHOQ3Q/Tr61wmqaWCCVHQ9fr3/AM/yoA+S&#13;&#10;9d0TYxIXkA8Dk/5FecX1hJGSVGPT69R06/nX1RrmibgzBMnt+HTjj9f8a8Y1vR3QlscDPPr7Djj3&#13;&#10;oA1Pg9qN9BqX2GFwkUincM4VtpHT3IH0r7Lu4p3tDO53lo0dfUHGCG/+tmvhnwZN/ZniG0LHYglT&#13;&#10;cTywzwSB/nt6190Wbi80yA7txVSnJ4+XGOO9AHz78VvDFzfadPMIiAI1mjKjnIyrqT79cfSvxi+N&#13;&#10;eiix1VbkfISxBOQeD0JGfbtX73eMtLe/0h0LkAjHqeOo+vYj2r8ef2ivDdtEtxKHDtFuOV/vKcnP&#13;&#10;A5Gef0oA+BrqU+YAgyTz1xyTnP8AntTFkVuXbG7OcA9D0H/6qr6yxWUpgAD5hg45Ixx19c/z9DUj&#13;&#10;YEKrYGz2H6dv5GgDRVgCHJOBg/XI7CtOxZPNXcpwAOw5z+o9sVzonIYYbGc8deRxk/n/AJwavW7b&#13;&#10;ZF3FcnnHXg/57CgD98f2E/E0ep+ELaxV8iKEQke8eMHuc88/5x+iioCeOh9v6V+LX7AfjOK2uW0p&#13;&#10;n2lZFIX034z2Oen8s85r9q4gCoIGc4oAiZT69arTQ5XkYzmtQrwQB0pGiznnGfYUAcbeWe4EY5/+&#13;&#10;t/hXC6tp25XGORkf/rr1yeDdnHTHpiuZv7PcpI5Bz2x/jQB84eItHBDnb6/4cHtXgXiXQUDuVXII&#13;&#10;P/66+zdW0wOGXZnn2GffFeKeJdE3bztyfpxj+hoA+LNY0vyXLqM49M8enGfSufimMEuCeme38jXu&#13;&#10;PibRJVD4wBz0x6HHI/w9vWvGdRsjHIRjaAcZwTx+Wfc//ryAek6FrDlYmDYKSRk9Rgh/6Dpiv0s+&#13;&#10;Htx9r0CIKpKo5Vt3HCng/wAua/JjR7poZlOeQd3/AHzzn+n+TX6z/CWeG+8MpIqYDorEngElQ2R6&#13;&#10;8jH9aAJNetl2uhTzclxz93O3ccnv1r4m/aDsPtPh+XzCo3xSKFAG0Er0yB9OT+VfeOtWUU7LK7sQ&#13;&#10;HbAUHoVK4I5yPwr5H+NOjJJ4YlVXY7GxtA65yMk8d8ZHpQB/Nd4ghZdbu1I2FZGU+gxn/CucdUV+&#13;&#10;vA9a9L8e6TNpnim+jZCn+kTMMjoC5x65yPTP9a4iaFsscEE89sYHb2z070AamlooCkgA4A54Ga01&#13;&#10;t5JblS5wuB0yMH6foKzLFpOSBwB2GMfXj1rorUOk0anGchSDnI9OP50AfuP/AME+bwnw1bQM2QJH&#13;&#10;TnuGXPPc/wD1vYV+p4j447f1NfjX/wAE/dYlVHsQ2I4Z1xxzlj1yTjtX7QIoz1zz6dR+HSgDLntw&#13;&#10;QR1I9vwrlr20yDxkkfnXdSKDlc59f84rFuoAR0wBmgDxXXdL3Ekjj/PYV4T4p0YncoGRyef89q+r&#13;&#10;NWs87sDJ/X/P+c15H4h0sOjnbgqDz0/H+XWgD4a8UaN5bOwGSCemea8nnTypSuckDjAI4H86+tPF&#13;&#10;+jhd2wYxn8ff2r5v8Qae0MjygYKEfX/9XHSgD3T4CO0+oyIp3b3gz6AKTnkc/T9a+3hZxWzRSynL&#13;&#10;p5nA9HPA/wAnrXxZ+zfEpu7sSDgtDtOR94seSOD0/wAivum8tY7qcPvGRxnsQDx/9cUAXLdomsY3&#13;&#10;ySBnpzgZ7gdePWvhD9qKFRaTSufLG/Ckn+IjgZ5/z2r7uhRYbcLGd6jqF4HXr+NfBn7Utlc6pZvF&#13;&#10;bSA/vNzEdCq4xnHAxnHp3OcUAfAcLjT5UunRXCw7dxGMMT82D6k9APrVTVvEMl1JFAirkjbjHHJH&#13;&#10;8v61Jf6Rf2toLu6m8woWGSeCV6Y69OBXI6TNLdakozkmRR0HKpyccHH+elAHt2m3tvY2CCZ2D5aN&#13;&#10;h3PHv0Ga+yv2cbiN9TKop+WPBz1JYnOPXnjj2718LJkyRIBuEsxkJ25BA55+vevtj9ma7kOvCJYg&#13;&#10;m2NtzMcuST1A6DAzQB+okUY+zR4/ujiqN3ACCcc+1bVumYEU9Qv58f55pk0RZCpGfwxx+lAHm2qW&#13;&#10;m5DgcnP868k8Sab5qE4wefr6gd8jPrXvt9anBwOP615vrVmzxuAMZHHHSgD4u8Z6SpZ12AZ68E49&#13;&#10;e/f0r5U8SacY5ThQT7cY9+3Tn6flX3x4u0ktHJlAevp+ef8AP+Hyd4y0M7pGQZz6H05HPbFAHiek&#13;&#10;SmG435wNwHP0/wA8V9G+DtSVdnOWUgDgf55r5xlhaC4LMMYb29f8RXq3hS/KOm0lSGA7cfl/k5NA&#13;&#10;H234XvdyDHRcdPfnp/k16RbSJd6hc72JS3hVcZyCW9fz/wA4rwnwXeB1QKc56DsD6Hrnnv8ApXs3&#13;&#10;h5Eurm+Mj8SXEURA6lRjOP5fn0oA+ibW6s9PuIIFjDCKGNAoHbbnk++c4q7Pr1zqBESqE2kkj0OO&#13;&#10;MH27j8K5RZHe/kXG1WY4x6Yxye2O3rWlZq0MbzKAhIznqMZ/+t1/WgD5K/abluFsEWJxI8wZMN9w&#13;&#10;ZI5x6gDNfIN3G0ekXDzE5kMSgY6KM4xn+8eTj275r6v+Ozy3N8iE72VSyheQRkbgPz+tfN/jjS5r&#13;&#10;Xw+6EMuYRKcDnOO3PBGcf5NAHyjqOqGbU5oyWZPMZiR0ODz9Cenavo34W6m0NpHHKxzKpLddp3ns&#13;&#10;OeQOMcfqa+ZbTTbm8vhldycDOc4z1zn0r3bwjdPZ4jccbty4GGGwZ9/XPX/CgD6r0iF7vMjfOY2z&#13;&#10;g/dHHQZ6Y/nXl/jbTjumwMlQe+eeTkf5/pXqHw+Et7bLKzFiGbGRjtxn/wCt371neNtOP7xCOec5&#13;&#10;wOg/z/8AWoA+EtctDDdNJtwBzyPXvz710HhS7ImiVccnp7/5/wA4q74rsSs7OFwBwcDjr1yfT/61&#13;&#10;cx4en2XAUtkA8E8ke3rz15/KgD7O8F34ZUG7AHvycY6nv1719NeGp8qMcc/lx0P9a+OfBF2x8va3&#13;&#10;AwPTr2x2z/hX1X4XuQVG3kZ4zwPr2/l6UAfQWkksgIHGBXc2o3IG6f0/CvONGlJVQRnGP89cmvRd&#13;&#10;PPyf5/z2oA11XkZHWhlBByen+RipVXAxjA/xpSvBz2J+tAHAeO75LHRpHc4By2OOi8nNfAGhSzXe&#13;&#10;q3eoxxBpZZCrZHVpTk5+g4/KvsD43authos6MePLCEf75/XjqK+evhhps2oNAMBInd5m+XHGeB39&#13;&#10;+T24xQB9NeCLSaG3t4DwFXJ2j06Zr0PxhcNZaE5jUkRxtIfwH5+9HhOzj2IsYyAq4Pf3x9K5r4v3&#13;&#10;4g0iS1EmHm2xKue7c80AfDMWitqeutdsAXGWLNyTu+YgenX+nNTXGhE6ghVfkTAGR0QdffGT174r&#13;&#10;vLTT92o3EsC7AJVj2+oXrj69z6VauYliuGP3iM5HbnP+f88AGRqURawNtbjBC7V6nGRgADvj615j&#13;&#10;fWcWm3xZhv2R72AI6L8gx7lgfp+VewKvnCOMHBJ3Z4A3YwM/59znqPO/EdkjXXkKm155UiY552r8&#13;&#10;74OCO2P/ANdAHuHgOMRWFtHjLeWu7sc47/j6V7xphJQEnJHt+fevCfCJ2xRkAAEDH+HsR/8AqFe6&#13;&#10;aXkoO/4fTP6nigDtLYk44/OtFVxnn0/+tWfZ5Pf9O1aygcd+nt+OP6UAV2X5SW6D865++iHORkj/&#13;&#10;ACa6krkEk/575rCv48qe5+tAHk+txEKWx0P6fzPevnbxbFxKGPAyc8flx/n619Ma3GNpZup9f84r&#13;&#10;588WQ7g5zwV9OtAHx94viDbyoJPrjoevb8q8bhCLcqCdoJ7/AM8e/wBa9w8XRZEgUYHOefQ//W4P&#13;&#10;bmvFchbsDOcE+305oA+g/Az4lTJ4IBIOOPUZH5CvqnQJvsunvMx2hEJ9MkV8oeCCFMXoR6dQeo/w&#13;&#10;HP16V7n4i8QDR/DbhT8yxNIxHH3QcAf0/wAmgD5h+LutDxF4yj06J/MFqu31G5vmP+fyr6N+Fvhx&#13;&#10;rK3WaVAAQMf7x/T+VfKngLTLzxB4l/tKYktLLkvjPU8A/kP88V+k/g3wrGqQq7YSIg9hk9fftQB6&#13;&#10;V4asoobfzFGBGBn6kf8A1v5V85/HHVmu54tIikJ84hSBznufpX1PeyW2maa4QgEBmOeQQBz/AC71&#13;&#10;8Na9fT6x4yM8oykUmeSDtBPQjPp0/rQBzHiC0FtoJhjQ5kiEee/OM5HoeleNeIbNdI0S58tfnI2r&#13;&#10;z3Ydj/hX0drsUbXEduxGEDPyMYz3/pXzl8S5mBt7SM5JJk2KM5wOMjjPp68GgDL+Bnha9vvFkVyr&#13;&#10;gpEwTcF3bnYjOT2A7/j1r9J9QtFsdMgs1y2xRyTyR0GfXivnf9mbwdfJZw6lfEJvzNtUBR83Trz0&#13;&#10;6E9ewr6b8SKgRt2MBR/9bFAHzp4nVQ7JyT06kY/Lt0Nea3AVpDyMfXOPX9K9N8RIGmPOccZHp/nj&#13;&#10;8vrXnEyfvRkjHr9ff8O/5UAdV4ViJlVcEgk9uNvv/n1r6R8OwBQqE9PxPt/KvA/CkeZlI4B64HbH&#13;&#10;H9R/+uvo7w6h2p2J/T6980AemaZGQAO5/wDr12FspGCep/zmuf0yLCpjgV1VujYHYkD/ADmgCyqE&#13;&#10;fhUyof8APYe1Sog2gHj+oqYRnt26cc9en/1qAKRUdD/nvWHqJG3/AD9K6WRdp9hj8K5rUztUsTjP&#13;&#10;0P1oA8O+IuswaRpNxNK/lgg/N6Y65/Ovxe+KnjH+2vEVxd+YWQsVTI6Kp4JHuevPpX6D/tW+PU0j&#13;&#10;RpdNtnAkm3IOeg/iYD8K/IW/1E6nqJj34Bbbgf8A6qAOu8IaLc+J9cihjjyC2DkcDJ9On+cV+2v7&#13;&#10;PHw5tdE0eGWWMF2CnkdPbNfAP7M3w3l1C9F9NHhBjGR6Mea/X7SLe38NeHmdiEEUfX0AHWgDzD47&#13;&#10;eL4dB8Oz2tq4+0OhC4OSMDrivyT8eXVxcs1uimR7lt3v/T+VfZPxV8Qy+I9fnIfMEAI46MCen1/z&#13;&#10;6V8y22i3Ot+IHkZCYojtUnP0446f4ZoA85tfD39l6S9zIFDnd26hep/z9K6T4F+BLjxv46inY5is&#13;&#10;33dOTIx4BPbrk+ldD4+tTb2senwjBClBgAbiRye/r/8Arr7d/ZK+F0Oj6Mmq3Nv5csreY+RzvI7+&#13;&#10;tAH2Z4T0SPRdHgsoxgqoz7nHJ/HNdOI8DP8AnNWETaASOn8qk8tT0GOvbH5UAU2U55HSqdz9w5H+&#13;&#10;e2a1GQ4JA5Pv0x2xmsu94Q9j7+3sKAOD1YjBGfU/4gV4z4llwHXOAOn16c16/rDNtYE8H/DPua8O&#13;&#10;8TS5DKTjOBjqf8+lAHmN2GYvkg8nucY9ffiltId0g7AsMen6dqWcBmOe+On8/r6Vr6ZApYkDGW/H&#13;&#10;HX8s/wCe1AHoHh21HykLwO/p/wDX+te16NahY1GPy4zXmvh60wigDBGB07+v/wBf+XNex6bEoC8d&#13;&#10;eB7UAdFaRhQAO/fitIKQMCooI8rnHK4q7sxQBAV55HH1/wA+lcN428S2fhvSZ7yeQII1JPTPFdte&#13;&#10;TpbxNLIeB/nj/wCtX5c/te/Gk2kcvhrTJv30nytg9BxzxigD4g/aX+Lc/jnxNPbQzs1tCSNueDzx&#13;&#10;kf4V8k28D3twkSfNkgHk884BH4VvaoZJHklkO55Cck5zg9Pr6c88Gvcfgb8OZvEusWuYjIrMOxPB&#13;&#10;PJPYeoFAH0t+yx8GZNRlgvr6HbHGdy9dvUf5z3r9QdWu7Lwxoos7YbXEfbAOMAc+5rH8A+FtO8D+&#13;&#10;GoY1VU8pBk4xk4z1rzzxRqkutX06+YUjTj1z7e9AHiXj3V3Syk1KZsSyh8e3HHHv+lfE/iICLzLq&#13;&#10;ViZZBnpkknv+dfUHxAuTc3jruCxQKOnIJB5z/wDW/Gvm2z0mTxj4sg0yIn7OjHc2RhVQ5JI/l2/K&#13;&#10;gD1L4BeAZbiZ/EF7Goluflh3A4ReN7f0HNfbthELq5QQjFtEAkS+g7k/j61xHhrS7fRNEt7SFfLm&#13;&#10;nQcY+7F69sbjye/T0r1nw/ZZdGUdMdsfpQB6J4ftNiLlcE+3Xnqf89a9Q0+E8dwf5f8A6q5XSbbA&#13;&#10;XjPT34r0KxhChQf5eooA0IY9oAx+HFSEZB/w/wA9ccVOqnBz9O1Lsx2yP5+negCqFIJ465/H1NJ5&#13;&#10;YAwev071c2HqD/OmbM9fagCsVAHTI9veonz0YVdZeTkcf59Kzrn5AcigDntVl6r1x7+1eV65d/K/&#13;&#10;OOv+f8f/AK1d3rFyAG78H/AV434jvsIVU4BzQB5pr94ZpWVeQePw+lcxGjlsg5B4/wDrHH4VoXjC&#13;&#10;ebLZIPuc+g/Cp9Pt8y7iMA4GOpJB/wA//WoA3dGsi2wdvb9K9n0KwC44x7/hXFeHrFSwKjr39fp/&#13;&#10;9avYtKtcfeGBQB0FhB5YDH614v8AGn4r6V4F0K4lnmCSIpIHfj+vpXeeOfF1j4P0Oe9uJAPKUnt2&#13;&#10;9uK/Cb9pH443/jzXp7GzlzaB8Hrg4A6jPPP+fUA8d+NPxT1H4ga3PKzt9mDHbk++c+nPavBbKwa+&#13;&#10;udgG8E+nIPb/AD/StGXzZflYjc3O7BOT7dPy/pXrXw58GnUb5H2FlLDPHX2H5+v5UAd18NPhnNfT&#13;&#10;RSumQenHU8dB2r778A+DItMjWSRAgTqcYyfT/Pr61lfDvwrb6bbwrIiiUAHpwBgYFeo6lqsWnxJZ&#13;&#10;WxAd/TnHufy/kfagDtrGVru6WyhO5Fwre59B6da+j/DNksFpHGmFLYz7cda+f/AVpIdl06FhJjYO&#13;&#10;pJz165/z1r6c061NraDzDlgMuQOvsO/1oAdqlyqxYjICL8q59fU+1fP/AIr1US7rWJsquMn1OeeK&#13;&#10;9C8U6y0aMiNhmznnoB0A6V4TfP507PgkA++evfr/APW/SgCgkbSS5zksceuTXVaVY7toxknH1OP5&#13;&#10;/wBKzbG2L47A9/5ivRtC07dIpxkDB7nJ+v0oA6rw/pgAXgkDH5GvVdOtOgx+ntWJo1gFReMY9a9A&#13;&#10;sbUqFGMZ+vHrQBcs7cAcjHT29q0ioCnjFSxxBVHfNKR/n3oAr4HBI4/Sm7S3fk/j9atAD649vSgq&#13;&#10;ecdP849aAK4U8Z6Gk8vtjgf/AKh/OrZTGcDBH05/WmlcD60AUX45xtH+elYl9MFTGcg1rXkwQHnH&#13;&#10;Xt2ritTu+OvH9B+dAHO61fBVLDjp37g85rx3XdTB3YPHSus1/UQM5bAGf8+35cV5DqMzSzk9RwP0&#13;&#10;7n/P9aAMu4Mssu7d7d+3Xj/PFXbS1yy8fl7+vNNhi3SAnJwDnGPX/P8A9auqs44LKA3d3wqDIz6d&#13;&#10;yaANSKSz0XT3v75wiIC2cDj9favzd/ad/aRWUzaBocxCLkZBHIHGM+/X+prb/aV/aMisEn8P6FOA&#13;&#10;F+VmB74wMc9f8+lfk34k8SXWr3ct1PKZHdjnkE85/wA96ADxHrlzqN5JK7lmkbqfm6/yx19Kq+H/&#13;&#10;AA7dazdxwxITuOAAM8Hp+f8AnmjQNBu9duljhQvkgdOP8/17dq/SH4CfARrySG6uYOB7Y59/wPHp&#13;&#10;QBnfAn4FTTC3vLyFQBz8y59cmv0Z0jwvY6Bp6RRoECqBxyCa63w34OsfD2nJbxJs2j0JJ9cnjH+e&#13;&#10;a110qbUZxBCvpyOe/egDz2x8NXGv6iVUERryT6k9RnpXoV9bQ+H9PWws0/fEYAA6Z9PpXp8OmWfh&#13;&#10;zTBx+8I5Pc57npUPhbwjLruonWNQQ+WT8intg9f8/wD1qAMr4bfDtzL/AGzqiZlc7hkZx36HGDzX&#13;&#10;0ZDbJFGI0GAPTtxU1taJbRCONcAAY4q0EH4//W9aAKhAXv0x7VSuJBGp55Gf0+lXbhtqnJ6dPYg1&#13;&#10;y2oXeM84A6n6UAY+pXmzLA4z+PJry/WtTyGUEYx7evb+dbWtagADg8HORj+nr6V5JrWqAFwrZxx1&#13;&#10;/wA9qAMbVb9pflz0zznpn26VgRRb33Hqffn/AD2qZlM8gL8Ef5z2/wAK27Cwzt29T3wSR+P9RigC&#13;&#10;fTrHc/QD0xj8a9N0TSSqqWXk+vPT0HpVHR9JDEN0I+vfp+v5V6rpWnKijIwOOvb9TigCzp2nFcFh&#13;&#10;6d+9dnaWhC9M4x/+qo7O0IHTp0966CNAgHv/AE9KAIViABB6/lRtPIPQ/lVplBHTOfxpMHLUAVQo&#13;&#10;z049Keqn15P+T3qYIM46e9OwRjvmgCDHOP6c/jSFc9sgk+30qcrwcDP58UmAccZ/qKAK4XH+fx4+&#13;&#10;lJtH0x7cfhVnABAIx+GfrUb4C5IyBQBUcBPm7j/Oawry5UIQpxj1q5e3QCn/AD161xOqagEBOc49&#13;&#10;+D/hQBR1O/CoSxOf5ntXl+saoqKxc4Vfwx9Permu6xFAjvK+AM9/5dxXyp8QPiZGoezsmBA4JBx2&#13;&#10;756jtx0oA2vGvjqC2R7eCQ7h3B64H4+nr+FfE/xT+MlrosMttay77k5Aw2So9Pzrivih8YVsVktb&#13;&#10;KXzbmTqVOQO2M+gya+HPEfiua9uWnuJTI7k5JG739aANPxV41vtVu5bq7lMjN1zg8E9vp/PPNeQ3&#13;&#10;V1dX8vkoCxJ/hHr9OvWnzSzahMIowcufqfoP8Mfzr3b4Y/Cy91q6ilniOXxtGM49cgf0/WgDnvh9&#13;&#10;8NL/AFy5jaRCRkdic5PHbj/PFfpx8D/gLgwy3EAIIB6EZ54+vrmut+D/AMEooUillh5yONvQZ/qf&#13;&#10;p/Sv0d+H3gOCzRAqbQo56ccjgUAW/h18N7XTIkKxKCnfHT25r6KtLSCyhCqAAAP/ANdR2dpHZ26x&#13;&#10;oMYxj8sjP1qUmSTJI4/l7UAQzStISi9B/n+lQrCVIz1NXFiA7f5/z/k07Yeo6j2oArKgI6cflg00&#13;&#10;oBgk8fTvVvbjHGe3T8aCoIoAq7COW5z9aURn0/8Arj3qxt685x+Ge3X60bcDp/QdaAKxX8P68VE2&#13;&#10;MA59Ooq23y5BHPP+c1k3NwIx6Ht1/OgCO5nVB69O/wDniuU1C+IHJ4OaffXrDPPTj6f/AK64TUdS&#13;&#10;X5iDnP6/XrQBHqWpcE5yenXoOeveuOuZjKeDxz+PbiluLh5WPOevUcgf/qqFUZiGHI+mefQ/4UAR&#13;&#10;pFuPA7jjr/nritSC1y3ueP0qa1tWJ5GT/T/P/wBeulsrAsRgYFAFexsWOAo59+OK7Gw07AB281as&#13;&#10;NNGAdue/b9f8/wBK621sgoBAzj2/woAgtbLAHGPr0/KtyGALz6f/AK6mjhWIDA5/H9DUh9f8/UUA&#13;&#10;QMoOAD071GV4GeQc/wCeKslefb/63SmsvTPH+elAFfZjJXofUUhTpxjp6fz4qwEHTv8Arx19O/NK&#13;&#10;VznjJ4/H60AVtjYJ6D096Tbxj/P0qyEPAI7fy7mlKbgOuf8A63Ge9AFTafx4P/1v60BckAc1YZev&#13;&#10;Pc/j+FNKn16e+e+aAIApGD68/wCevWmlRnkYx/nvmpXYJgscYz+H1rzvxd460rw3Zyz3U6rsBPLD&#13;&#10;tzx2oA6XVNYtNNhaWeQAAdzXwr8d/wBqXQfB9pPBb3GZQCBtx+npXzX+0V+2LFaLNpOhzh3GVJU8&#13;&#10;D64NfkD42+J2reJtQlu72cyFzkZYkdeMA9Onr9O1AHrfxk+PuveONQuHed0gLfKu7HHv+tfJt/qU&#13;&#10;07vyQcjqfzI9KZdXL3RJXqx/P8epxWxofhPVdbuUit4+XIHfJz/n3oA//9D85fgN8Wr/AOH/AIit&#13;&#10;maVkgDDjPy9e/t7V/Qn8KPiPp3jbQYLy2k3MQM89OOh79q/lmjlYSAqQGUgg4PHuMYz+Q71+iX7J&#13;&#10;fx+ufD2sQaPqVxmE4B3H/a6j0x/jQB++Ecqt7fh/+up9qFgOO38+1cZ4b1y11zT4r61cMsi54NdW&#13;&#10;khXrjPT2/HP+cUAStbgnJH1wOlUJLVjnjH+TWvHIpHT+uSakKbgSRn047+nNAHKy2ncDH+c4rJls&#13;&#10;8k4XBIz7fWu3e3HboP6dO1Z8lsDnI6f5/nQBwM9iSSQMkkf598+9Ys1kVO7GcnH0wP6V6RNa4yMY&#13;&#10;I9uf8+1Zc9mD8wXv+f1/CgDzV7MN2xgenGSeTWbPYNwRySeh9PX6j8q9Cnsieoxj36/41j3Frn7w&#13;&#10;wep9evUUAefXFiJE2MoAI6554/T8azdMaTTb4DaSjHGOmfrz713k1moDLt5Hr6e3I/WsS6ssHeq4&#13;&#10;Zeh5/Ae/NAHNfELwvp3iPSZY5IxJKynB4456D/PrX4vftC/DhtD1OW5toP3SnOR6Z4JOK/dPToo7&#13;&#10;q3a3k++eB7fp+X418s/Hn4U2uq6VPIkWThiDj5dx6jtnP+c5oA/A69tZJFb5So/w7fjxmuSngaKQ&#13;&#10;q4z05/xr6b8ZeC30q+ubXy9jIxwPx/TrXhWq6bKrksmAM+vGB/n/AOvQByBVlx6fWrEL+W+SMfh0&#13;&#10;psikPtPH6dP60cKfWgDVZvNlLAkbhnnpz69f0p1pd3FldR3NscSRsGB54Oex69agjkhWIqeSevtz&#13;&#10;jH9cU5RvHynkevv0/MjpQB+4H7DXx9/tKJfDGrSfOR8ufX0GT71+tVs6zRq4OQwz/hX8l/wg+IN/&#13;&#10;4B8WWmq20rKA6hiOhGR6duK/pc+AnxLtPHvhK0u0lDSiNQ2Dn5gB39+v4/mAe/hRt9P/ANfagqPT&#13;&#10;j9PepgucZHB/z+tPCgDpjn/Pp/n8aAIdhzx29u3emhSCeMnke9WduSMHr+Pf/OKNhx8p9e3PHb/J&#13;&#10;oAq7SBwMdPz9akKHAyc5/wAOBVjbkjgcY9/r6fzpFTPA4z+GP88UAQ7Rn36Z96aVJ4PUn/6351ZK&#13;&#10;gA4//X7fhTguT9e/+f8AP9QDnNYsmuIN6ctGfzB7f4VzywxXFk1hjfJF0J5yD0r0Nk3DB75yPr15&#13;&#10;rjZlGlXxkP3OMnB5Q9MdelAH5xftTfDG41iwlns4QJ4V3ZPH15x37Cvxu1/RrvSLy4tbtMEMSued&#13;&#10;wyensPT/ABr+mr4i+H7fV7R1WPKTAryM+4JA/LOa/EX9pH4aXGga9JeLCsaqTgfeXJz16Y56f40A&#13;&#10;fn3rdu6tuA2gDjvjk9/8/jWHChk+XHfvnrXqOsaaJ4GOASVGcDvjjHsP8fSvOYY2ilKEZ7Y9T/Ti&#13;&#10;gCqYn3kBSAPX/H+tPKcYxg8r9ffP+elalzCCAycjPv6c5/8A1UhX5ACMk84OecDp9Ov6fSgCtYTS&#13;&#10;2NzHdRcPE24H6fl/nNfrb+zJ8T01rSIbCZsOABwc4PTp/nP61+TcUSsNhBAP+HTHXn8K9u+DHjCX&#13;&#10;wj4ihdpf3cmBjOB65yD9QOeOhNAH7rwyZHmL0PT2HpnvWpbXRjOSSeffv7fmOa888C6/D4j0K3u4&#13;&#10;5AxdQeDn88Y/z3rsm3Rkd8c9uf6DHp/OgD0Kw1JR0PPp3/pXcafq2VXL8Dnv+v4V4laz+W3XA647&#13;&#10;n1x6469vfHFdXp9+ytlWx1/D8Ovt7/SgD3O0vwcE8/zx9K6O2ucgHr3/AMK8g0/U2O3c2QeR274/&#13;&#10;L0/Wu1sb4uo5zwOB+GOPp7/4UAegRvnkHAFXCnmLtzgHHFc3a3W4DJ6jPWt2Kbrk4z3/AMmgCnpM&#13;&#10;MVtqRjf92MlSe5RumPU5zzVbxx4ehurGexMamOdSMnHX16dCKTWlljQXVs21iCueuPQ/nxWrYX39&#13;&#10;r6N50pZnK57fK68MCO3HNAH4C/tRfC/+wfEF7PbRH9+zODjBBByBnuD17V8Ez2s6SOsqlmXk4H48&#13;&#10;Y79cV++n7W/gqHU9Kl1GOPlhuAxndjv278YH496/EXxJazafqVxGsflgNkZBBIOdwye46jP6dSAc&#13;&#10;LbIzOVkBY5/wxj8u/Ss2+tdko4GWPQ469M+v+TXX6bZRlmmlfJyeM9e4z7f5z3qhqSCSUjt1B4/X&#13;&#10;tx6/nQBzkECshPpjoOg7/wCHrTjEY+mAwHPTv/XtWpaIoA+VgvPfHA79B1qyYUIBA59f8OOvft6Z&#13;&#10;NAH0d+yd46l8KeO4rCWXZHdsu0ZwN6kY9O3+RX9CmkTxa1pNtfQHckyK3TgHGT61/Lfo08mlavba&#13;&#10;jbvseF1YEHHIIxjOPTtX9EH7K/xAg8Z+BraBnBljjVhznII5569f1oA9mvdNBDFlyD/kVwWqaMct&#13;&#10;tTPf/GvdbizBB457e3P865LUdOBU9/x/IUAfNmr6L97gEn/HoP8AOeK4W909kyNnUk9Pz49q+j9S&#13;&#10;0fk5GDxnp/8AXHbt/wDq811PRuWYL1z79fT1+lAHjDQmN/kAA5x/UD/Gr1lfPHIpfA68+nrmtbUd&#13;&#10;NEZ3BSc/n149cD/PauamgaHHGB+X4DvQB6jp2qKyAE/eU9epB9fp/wDqr0HwLdka3EzNnephlHTO&#13;&#10;3lSR+X618/Wd9JEyhchQB34HfBOenr3r0PwprT2+sLNjduIYAH0HI759z7dDQB9Zaxpv2q3EXBdd&#13;&#10;oJPQjrz9K/Nb9pvwNdWlvPd28Sucud5XlRnJUL0wfWv0+sphLYxyfKcheev0yf0r5t/aB8NJrHhe&#13;&#10;d5pNmzk7RyTwMEjnBHoKAP5t/HlrJa6g+8HKOyccAKeQMc/T868vkJGT1J5Pv/8Arr6p+Mnh9LbU&#13;&#10;biJSEG502gcllOQxOfbv9O9fK7LhS2cAe/TntQBTYliM80LyeRjFDDqSPypyntn/ADnp2oA19Hu2&#13;&#10;s7+K4Q4MbAjk9cjFf0y/sTfEeLxj4DtY/N8x2gUsM5w8YAb8zz+dfzERkqQe/Hpx9K/X3/gm/wDE&#13;&#10;FrHVpNAkYnyyCB7NgEkZ/T60AfvGYzgjnNRPAPukY/DFXIgJVDg5BxjHPX/Pb69KnMXbrn26UAcx&#13;&#10;c2isDkZ/x7CuXv7Ddn5cg8/WvRZrfAxjj8ufWsi6tA6njJoA8V1PSv8AZHfPUduv6YryTXtCOGKr&#13;&#10;kj/ORx2r6ZvrDhhjI57D9a4HVtK3KWAzn6fSgD5QbTntb3coUBcH5uM7T/nFfangvyb3RA7yBjtV&#13;&#10;uB2Zfm/KvnvXdDDZZRgfh09Pw9Ofx7exfCdo0svLGWZCOpzg9OPrj170AS69b3d3aPBEv7t1bnBy&#13;&#10;SCCMN/gK/Nn9pLwe66dPOsRCfNuY8sN68BuPYmv1dvbSaaSRCcAn5QvABHUHP9MV8Q/tBeHL670i&#13;&#10;6dipjWLay/7aHII9eM8/hQB+BOqwSC4eJwWaNip/Drj+v/1qyssFbJ3hfqce1epePNOs7HUL+AOd&#13;&#10;z7mXd97JOOBgYBrzJm2xBYRjdj36DnHPP+e1AFFpNpHc/wB3sffv6/n7VpWrl9qE7Qe2ec575656&#13;&#10;Vz7MDjdINwB/T1Hfnv061pabdJFIC3IPQAcn8Tnj1oA+6P2O9afRfiPBA7YS4UY+oIx3746frX9G&#13;&#10;uh3C3ulW9yhyJFByT/nNfyzfCjximieK9IvbctE0cqoWUdVLLnjv25r+mX4QamNX8GWk2/fsAHfu&#13;&#10;OBz9aAPT9hyMc4/HH4U9lHGBipRHjjrj/P8A9frUmO3WgDNki64HUfl/kVlXVtnII/lXTMmSM9Py&#13;&#10;B+tVJoMg46n8aAPNtRst6twO/b+teZ63pmchQAf5cele7XdqCpwMf/WJriNVsNw4HP8A9b8/8mgD&#13;&#10;5N8TaGGDnYCD6dRn3x/k188eJdHMbtsG3r/Tn8OK+5dc0kOG2qSDk9v0r598U+Hy+9duDkduRn36&#13;&#10;8/5FAHy7Gr293Ft6lsfN0GO1fqR8BL641fwxYRnLbbdMDHy8fKB6Z7mvzb1bTTbzBgvAYfr6g49e&#13;&#10;tfoN+zBen+wYbcbmdQ2egQFXAHT8TgUAfQuuWggtnVQQyc5PXr29eO4r5X+K1vNL4fvUQ5RZBwvI&#13;&#10;wf7xPGRznvzX1t4ktfNEi5yQu0AHryG/pXz34206KbTL9ZSPnXcAMDOPX1/nQB/NZ8arR7X4garC&#13;&#10;flZJn78Yb5hz+NeRSR8FegOO/t15/Kvpj9pDTPsvxPvysZ/eojgHhTkYPJwe31r54nQhVL4AI/zk&#13;&#10;DP8AnpjrQA6wjBBAHAGOvXPA5rVRCLhApALFenqP8j6/lVaxCiEcYK98dPYY/WrUDf6QGYEIpX8z&#13;&#10;7e/4UAfpx+wrqZtfEU1juADbH7EghvzP0PTtX70RqSinPUfh0r+dv9jjUY7L4hRQylUEiOMZ6gjI&#13;&#10;x7jnP9K/of0yRbmxglBzvQc+vHegCcxk84znn8/zqrPASpIGMZ/yK1tpOMc5/lTGQfdAyf8AGgDh&#13;&#10;r60LKfb/ABrzrWbAlH4yT7dOOx9+4r2W7turEZ6/z71xuoWgKnIJB+hHfP04oA+X/E+kfI4xxjqO&#13;&#10;P1/+txXy/wCLdGCO7qoB68Dntn/PavufX9ODq425Bx09fU/1r5u8XaJnzdi5HPY5J/yDx1oA5n4E&#13;&#10;290uoXa2oIMSxv1xtO7AJHcf1r7hsl8q6lkuWOLeRG3dAyMcYGcYz6V8n/BK2EfiG5iKNiRYuAB0&#13;&#10;3flj3xX1vq9rLLMTBFuwycK2fut/e9upoAvNLZymWGI7xG+QBzjnqD/kV8WftPXH2TSZZQAm1sry&#13;&#10;ctz0Pbk+tfa9vYXdqZEniVA2QnbK4znHXPPXPvxXxn+07azXdhG2MKJmQZ6kgcADv0zkn6c0Afn7&#13;&#10;dQTX+lMXDNt+5jHU8nP1PH864jw1pM0eob2UiU/J68sw3A9P/rV75BpKzaS8jjaHxkHjJAyTwe+K&#13;&#10;y/DHh22juRNcuR+8DlV9AflGMc0ActfRTacFmA8sIz7m64IG0Z9ASM5HP6V9W/sq3V5deJFaRY02&#13;&#10;RuGbHJ3dcZ9ePTjPrXmeoeHLV7Q3dyqpE25huOSSTngD6ccf417J+zTaJH4sZ5Tlj5pyTuBU9MDo&#13;&#10;MHA70Afq5aRj7PEMZO0D61I0ZPv/AJ5p9qubeJsH7o/DNWDGe4569ucD60AczeQHB4yT/nrXB6na&#13;&#10;khsDqP1A4969WnhypyP/ANdcZqdqGUlh27DnP64oA+dPFOnbgSyEZI+vHcmvmDxzo+Q7KmAAe3cZ&#13;&#10;4OOnpX214gsFaJhtPOeD/j1r508ZaXuWQbSAOenfk/zP/wBegD4L12yNvK7MNrZwe2D2qbw5deXM&#13;&#10;csQfcf5yPrXb+MdLaNnwuOfYd+pH17H868xsyYLoEsRg/wBc/wCP4CgD7C8CakuY+cHOOPTPb29a&#13;&#10;+qfhXZfb/wDSg2RJeSc9OFGME9O35n3r4g8C3hMsXlnIzxjoeOv4V+gPwQtVTQbGbbl5fPmJb6kD&#13;&#10;/P40AemzmOK8eJHzgKOgGO2PetKGG2W1dsGVwSATx2OPyrkdSW4a8d2mCpy2BjcAOhrZW5kSzBkb&#13;&#10;5iMZIwCT7dj/APW+tAHyl8Sv9N8RwpKfLheUxkKBnhcjJ68k549q8X8eaUY/DKL5ZMsaFWDcknGe&#13;&#10;R/U9/wAK+h/ENnBe6tOSR/rmOODymB+vNcF8RNNA0oojEmZW3c8gkdR346dvWgD4j0Dw0VjaWVcb&#13;&#10;AefTuSPc+n0qNZXttSSFMhkYDp0yST37DrnHftX0JY+GY7e0mY846EfxKM5HqPf/ACa8B1K7jXX/&#13;&#10;ALKkTAPuWbaoMhyeq5xjOMcZ4yetAH2h8I9NK6ajMCXOX3E8kMfb6dDWp4x00NHJtB79+/rj+WK3&#13;&#10;PgzZK+gRMowyRlW55JJ7dOnT+vOa2fFVgSkoC5A+nagD4H8b6ZiR1VfT88/5/XmvEbYG0v13/eBP&#13;&#10;PTj/AD/nFfVXjvTSzt8uMZ/+twO/+cV8v6tC0F4VIwQfXOPp/WgD3jwXeuWVU4IwPmJGPX8Pevrf&#13;&#10;wdMSiMepAP1GOD+VfEHgq7ZWDZyARt5GB6n8eOn6V9deCrseVtJzjHPr6/h3/wDrg0AfVOgzhsE8&#13;&#10;A49uccV6dp7fdGcH6V4/4fnyi88jnvXq+muDjb3x1oA7OIBgMk4wf/1U5lGD/np9PrTLcFlGR1z2&#13;&#10;ovJvJtZZcY2qf5cUAfFX7QuqTT3MOlxnmeXOPXaMD/8AXXQ/DKycQDeuFhQR4PXPf+X+c15v8QLj&#13;&#10;+2/iHBZqpk+zMpIycZPzHnjPUdK+gPBWhXkGnlWj2GRi3JyT9PzoA9u8NoI7cLEu4AEZ7f8A6/wr&#13;&#10;wT4n3jy30Fq4JETPK2OSRHjHH6ivoG1xp2kFmbna2cZB464r5I8WapJd6zdSlyUij2dMn5jk/Tgd&#13;&#10;frQBlaKC3385GZDnuCP0NZV+4acdQScHrx+XX/8AXWtpUqx2zSPyFCsDn26H6D+XrXFarqBE58jB&#13;&#10;y3ynPY/ienX/APVQB0llGGRPJOBgnPJwO358159ryr/aNoC2TCslxnrt3tsA6dTnPNdMbyWPTp5F&#13;&#10;OQ4CqR0G7AA/Uc/j7V5lfag0uvXyMRhZYbZMHjZCuWI6fxHBGOPWgD6C8Hu3lRAnGBn/ABHrXvWl&#13;&#10;sCi+v+f/ANdfPXg+QFUwckY5Pf8Az6171osmVAJwOPw9sf5/pQB6RYJgZbqRW2qEjOPQYrE03AAO&#13;&#10;c5H/AOuuhjHy8jH+f88YoAi8skdOPp71iXqcH8f8iukKjaeOP8/5/wAKxb9Rg5HI/n7f4UAeXaxE&#13;&#10;CjYHX9K8C8Wx4Dv1xk46cd819F6tFkEdx/KvB/FUJw5zggHn8Tk4/l0/UUAfHfi5Mb32hic/gK+f&#13;&#10;pRtvhx/nuB+dfSPjKLmQ5wTn8D05PT8enrXzreBhd4ByQeTkE/h+vHNAHuvgTaXiDA5OOe2M4o+K&#13;&#10;mtyz2Z0qyOXu2EYGP4Fxn8zVPwnOtpZPcEqdqYH1YYAB9+fWsVo21zxXCo+ZEZV6nnaeSRjnn+go&#13;&#10;A9p+D3g6W3+z7ofnblvY+5719xeH9Duo4EDLgHr3x6kV4/8ADnT2s7IOVC7yMdzjGP8A69fTWlRr&#13;&#10;HamZ+Aq4Az1OPwoA8l+JOpLpOgzKz7C/yjPoOvp6Yr5d0FVvNQvbp85uXWQj0wucfpjA/wDr13Px&#13;&#10;x8Rma+Ok2y/uETyw2fuueXPb+EY6ZxnvXBaPtt9PeZzl0xtB+XIwMZHP4/jQAXzm5eSdefNbYvHv&#13;&#10;/wDW5rwu/wBJTW/E8aOdxSY2xBOcgfeYDH5DtXub4jRJnORFliScA8YwP6dawPhpoB17xZFcyR7j&#13;&#10;AzY5P+sc/MMdOM9cH6UAfY/w40G30fwzCLeMKhQIpxg7QOPy6CqviVVVHXr/APqr1IWaWGnRWkY2&#13;&#10;hEHH4dP0ryzxHtCP/wDW6jrx3oA+f/ESncQOQT839fxNecvHlyzDBJxyPSvTNcXJbIOSR35HI68f&#13;&#10;5NcA65lyc4bHTjOM9j0HSgDuPCMJaQMowpx29+/4etfRWgRH5D17/wD168I8JxLuGDgg9B3yP19v&#13;&#10;TnpX0NoURATjA9zz6nmgD0zTUGxWb8q6q2QnHfH+Fc9p6DaNx6j359Mfn3rqbdeOnP6UAXVQjoeD&#13;&#10;2/z2p5XAGPy5qVF+X3/z6UuDn/63f+lAFKZflz6/5xXnfjPUU0rTZ7h2wcH88E/pivSZxhS2T/8A&#13;&#10;rr40/aZ8broPhye3gkCyz5jTnPzEcnHfAoA/Mb9oTxdJ4v8AEt26Ofs8BMSDthTyQf8Aa9fSvBvh&#13;&#10;z4GvvEPiNBBFlAw5GR+n6V1/iLddXB8o+Y0rYIGckk88en9OOe32d+zP8Lrq7nS+u4QV+Ug/y9en&#13;&#10;1HagD6u+CXw8n0PTYcQqnAZjjBP14/Wuw+Mnik6JoX9nI5EtwCOOuBjj8TXt1lpiaLowdvl2r39K&#13;&#10;+F/idrw1/wATBAfNt4N3APyjHAGRxyaAPLLm2KWcs2N00o27jnBJ5OT/AI980vhfSUtYWn2bnnJV&#13;&#10;fXPrmtjUYN4SwUlnRtpx3ZuOfp9OT6Vsi2TTdLMqjJiUle3zenvnsaAPN7LwofFvjldPxvggKlhj&#13;&#10;hgrf1ORX6o+BfDkfh/Qbe0RNrEZYAdCex47V8x/AHwK5dNUuosPIxmfPp/CPYdOv9a+2EiC8KMYo&#13;&#10;Ai2Y6nJBP6U9R7f0qYIfT/P+fanAYA9PSgCmy4HuPrXO6k+FbjANdNNwpI5/mf8AJrk9UOAe557e&#13;&#10;nXNAHnOuSlVJPI/+v/hXhfiOVZH5OCTgnPpnHP8AOvY9fl4POMc9scfn9MfjXhmty5clhjGODjA9&#13;&#10;ulAHLfemGDyvXtz6D9f04rrtHtw0gGMgH+Z6c571yyjLDgck/wAse/f0/pz6F4dt9zK2MnIxx29D&#13;&#10;z/WgD1HQLcBV2j/61ep6dA67AB/9auL0W2xGnf8Az2//AFV6RYR5RfX6jmgDWiTGGxx+dTMvPTA+&#13;&#10;malRdv1/z+PpWH4h1WHRtOluZWxtUkdecZ4oA8U+N3xIsvBHh65uJnwyqcDoSe304r8DviH40l8V&#13;&#10;+IL/AFe8k3mWRtozkAbsgdTgY4r6Y/ax+M8nizX5vD+mTkwQn58cA7Tjt9ffpXwr9iur+48iLLby&#13;&#10;Pcc8+3H9KANXw9o1/wCJtVit7dGYOwU4GQfx9BX7N/s1/BuLQNKg1W+ixI6KeRjj349a+av2Wvgm&#13;&#10;l1LFqWoRZIwRwQPzPcHtX6k3Elv4c0lY4QEKLtToMtjigDi/HesRW1uml2zfO/y/l/h1rxXU5PsO&#13;&#10;nO+f3jhgp78dSP8ACtzzptb1UXkh3JGxAOScHufqPfpXFeKr8ZYZysOcAfNx1yfr1oA+WfiVqkdn&#13;&#10;avZx4NxKMdema7L4NeBRYWh1LUY8POFlkPPEYPyKOOpPWsLSvCzeMfEsmpXqmS2tmwoIzuPYDp+e&#13;&#10;PavpqKyjsLeLSogF2KDNjj58cKOv3e31NAGrYo9xcmeUfM2CF6cZ4A/wr1/w7YSqoLdBXnuhWZdh&#13;&#10;uByOevT+X869v0K0AAGMD8T/AJzQB2GlW+MKTg8V3FtDtxkcfjWHp1uRhQMH+X+c11cUeFHGPX2x&#13;&#10;QAAfn/Kl2+nWpdv4/wCfWjb+H6UAQ7MfX+VN2nH/ANerAXt/nn/PFMK/oKAK7bQCOw/Kuf1CUBWO&#13;&#10;McdK6Cc7Qf8A9X0ritUuMBsn1oA4XW7nhzn14+nPavDdfuzI5UH1P1Hp+H+ff1DXr3AfHf8Azjgf&#13;&#10;lzXiuoO0spzyO2Ofpz9aAMRY97AYyRzk+/TPpXUaXZMxGBy2fTGPf/PNZdpAWcMwJI/mOB36V6No&#13;&#10;ViXYMoOD9e/p9KAOv0DTdqjA6455FdzdX9ro2nyXVywQRgtn6VT06FLOAyzMFUD9OucV8JftVfH+&#13;&#10;Dw/pk+h6VMDM4K/L2J9fQYHU0AeA/tY/tCvrF1ceGtElYRg7Sy+meeR3PT2r809QmaYs/JLn8eRj&#13;&#10;B9+T371pa7r02q3sl5O+95T75OfWotE0e61W6jCqd288+o6dOvHv/OgDQ8JeFp9XvIQyEhyOSOvO&#13;&#10;Afw/nX6B/DLwBHpVpHdXEeHI6YGSfp7Vx3wo+G62aRajeJgD1H6EfX/9VfTEI+yxK7HCRhiuOOAM&#13;&#10;5P8AnFAFua8tdEs3nnfHlj5vx7fpXH6PdzeINZMrnCt82OwA7flj/wDXXnvijxLJq979kt3xbo/b&#13;&#10;qzeuOOmcDt3r234M+ErjX9QiiiDGBPnmbnGAMAZ9T3x7n3oA+tvhloclxCmpSJhB8sIxyOcFj9Og&#13;&#10;/SvUtc1COztzFH/CDz9Dyxq3ZW0Oi6akYAQhcYHYDoO2Txn+leYeJdTcszdT0/Xjt/8AWoA4DX74&#13;&#10;zSHPAJ79vauVSLzGzjIOen1z1/z6Veun8+UuSSDz64PsasWUBY8ngnPqfX24+nWgDX0my3MOMD6f&#13;&#10;54zXrmhabwrOmCSDz1H+NctoOmlmRguckc/zFewaTaFQqnkj8v8A63+fwAN3TLNQAFHT2rr7a3VQ&#13;&#10;uB+FU7G1AUZreSPAoAjwOAeD39aTbkCpdo4wKAh4/wAe/pQBDt5BzRtBz/n6DtUu3IPTHt/n880u&#13;&#10;3A6f5/8Ar0ARFeCOlVpm8sew/wA/1q4w/SsO8mAGM/5HWgDE1O52k4Oe3XqK8y1m+xnJ9f8AP+fx&#13;&#10;rp9Wvsbtpwef8jpXj2vagMnnOaAOY1m/ZmbBzkfjjP8AnpXJY3HeeQT6fmB/OrVzP5zkt0POM9cc&#13;&#10;1BAE3GSU7EUfn/nv/KgDTtolQCec/IvJz14//XzXxp+0d+0Xa6BZy6Dok370gqxTHH154P8A9fvW&#13;&#10;x+0B8e7Lwhp82i6Y/wDpTLg7SPlz0zjOPp+dfkH4x8VX3iG+nurhy5kY8k5yO/49frxnFAFPxX4o&#13;&#10;vdfv5Z5pWcu2eecDHc/yrI0TQbvWLxY4QSCcH8MZyccHGAKtaNoM2q3KrgkueR79s/Svv34EfAqS&#13;&#10;/kgupoGI3BsEfQ84PrQBd+AXwKubs291cwqcnJzz3/zmv1n8FeCbTQNPihiiVCoGffjt+dVvh74A&#13;&#10;s/D+nxRRxYIHJxznpwB9eTXrdwsNlEzyHBIwo/8Arf5/CgDmbuLBRFGWfhRx1/ziu30HQE0y1N5d&#13;&#10;D5j0+p9Pam+F9GF1J/ad2MrzjP8APtXbPbyalMtugwgx6cfy5oA5S10a48Qaj5soxboeQe/PH4fz&#13;&#10;r1m0sYrSJIYgAFHbipLKyis4lhjGAMVeK9cD3oArbc8Y6fh14qORgo4PH5VYbPJxjH44rHv5gnHQ&#13;&#10;D3oAzL+6ABB4B/lmvPNXvVRTg4x9f0/+vWxquoqucnIJrynWdTBJBPPJ/wD1UAc/reptuIBPP045&#13;&#10;6CvP5y87lySQOMc8j07VqXkxlJPJ6/h6YPAH+eTUNtbb23kck545/OgBtjaOWDY4J7Y+mM9vwrvt&#13;&#10;J0ppCMLgk+/X3/yKraVpgkdSwOM/559K9U0nSwqLxk8H8aALelaYExgYI/Gu7s7MLjjBGKbYWQXG&#13;&#10;Fz0rp7a1C9R+dACwQbB/n9KtEdvrx/n9amCjbxzSBSeMdf0zQBCVP4f1o2k9Bn61Pjt/n9f8+1AX&#13;&#10;rQBBgj5f8/lSYP0zVkr0HT/P6U3aMDPB6GgCDBz7/wBO9G0jn+f+NThMnA/A5/Kmv8vX8utAEDcd&#13;&#10;O9ZN3chFJz0zz/Kp7m4VQRnn2P8A+uuL1O/EYJY4x+fNAFLUtQAJ715X4i8QwWUEk8z7FA69wO31&#13;&#10;/H/69L4r8UWelW0txdyhEX1PPfge/wDnmvz6+K/xpfVJJrW0l8u2Tq/9M/zoA6z4n/FoTGWz0+TG&#13;&#10;Op9BnrnP618BfEf4rlfNstOky7k73H0PH+feuL+IXxPkuTJZWEpAPys2evrg/r27818xax4heRnV&#13;&#10;Ccnt+ZPegDQ8ReI2nclm3Fgfx9Mfj+dcLBDfavMI0Xfk8cfoMd6uadpF/r14scKFlJxgf56/y9q+&#13;&#10;xPhN8GJpZorq6jyeufT8P/r/AKUAcR8MPgzPezR3VxDuJxyQQBnqcHuP8K/S74W/CaCweAtCNwxj&#13;&#10;A/WtnwJ4AgsljVYgCMdAMEnp/j/nn7I8C+EfMaILHgDqw5x0yPx9KAOh8BeCvKRQYwpGATj9OnNf&#13;&#10;SWmaZHYwKoGCAPr9Sar6Jo8Nhbou3kDp6f8A666VIzwcccUAQBS3OMdKeqgAZFWFXI6Zo2H6/hQB&#13;&#10;AQT3zjJpDtBAZhnPfr7Zqxszjt/n8zWbc2c0swYHj6mgC2FH+e+aaV9s/wBasIhVQM5I9f8AIoIx&#13;&#10;z/nH40AVtoBzjOaaxA5PSnsflOeorIvLoKDg42/59KAG3Vwqg84A/XPT1rj9Q1AYIz2/L8aXUL4A&#13;&#10;HBH/ANauD1HUc7lDZx/SgBupakeucAHtxXHzzGYnPX6fyp1xcF2O4cn8+n/6+1QRR7iCRnPQkDn/&#13;&#10;ABoARInkJOOOO3px71r2tqTjeOf8Kfa22W+UYB9uvf8ArxXWWVgWAGDgf56//WoAr2NhnG0ceuec&#13;&#10;e1dlp+nAYOMDj+efarOn6bgglehH04rr7Sz2qOOB9f1/+tQBXtbIKAMc+1bMcO0Yx61OkW0cD8BT&#13;&#10;yoHXj9aAISOuO9MIyTz6fjVjHHv/AD/lRsI74z+dAEAU+1Ltznv0qbA9OPX/AOtRtyOP8OtAFfGe&#13;&#10;B1/z0phjPcf/AK6s9MnGB7/p+dNK/wCfegCMKB06jH/6qTsFI6/yqYjk/WkOAAe34dKAK5Xjp0x7&#13;&#10;9Kp3NxHaxlnbbjPf8aq6rrVnpkDSTOFI65I44/z2r4T+PH7U+g+DLSe3tblXuASMBuh/X+dAHt3x&#13;&#10;S+NWg+CdPlnu7hVMY6Z6YHevxM/aA/a31TxRdT2OmXDRwHPIOMZ6Yz69c/p2rwv4x/H7XvHGoTyz&#13;&#10;3LeVkhV3fh7Zx15+n1+R9Q1OW6YljtzjIz7+mO3+TQBseIfEt1qly8sspd3JJYn19a5KOOa6lwoL&#13;&#10;E8YHP06Cr9lpV3fy7IULEn64H4fy/Wvpz4W/A3U9eniDQEKzDJxz+PPp2FAHmfgf4aal4iuo9kLB&#13;&#10;CcEkHnPTHv8A5zX6U/B/9nMWawXV5ABtIPzAcc8Ecegr374Tfs/2GgW0Uk8PzcH7vf3P+f1r6/0H&#13;&#10;wfDbxq3lhIkx7Z9+KAP/0fxvktm+Zg3A/P8ASp9H1C40i/ivrZ2V0YYOe47f/X/nWslsxzF03fTa&#13;&#10;D+mfXp7VkzW2ybywML7Dn3OO38vrQB+1X7IPx/t9Z02Hw/qlxmVVAXdwRjscnrjpX6a2ki3EayIc&#13;&#10;hga/lf8Ahh4y1DwNr1tf2kpRSwLL14B4x346jPP8q/oL/Z9+L1j460CAGdXnAXjPJ46jP1/xoA+n&#13;&#10;1ZlOAcGryPg8HP68f4VUQKUBByO3vx6f5+lSgbRzx+HT+XTPSgDQBD5GOvTH59aY0SsM+v8AOoUJ&#13;&#10;Gfb3/p/T61aDkj73Pv8A40AU3tRg5H+H1qjJac4A6f5/z9K6AKDjvn/PvTWhBwSM/wBOOaAOLktO&#13;&#10;mBj/ADzmsa40/PBGAf8APpXfyW2QB659Bn/Gs2S0OTkf5/8Ar0AedS2LctjA78Dp1rInsjggrz3P&#13;&#10;+A716PLZEg4GenPp9ayJ7AKDhc9e3r696APNZIJLd9yHAJ9/w5PTniqXiDSI/EGlvbyy+WWGCR29&#13;&#10;c13N3pwbO0f/AF/X1/8ArGuXvIXtHzLwh4YeoPfp/n2oA/Kb9oH4VXemGfV7aPIHBOTzg9v0Ir84&#13;&#10;NesbgXUr3I+5nd2P4f5/lX9EXxT8HWuv6DKsUYeQL+B+uRX41/F/wLFo2pSB0Yb8/jjoOnTnkf0o&#13;&#10;A+Jb22kWQuRxn9e44rOJXpXdaxZhd8XTHToR+Hbj1/xrhnjdHK9MEj8+/egB8Zyen61Or4PJIz/T&#13;&#10;PNVx1HoP8/rUgP8AEDgcdMf59aANBC8eSvGTnGfQc4NfpZ+xV8e5vCmtQaDq1wRBKQqksACCQOPp&#13;&#10;0Psa/NG2RZW6jJPqf8Oa6Tw9rdxoWpW97at5bwsGUjg8HnkY9OvH60Af2AaDq1prGnw3tq+9HUHj&#13;&#10;9fWt0AkgAY/rX53fsa/Haz8aeGoNHuZ8XEKYIJzz6Zxx9CK/QyOQOM+v1OfT+X+etAEwBI4H+f8A&#13;&#10;PSn4AwR0+nU47j2pwAbHb/DtxUgGc8f/AF8/j1FADCoyMd8D8KQrk5xnP6cVMVJAA9v/ANf/ANag&#13;&#10;Dj1P+fzoAiC+gxShc44wf84qwE6r/T+tAXge/wDT/PT/APXQBXCAng9KxtZsPtVvuUZKE8e3pXQb&#13;&#10;ec9KQjcCCOD/AF6UAef29ml7YvprnLjIzxnaen5elfCf7U3w1sL/AEueaFPNmtlw5/3uhP4ivvW/&#13;&#10;gl06+863OAevTJQ9fyrhfGvhFNYs5UmAeOVdrE85Ujjt9fagD+aTxLoktjPOtx8rA9PYHAI//XXi&#13;&#10;F/FMtwZ15XJ9Ofw/zzX6a/Hj4SNoWvXDW8XmI5ZkXuMHnd+GSOlfCvizQH025ltSOvRsDO08jHHb&#13;&#10;8x0PNAHnMKeYqKxOSe/fnP4fjRNaLE/I6DJHp6d+D7fWrKQ/Z5unII/Lpz6YrcvLMSRhwcD2GOR6&#13;&#10;5PGeMUAYFtAJkGE4PX/PH05rTgV4XWWMBWQ57Hp/U4FVYHWNmiZeTxn/AOt29fetKFS7FBnJAbrx&#13;&#10;78Hp70AfpR+y78SVnt4tJuXxs4Az94HgkdMYNff7wbxvAyCMj/D9P88V+Enw38U3fhLxDBOrlYy3&#13;&#10;I47Yyfy7d/xr9u/hj4gh8V+GraeJxI4Rc4I5UjrzQBplNoHHyj+9/n2qaGdwCN+Rwe39Pfmte80/&#13;&#10;aDhenYe/HJ//AF1kPbFQQCQRjB55IPf06igDotP1Qg/vDkkkfnXdabqq4AJOOMf/AK/8/wAq8jUv&#13;&#10;GQygsT+f+fatuyvzCwBOecY6H8f89+4oA96sNSBAycZx3HJ6f/rrq7W6Vsc569+4714hYam2R83I&#13;&#10;7fmPpx6fyrvNP1Hgbm689f8AP8/xoA9Gl23Vu0L9x/8AqrmdMbUjq/2KAqsbFW3E8ZU4YfiOavW1&#13;&#10;4GUDPpz3qtNcGxvvPTBBO78e4oAyvih4Mi1nQ5oHjEpjHy9hyRn169a/BP4/+ApNI8RXMlvB5SKW&#13;&#10;LMQfm24zgY54Ptzmv6NtXA1LS0kzlHRkkx3Vlxke/PNfmF+1N8M3uNPmv0hyka7un3uMHOPXr+Ga&#13;&#10;APxZVpod6RuST93PA56ZHY85FU5nYJukGc4JH9fbJ/Ouo13Sjpl8yBMISMFjxuyMevpzn2rmroMw&#13;&#10;Gw7R/D7+o/8ArfhQBTtpsMD1Jyce3pn86vNIHwe4yD15P51jq22QKTyenGOnPJ/wPSrRJwGBwOe/&#13;&#10;T0x/9cflxQBpRKrMFXk9OvP4/T0r9If2F/iW2ia0PD08gCBvlA6Y6EDjH6+tfmfbzozhTJgDjOBx&#13;&#10;9fSvVfhn4suPB/iqx1O3lMYikXcFP8Pqe2Dn8+vsAf1PCNbiESLyCAenasu7sgVPy/5HTvXKfB/x&#13;&#10;Va+LvB9ldxyLI6xqCeuRjOfyr1GWAnOaAPK7/Ti2Rtznr6dK4jVNHQg/LjHY+vr717dc2YbLEZ/r&#13;&#10;muVvtPBByOT9aAPmvV9DC7vl9P8AP+Ned6hpTxuWxxyK+n9S0gsDlQc/pn/Pf615drGhY3Njlv6f&#13;&#10;55oA8LlgaHLYK4Iwc/TP9cZq3p941teQSAkFWC8HoBwc1v6jpxjHC+vGc8d88diK5G4t9ufXA75O&#13;&#10;R3/zzQB95fDi9XVtFi8xzLKi7WbGBwc/j6VU8Z6fbXFncQsgfbkZbjAPsevWuH+CestLavayjAwR&#13;&#10;7bkGRxzyQa9hvtPF/JLKEaaKVFPTAOR2P1/CgD8F/wBozwcY9Qu44oVHlSNmQDAOD+I6Zyc++MV+&#13;&#10;bms2IsNRuLdhwrHHPZuc1++H7T/glgZL9rdYonQgjj7yggkjp06nnuT7/iN8SNIOn6uWdSAMrz6d&#13;&#10;RxwBwePwoA8rkZCcgEAZ69qYD7cn3z0pSM5J4ppJHU9fb880ASgHBz1Bx/8AWr6j/ZV8cr4L+KOn&#13;&#10;XDOyxXTeS3OACxyD+fpXywp6huAOf8/pW/4e1KXS9Wtr6I7WgkDZ9MHI9eM0Af2UeA9aj1/wzZ6i&#13;&#10;jAmRF3fXufau028DPIHtXx5+x349j8YfDyzYOCDGrDrwRlTx1/GvsjAOPf8Az/nNAEJQfhx+lUnt&#13;&#10;89Bn+Vau0AZ7UGPK4Pb/AAoA5G6tODgYxz9fX/8AVXI39iD24PfpXp0tuGBP/wBcY5+tYV7Yg/Nt&#13;&#10;z/jQB4XrGk7lOBg/4VB4Ks7q2vZrSCXGGWTI4IAIOD9OfY16NqVgxyQM9Pc9eR27VxitNperJNGm&#13;&#10;4SrtbPfBwfxI5HagD1nUraCzllg3iR1k3DuNjjI/DtXy98YdHvLvSrr7PGGAV2w3AZSAGXPXgdh+&#13;&#10;dfSSTXFz9neYZwrJwefkI254rgfiRAkWnOXCQrLFcx/MerbcrnB5z0wO/agD+cz9ofRZtM8Tq+QT&#13;&#10;JlG2jhcZxznv/IV8/wAp8q1GwAEqwzj+WcV9w/tO+FpIUXU5YGWVHViH4xu4P8+hr4ev2VVIzubk&#13;&#10;Dk9SP0HrQByUzZckdhyWHX/P+cVPpz4b5RuPsO3TpUEqB90hOMgY9/cDPvz+dNtmeInYcAfrycn1&#13;&#10;x9KAOu0u/a01CGePkwuCOgOM9fr3r+m39jrxhB4m+HVsN+59iducqozn/Pav5dBIV+VTzuP449eT&#13;&#10;9Opr9z/+CcPjcy6Aulytl4pmjYZ/h2jGD/TH4UAfsQqZ7delOC8timRMHGTxU4Qfz/H0oAbj09f8&#13;&#10;4phjyDwT69qtBPU8c9s9vT/69KY8duPp780AYs9vuBJ6VzF/Z7t3H6/kK7qSPdnjJ9f8O1Y93b5B&#13;&#10;I4/w9aAPHdW0wlSwxk/rivHPEeieZvdVycdecY9/p1r6X1CyLZ47en6eprzXWtLDoWCYIz/LjtQB&#13;&#10;8TeLPD+1myMYyMAf5HtX0T+zRcyw+baKGAWV2A7njJGa5vxRoQlD7kyPXr9M/j/jXR/ApXstent1&#13;&#10;TjzUJycAB1xkDjOP8+tAH2BrmEY72+UFZFA5OG4Ix2/OvFvFkPmW86xrzJH+uePr7f8A1692v4DP&#13;&#10;5Lvhg8RDHsSpx789zXk3iVkRRBkKNgI6kkL1HsenH8xQB/PH+1bphtvHcd3sZN8LLhh83yN1+nXj&#13;&#10;tmvkMqGyCc44/E9D/n+tfoN+23b+T4j0+78p0UPNHuc/eDDI47rnp2/Gvz6Zvmx69cjIGeMkcH8+&#13;&#10;hoAtxFQi4OenYfifrj/63FS2pUXIBOQfQZ+uR/j3pgR0Hzcgc88fkPT/AD6GoLWcLdLkZAYdOAM8&#13;&#10;D/PY0AfcH7MF/DD8R9JcdZcAcH7zcdO3vX9HvhaT7R4fsZSeTGv4YGP8/wAq/mG+BWrx2XjHR5o3&#13;&#10;CNHdRgt0yu7GffHc/l7/ANNnw9kWfwxalRgrkevOeP0/+vQB2YTgDpj+dBQjOfb/APXVoLnn+WKZ&#13;&#10;sLYx2+nSgDNmiBB4zXM39pkNnp/n/PrXcGLPOOn61j3dspUjGR06fkKAPHdZschgqg55x0rw/wAT&#13;&#10;6UGDvt6D0P0+nevp3U7TAYHqc5+vpXlWuaaGRty4x3xnv/n+dAHhPw6slt/FMvmBigEQIBwM7+M4&#13;&#10;+nT86+r/ALba2moOrBQ8RGAP9rHB7dOea8C8LWItvEFymeJGQDAHcggD1/P+Veytol3d6/8Aaw52&#13;&#10;SZyMdCgAXd7e3PrxQB391KJEEm3K4cgDnBx3JxxXyF8cLZJLL96mQJJJV7gYTkDOD0PT2r66uUlR&#13;&#10;EWUgv84657Anjp+NfM/xdtJLuGNVKE72PTggL079xzj/AOtQB8UQ6Kr6akOwq3yp7Zbr+QFP0fQT&#13;&#10;BcWzxkby87JgZJK4AAPfA7e+K9MgsRaaS1y6qrornBIIEmSckH0XArj7S31B9SbbK2I90qkLj+Hn&#13;&#10;AOMZOM9unegCt4h0R106PaShC5OewIxnHrnuK3/2b43XxlEdpIKMpYjuG6579uPeug8aaTOdKggX&#13;&#10;cESGGNuxDDltwxnPrzWh8EtIisPFa54d0JHU4IPPP064/wAaAP1Gs0H2eLBPKj8OMVa8vGcdscfn&#13;&#10;TbFB9liYDB2D9elWtmTjHA+vfjrzzQBRkjyM9RzXPX9vu6jr/n/69da0Wfp/Ksq8gG36+3+f8+lA&#13;&#10;HkWsWe5S2MHnpXhnirTC6uQMg84xxnPT096+mtTtVZSe/wDnNeQ+JdPDBvlwfxHb6enb6UAfCHjj&#13;&#10;RsuxA/yf59frXzpqFv8AZ7opjGMY/T1xX3F420UFJCF689RwcEdcfka+S/E+m+RcneOD0zz6Y6/z&#13;&#10;oA3/AALfsJBufYFRvmAwB9B654/nX6h/BqJh4UsAgwUswdzHnJO5jn8fxOa/JrwtLcQzOsRwWXAz&#13;&#10;jIBIGM4/xr9d/hxbf2b4QVBwYrNCOMdMfKfz6Dj9KAN+OxLajK0kythgMKc8nnGfTH41b1woliVA&#13;&#10;YncD8ox19SfSovD8CyXkhl5DPuAzznGf/rVreK2SHT2xtB2k9c4wO/0+lAHzjbtDLctIqDzA8vA6&#13;&#10;Fs8c+o559a57xVaHUImWIZC7QOM49B7dMn3rqrWO3W3xGfmZd303dfrkfrUc8CTHapJc459D3/Tg&#13;&#10;UAeaPojwabK8gyCpyvXnPbpx3r5O1y3nGri1sosNMyrGyqPmZj83XnhcjIz+dfd2r23+hP5S4Yn5&#13;&#10;V5xzwOe2K+OfGMDQa20OnBYjFdfLIc7kjQDPJ5+ZyRwORn0oA+3/AIO6ZHD4SiZPvlBuySWJPr/O&#13;&#10;tDxLaAq+BkYOf8/Suh+F2mtaeE4425cBQeTjp0/pVjxDafITjr0/Lr0HagD4p8d6aQz5XIIJyf0H&#13;&#10;9PTpXyB4rtfKujnrz+Q6D1+vFfffjfTEYMcZwfb8SDjp09K+NfGmnFWkZBjcM9PQ9CaAOZ8K3flz&#13;&#10;JHjaTgHJBzj3/HmvrfwTelvLwcjA6ds//X/+tXxTojtDd+W/y5ORyOxzn8fyz+NfVHgS7wY/mwfl&#13;&#10;4JHT1z2Pb8vegD7U8MTqyqv/AOrp/WvZNMlztJ4B/T8PpXz34TuAyA5HYH/AmvdNIl3KpBwR/j0/&#13;&#10;/VQB6bZnKjFZXiu6W10mUnofw6ZzVzT2zGA3b15rzb4wasNN8P3Dg4MULn6kgqB/n396APm/wtpq&#13;&#10;az4tvNYaXdvd3UDn5VO1en06V9W6JAYbWJOhA5//AF/jXzl8LdKitLOJmJy2F3Y6nqRjGcdetfUG&#13;&#10;j2qTrGoBLjAPfPPHA46DmgCz4mvTY6GfKy5K4xx1PufSviPVb8E3Mtw4zc3JVR/sqMEZ/Ovpr4va&#13;&#10;yuk6W5kk2IiM3PbsOOtfCmq64Joo7aF8tGofp1Y8cc457/40AepwXVu2nySOud67COi4PrnivLNU&#13;&#10;1WL7YUUgDdtbnGPQ57+gH1rTk1YR6Qm5wA4z6Yx7jn8a8itNW+26urSPgFi7AdwvCj0Gc/4UAfQd&#13;&#10;vIptlV0wCcNuwPljUnOf8a8WS/aXWkMoy7b5jg5/1rEgk8Z+XH5mu/ubmWPQJynyB7cRgjr5kp2j&#13;&#10;JPsc/qBgV4rpt4s3iO6eJtyRyGNOc/LCBHxxyfl/nQB9e+DZf3KKenHHHYZ5r6F0Q/ICfbv74r5p&#13;&#10;8GPgR4Iz78+3OMivo3QZSVRlPp3z/ntQB6pp/IXPOB1/ziunhX5RxXK6cwYL27f5NdbAvygAZz/n&#13;&#10;/OaAHEYABGPw/pWVep8pB5HvW7txnjP+R3rNu4xsJ7mgDzTVY+DxgfTpXh/i2PbG7DgkH65H+c/1&#13;&#10;r3vVkwrMe4NeLeLIcxt6gnHT9c/T/wCtQB8b+NYTiTB5GcfTHH17/jXzdfR4vTtJJyDz+px+NfUn&#13;&#10;jWAlW2+5Pbkfr19v5181X8X+nBATk4OcDHJIHXn170Adkl3JZaOqqcFVL8HqSMKPeuq+EminU9SN&#13;&#10;yYS75GGb1zz/ADNebXt2blRZIcGZgoAGPlB4x14r69+D/h2eGGJwmFGDwO/YZ6fp9SaAPpzwjoLs&#13;&#10;qRIgUJgZz1z+HtXpPiS6tfD2iPJIQFhjZ2J/2RnnJwBVnwdpDRW0TSDG3LH15/z/AJ5rxL9obxAb&#13;&#10;TR304ShHujswp5Kry3p6UAfIXifX/wC3tcYkkrKxP+63c8ew/wA5rYbeILRHl5zuZRxlcdDnv715&#13;&#10;TZXRn1Y3AOBM59euMYHXoOO9eg/bBMx8t8hVKj/gPB9+o69KAL+pTgaf5H8b/Nx6IOPoOx/Kve/2&#13;&#10;fvCkkRiv54ipbNwQRgjf91f1r5+S3fUtWttKQ4Nw0UXy9lPJ49wCefTnAPP6GfDzQ49M0UzoAvmn&#13;&#10;C9sIvCjH0Gf50AaGqjAPPHP4V434lXETrjGeew+or2jVlJ3cf1/z/nNeM+JhhXbOT2yPzoA8F1zC&#13;&#10;s4x+uOB6H61wbL+/CqfzGOnp1/D2rv8AXwQxzwB69s/4+3864cAibA4Oc/j0/wAaAPTvCUTAqCMD&#13;&#10;JH4dR/h+dfQegRklOfrge3NeG+FIAyqBwdwPTrj06f59a9+0JBheMZ9uh/WgD0fT4gFGe3H88f8A&#13;&#10;166W1Ric1iWSjCqTj/P9f8966O3HYc/19qALIX/OOc0u3gmpVHTIpSuOo6UAc5rt8lhYyXEhwADj&#13;&#10;6ngCvx4/aM8e/wDCSeLJLGD54tPJUnsXP3j+Ar9F/wBoDxvD4X8L3cqvh0XCgHku33R+Ge30r8bd&#13;&#10;RXUNa1AyIN0tzISckk/Mec9+/NAF34f+D7rxh4niCRExK4HC8da/ZD4ReCoNA0y3iVMBFXt+P/66&#13;&#10;+VP2evhhdaVaw3F3GDK+DnnvjkD8+tfoJapDo2klycMB9cGgDzP4veL7fQdFe1V8Szfu1H16k+mK&#13;&#10;+ItLi855tRussT83zc89gP8AJrqPix4rXXfEpSJ2eKJzGVJ7juPbrn8q4+7ulstNitVPzyZz6gdg&#13;&#10;P84oALFTe3jyA5G7g9snv/h64rrUsG1nWbTSYifLhxJNjuqngH0ziuY0CEQ28kzHkDzDkjkHk49S&#13;&#10;c/zNfRXwb8Jz6ldPq94mTduJPULFHwqjtz+OfagD6V8C6EukaLDlNkko3MB2z2/AYruVXj2pkKIg&#13;&#10;CKMAcemMcVZAyRx0/lQBHjPbOaTbnNTBPb+lG3kDHJoAzrofIePx7VxOqv8AKcnP9K7O9OEP8+P6&#13;&#10;/WvPdXlIDeo+vvQB5f4imAVmY8fnnmvE9RYvMzD5h+fPoK9Q8SXB8wqDtHJH/wBbt/n8/Krs7psE&#13;&#10;5H6/ge/rQBBaRkygjr0xj8/zz/nFepeHLX5VOe4H4fpmvO9MTMo3DOcevPA5OePX/wDVXs/hy2wE&#13;&#10;CjIOfT/6/wCPagD0vSIAAqgYJP8AntXfWMQVB3/CuW0qA/L7/wCfSu1t12qFxwPp29qAJnKxxln4&#13;&#10;AH5V8Bftb/Gqy8K6JPpVtLm5lRl2gjuCORmvq74oeNLLwnoFzdXEoQKh5JxzjIzX89Px1+JVz4/8&#13;&#10;X3d5v8yEsVTnIAztHGT9c+/SgDyjVtRbVNQmvpSxaZi3XnLH69vevbfgl4Au/E2tRO0TOjMOxOPU&#13;&#10;9P8APtXj3hzw3Nrd/FDCC5YgcDgZOMd+Pr7V+x37NfwhXQdMgv7uLYxUEZB446e1AH0h8NfCNv4W&#13;&#10;0GFPLCEKOgx9Tz61xPjvxU95fLp1qcgMR9SOpP0rvfHviyDw7pZggYCQjC44wD1P0FfPHh55NWvJ&#13;&#10;dWuuRllTPGR3I479KAOkATS9LEactJux3+9znHvnj2ryHxaXxFZnme7OWUdQv8IP1xz6CvU7uc3E&#13;&#10;hlkOIogT16Afz+lcdo+iz65q0t+6nM7fus9FiXq3fAx0J9qAH+D9Ej0bTlvpVUIufLHPzSHqeT0A&#13;&#10;4BrbhjaWYuTgueT1znvz3q7qbo8yWlqMQW/yoM4zjv8AieSa0NLtsspAx/hQB2fh6z3MCB1/yMf4&#13;&#10;17To9qVA4z0/D3rhfD9k20Fhj8K9a0q3KIGxz/npQB0VlCQATwTit4IeOc/1+tVLaIhema08AZHr&#13;&#10;2/z0oAgwcDvn9f8APekC8e5/SrGMjj6+lIR6cH/ODQBXx0UDH/1qaV/z/wDXq1tHYe9VpiFBwf8A&#13;&#10;P1oAxL+barY9DXnWsXGFcjg/rmuw1W4IDEH8fT/P0ryvXrvare/P68j3/SgDzjxLdncwU5HevO3D&#13;&#10;M4zxlv8AOa6DV7jz5jHnPXtnnvjjrWXbxl8E/wCfx7j6+1AF/SrbLDAwCffp/SvXtCsvLAY8AAfr&#13;&#10;6n3rjNEs90qKoyP0x/8AWFXvHvjfTvAXh2e+uZVjZFOMnqfXt0/X1oA4L9oH4y6Z8PvDU8azYunX&#13;&#10;AUH8h9T+lfhD8Q/iBqHi7Wbm9uXZxIxwCenp/j17V6P8cfi1qXj7Xrm4aYm2LExjPBHvyc+9fOtt&#13;&#10;aPdz7AOuCTz6+n+f50Aa2iaY+p3KgDcSw+uR1xjP619s/CT4Wl2hu54xsHsR34H9K8/+FHw7l1C6&#13;&#10;ilkThucEAe44A71+h2g6BDpVmkECZY4HC8kkdcnH+fpQBXtNFjtbdYoiFWPoQT268/8A1q8o+IGu&#13;&#10;taqdOtXwx+Vvb2H58+30r3XxBdjStLkZcFwuMdyewyK+SvEq3LzFpMyTzH6eo5oAz/C2j3Ou65Dp&#13;&#10;9pGXeVwAOxzyc+w71+tXwn8CWfhTQol2gkfMz4+8/c/QdK+ZP2afhBNA8ev6lB5buPl3ckL69+TX&#13;&#10;3PfyxWUAgjwqoDj2A/8ArUAc5rmoLtZOgGf8mvCtcvhPIVABH8x3+nSu78Q6moVgv0/A9+a8qum8&#13;&#10;2UnGSMfQfp9f/wBXQAqxwsxIUYI/Pp+ddfpFhuICjIH6/T6elYtjbFzwcnjtnp616h4f00cbgO3/&#13;&#10;AOvP0oA6vQ9P24JGD9BgV6hptltCnGPwrE0iwwAcYH6131pBtAVRxQBat4cAZGDVzZjgHH+Ht/hU&#13;&#10;iRhVGeB/n/PSpCPfOaAK5TIPb8f1poXkDODVgDOMil245A/z+HSgCAJ09vzP/wCukYALz/U1PjBP&#13;&#10;aq0rBQQeh/CgCjdSbVPb681xOp3m0t25/wA/zrf1K427tp/z34rzLW9QEcZbPr3/AM9v896AOa13&#13;&#10;UAoPOMZPWvHtVvTNLnPAz6DI/wA9K6HXtTdpWTPPP9eleZajqO6QqW9ST0/xoAklmXpnAHU9cfhj&#13;&#10;n+VfOPxr+Num+DNOawspB9qdSBtI9PT19aT4vfGDTvBekSIjg3LIdozyCRwe2enH9K/Jrx148v8A&#13;&#10;xLqM93dSsWc8c5x14P8AL0oAZ438ZXviTVJ7y4lZ97E/Mc9fb2riNO0671O6CIhJPYDB/D/PrTtO&#13;&#10;02fVJ1jRNwbGQAc/j7ntX3L8DvgbPqksV5dwfJ8p6HH1P4UATfBD4L3WpTQXF5FhWYHv0Hp6V+t3&#13;&#10;w88DWHh+yhRY8OMA47cDp/XArmvAfgWw0C0iCQgOAB93GPTP+fzr3rT4Ut4xLL8ioOfYf5/yKANi&#13;&#10;JobK2M0nAUE49u1ZenRT+INRLkYgXp6f54rnLnVJvEOpJpdjzEDyRwD25+le9eGPDyadaIuz52A/&#13;&#10;E460AaNrYhYktYVwFHbt/wDWrp7SxFqhwPmPU/5/KrNraCIAtyx7n2q4Vz16j9TQBAUB59PamsQA&#13;&#10;eM/j+dWCB16e3eqNxLtBNAFG6nCLjPr3ritUv9oODkf19K09TvtuQTzz0/z/AFrzPWdRAyvTrjt3&#13;&#10;oAx9a1Pbkg8dPpmvK7+9a4diByP8jj9K09Xv2kcqpzyfx+tc8IizjPU+v/6/8MUANhhLyFV4/wA8&#13;&#10;/Sul03TzIy4XJP8A+s/T/GoLCwJwCM/rj616Pomk5UcYz2/r06+/6cUAX9H0soAdvX8K9I07T9gB&#13;&#10;x07dz/8AqqHTbABR8vpjjgiuztbYKAAOP6UALbWoXPGc+3atNYwMDHT+lSxxBevJqbaR2oAiKgjk&#13;&#10;ZB/z/wDWo8vBHfH9am2gkDHX6/ypCpz0+vH+eKAISpAJz7cijb+A5/X15qXauSSMj/PenbR+NAEG&#13;&#10;D94dR7UbRyR1/rUuO460xiMZ9KAI37nH/wCv8aybq4CArVm6uFQHnIH61xepagFD84H5Yz0oAq6n&#13;&#10;qG0EA4PPPTBrxHxr44sNCtJLm6l2BAcAt16/596g+I3xH0rwvYS3V1OoYAnHp+v6V+U3xd+Od14k&#13;&#10;ubjdcGKzX143egP8v6UAdp8XvjY+tvOkM5Sziz83Az7Dkfh+tfn/AOPPiQb5pLaFmEAxn39M/kDW&#13;&#10;D4y8dT6q5ijcpCmcDkZ9z27cf0rxHUL6W4c7GIIxxjt+vXvQBJq+syXUoC9CSQMgZ4H4Y9PrVnw3&#13;&#10;4S1PX7kKiM5f09O/9K2vBngfUPEV/EsUO5dw6549z7/j9BX6Q/CD4KJYQwz3MOAAMfTOT2/l/jQB&#13;&#10;wfwe+BEkaRXN1ABjB6cc/wCf655r7Z0LwlpuhRos4CYwMcZB9B+f/wCqtVhpvhmzWKIDf0CqDycf&#13;&#10;/X9f8a1vA3hnV/HGrpgssA+++MADPReOv6UAeneAvDkur3Q+yqQg4LDlR6ge/r719q+GPDUOl2yH&#13;&#10;YAQOlZ3gXwNZ6BYRqkQUgAD2x1J9f89K9PSIRgBev8v5UAQJEBgmpwvHByf8P89KmZPT/P8AOmkf&#13;&#10;l9P8/wAqAI9vHPT6UbcY4z1qcDoe9N24/wAcUAQYPcYFOUcbh0qYDP0ppXjjp/8AXoAhJ+U+v8+K&#13;&#10;ru4Xjpj8KnkcrznnnvmsO8u9oIzj/PWgCO8u1UHBx/8Ar/OuOv8AUFDHJ/T0pdR1DOTnp7/zrgtT&#13;&#10;1FixCtkc9+vNADNS1LcSoOMfrn/9VcpNceYwLHIJ7/5zSTzNIx5yP6E8f5//AFVFHEzE9v1/P/61&#13;&#10;ACiLdjIyRxj39q0ba1JwcYA/SprazZjjsegHoMZ/HNdXp2mlu2fz/HJ7UAQ2Gnk7c8g8+/POK7qw&#13;&#10;00ALxj8/0zU1hpuwjI5H45/p6V1dta7QOMe2KAGWtoFwcYA/mPWteOMAfd5H+f8AOakjjC446/5/&#13;&#10;yam254HT+lAEWOMen8v89qbs4+nep9oIKntx6e+fSkKjqf6UAQFRgeg/Cm449/p09KsY7nk/ln/P&#13;&#10;vTSORxx/n/P/ANagCHH5U7bjp14qUKMAk9vrmgDGRjj+v5UAQHOM/rRtJ69PpUxTtnH+fWqlzdRW&#13;&#10;0bPIwAA+nA/KgBzMFBZuAK878X+PNI8NWkktzOqbBk5YDHXmvN/in8btE8FafNNNcoHVTjkdhX4n&#13;&#10;/tC/tcat4iu7nT9HuWSAMV3fjz359OOn1oA+lv2jf2xYrSSfS9Am3SDcu5SOMZGcg+tfj/4/+Jer&#13;&#10;eJ76e81Cd3kkZuCTj3ArkPEPie41Gd5JpDI7MWJJ5yTk+vXtxXIbZ9QmURoWLc4HPX8OcmgCKS9m&#13;&#10;unUyDJIx+fp2rrPDPg3UdanjiiQsGI7fn6/57V6P8PPhDq/ia7iYxMA3qp5yccfrX6sfA/8AZgt7&#13;&#10;QW9xcwAEBSTg5/HgZGKAPmj4M/sx3+ovBcXVtkEDJYcEHHFfqV4A+C2jeFrWMrCplA5OOhHp+Ney&#13;&#10;eG/AumaFbrDbwgMABn/DHTpXZTC002Pzp2AwOh7e+PWgDn7TRreyi3zKEQc/SqF1fTX7fY9OGEBw&#13;&#10;WxwPXHH4VJLJd63MQCUtzx3G4fzrq9L0iONVCJgD+YHBoA//0vy2udLlhmJxuGT9T1/wrDvLOUOj&#13;&#10;43AHsPr+Zr1qW3gniEhJJbnk89/T+eOfaubm05VZu/f/AOt349cUAeeJaPGR1JGevb+v519Sfs6f&#13;&#10;GG/8B+IbaKSRvKLBSCxGRkfn/n0rwa7sI42V85Bzk475wMDkYFUmja1dLmMkFOmDzkfj+XXNAH9P&#13;&#10;vw98YWXi7QbbUrZw/mop/P1FejBAVr8XP2SP2gptKu4fD+rzEwMVG4kcdMH8OMjgCv2T0rUbbUrR&#13;&#10;J7dw6sAQfrQBpY247nmnDJIz8uKdjOeeB78U5RnrxjP+f8igCRSQMZ4HY+tWUl/vHtVRunA/T3py&#13;&#10;5/yP50AXhGCOR/n/AB96rSWvJOOOP8//AF6kRyD14/z/AJ71cDLIM9cfh+J/z+VAGDLa5ycYP+FZ&#13;&#10;U1ntYfLx+uf88V2LQrggfr+g/CqUltyVxn3/AKCgDhprBWHTJHt1+lc3qGmCeFk6kfjkHr/SvTZr&#13;&#10;Qcrjp+OPT/P6Vj3FoepGQPbpj/PNAHiiQQxq+nXALIR9cjt/XOK+C/2mvhZHqNvJqFjEOcsuB0Ye&#13;&#10;3viv0l17SGG25iT51yRx19RXnHifQE17TZYZUUq6/Lke35UAfzbeJtAudPmZHQqQSMdfrn6np/Wv&#13;&#10;MNSsxtMvRlHI/Dr656cdK/RL9o74YT6FdXNxar5ZORIMEDAIwQO+fb618GalYth0YliN3BPQAf5H&#13;&#10;H4+4B5qWOcAnA/zipPNbAGfT+f8An/8AVTriJ4JSrD+v51ERg4HXt/n+dAF63D79oODn0qdtyPnO&#13;&#10;SOAeOh9/aqaEqxbB/P2qUBmUeh4zgfh+X+eaAPp39mX4t3vw48cW8rzFbeYhW+Y/gcc9utf0pfDT&#13;&#10;xva+MvD1tqVu4O9FJwc9u/TGM96/kbgElrKs0bAMp6j2561+wv7Ef7QojSDwzqsu1wAuCfTgH2z6&#13;&#10;fpQB+2kUynA9OnXArQRu/p7fp+Ncbp+oR3EaTIwZXGQfUVvQXXTPQg9+Pw/lQBsgcEdfw/LIqTC4&#13;&#10;Kk5H+efrVWOb16D/ADmralSTzkH3/wDre9ADscYHP+fSgJn5TyB74/P8am2+vf8AHn1pwXHqf8T/&#13;&#10;AJ4xQBXZOS2RmlCc8d/0x/TpVkDHP19vf/P8qTYMc9evr+GMUAYGsWPnWxkUZdMn3I7iudspI7yx&#13;&#10;m02ccxYGSeqnpj+teglQwIIyG/X8vr/kVwN/Y/2ffm4C5UHdgd1PY9vpQB8WfH/4Zy6xYzX1rEC+&#13;&#10;CQQP4x/Q/wAq/G34k+HLmJ3hdCjQOwHqAT8w+gP4/rX9LmvWVrqdhLC0eElXg/h+np/Svx//AGkf&#13;&#10;hzZ6XrU9/bQmOB8uQM5Pr7YHt9fagD8m7qzEU252+YEeuAfY/SujtI1ubUA5JPr6kY59faug8W6R&#13;&#10;DDeFIEAQYAI7rnrk9653Tp2izEwwM+3Pt9BnigDBurMwOXI3KMg+/wDn8KvWBR0IUZJ6ZHv/AI+t&#13;&#10;aV5H50R5wQCeh9eCPTp3+tYNrKLSUqx5GSBkhRnoPWgDXkwf3nIKDGfTPP8AP/61fpD+x/8AFCMM&#13;&#10;ug3b4CYABPVc4GPcZx+Rr87ym5Bsy5YA8YB//VXc/DjxLc+D/FdrqyPtRHAYZx35z+mO3NAH9Bk9&#13;&#10;gJY/MTkMMjtkEdfxzXM3dgCxOMEntz0rT+E/iO08Y+D7S+jkWRynsfl6g+3H611t/pgBLYxnH+cA&#13;&#10;0AePz2rRsQ3B/p7EelU8sCGJxyDz2/oRj/8AWa7u+0zB+Ue/rz/nvXLzWuHOTgHpnnBHQZ/X8qAJ&#13;&#10;bG/miIGSAMj2P+feuysNU243kjGOD9MV5yFeM46ZJ9s9/Q9KtW160J+Y8jr6jnt6dM0Ae8adqu7a&#13;&#10;euT/ACPXPFb9zMs9oX6mP5v8f/r14vpmqEYLE7RyOfTrx2rvbLUgf3e/+X6/5/GgD2bwreRX1gbU&#13;&#10;ru2AFd3QenHv0zXFfE7wjD4g0G6tbgDewO1cc9P4eO/rUHg/WTp+riB+A7bcn+6fujH417DrFlFP&#13;&#10;CDEMiQFT9ccH/OKAP5l/jn4FuvDmsTW2xUVZmKYPO09Mnv3/AD6ivmhphFOYydxbkcY2nuB69Oa/&#13;&#10;Zf8Aa8+G0MCvd20O7eG8w4zt9Djpx+f061+Oes2b2N1LE6MXiYjJHUf1+n5UAY2qJa2cIki/1jk5&#13;&#10;z37jHpis9blJIGyOVAJ59f5dRWbq1wzKXYk7M8fX68Z7cD8azrOQknknp+XXmgDSWZY52wOTnkZP&#13;&#10;UcDH+f61tWk3lHzGkwVIwSO3/wCuuWlmw2xzk9foB1/yf/r1dtpscKSDj1yDnoCD/n3oA/d39gv4&#13;&#10;sf2rpMegXku+SI+WwLchRyDj8a/VkJ5gDA88+/pX8v37LfxKn8EfEO0d5fKgndVb8eASB1wfxr+m&#13;&#10;HwXrkHiDQrbUIG3BlwelAGzNbAjp+lYV5ZBgeOK7Ix7hx9elU5rfI4HJB/yP8aAPML6wBBI4Ga4P&#13;&#10;VNHD5BGcc/rzXt1zZ5ypGD9O/p371yt/p4bPAI69On0oA+a9Y0TIfjHB/wDr/kK8z1PSmid8HG3k&#13;&#10;49/89f0r6m1PSdyk7frwec9OcivLta0QYfC4PUD0H0zQBzXw71OWz1JEZ9iggnnHKdSPfbX2TbXa&#13;&#10;S2ash3gLx2HPTH418S20D6deeaFwUIPcj3xnH1GO3419deCpvt2lqAd7AFeAOnVfYZoA8N+O/h1t&#13;&#10;e0WdY4hJjJLHjGV6r1/+vX4KfH3wlLb6ldqEPmKfm4252ng8dMf561/S34s0hbvRblZcKpjJ46r6&#13;&#10;4HQmvxX/AGl/Av2a+vb2ePaiuT8xOWDnBwOB3z0zQB+Q8iBWKg8dPp71EcFQRyff/DFbOt2rWeoT&#13;&#10;2rLgRuyj6DocDp/npWO6kdh256UAC8dhjrz2xU0LlJARg/4VVjxzz0x+P+f84qztww5wR1/PoO3+&#13;&#10;fwoA/bL/AIJsfE3bFJ4ZvJ+beUbdx7SHGPfofwr9y0AYev59PrX8n37H3jo+D/inpyyv5cV24ib0&#13;&#10;BY8ZxxjOPx/Gv6o/CGqxaxodpexvu3p1x6devNAHSBBnrgD60FAOO/T/APXU6r68ClVD17kjp/LB&#13;&#10;/nQBT8sEDPGc+npVSa3BGMcHtWuI/QDFMaMd+AP6/WgDh76xBzkZHP8A9avPdesfKMM6jJRiM/7w&#13;&#10;9PrivaLi3BU4GP8APauN1nT/ADLWVAuSOfy/z+tAGNo4lewEs58sIykjJ/jGCG+p5FYPiF7bURHK&#13;&#10;EMvk7sDA+U4IJGe/NdXo7+ZbTW7qEDxhucFgYjkY/wDrVmTJAYijnGdwyR1PXIHbjvQB+TH7XnhO&#13;&#10;e6sbuYYxJHnC5JOCTkk+nfFfkLe2jSzBQ+xQx3En1z2/Div6Hf2ivDUOo+HJbuJSxiXcDjnB4OB1&#13;&#10;49P/AK9fz++MrI6frl/pzAIIZpAM8k4P6dfp6UAeeXiqV3K2ccZP145/z2rPRmDNzyCAMEdPf2+l&#13;&#10;W70Lkqx6dBnIwfXPf6f/AF6oQBt53NwPryM+uD+vagDSiUbQSdo6Z+mMD15r9Iv2A/GR0XxZNpXm&#13;&#10;ALK6S8/rX5ryKxk2DJB+bv8AXpx/nmvob9m7xA/hr4maWCcR3LhGO7HDdz64xmgD+snTbsTwxyqc&#13;&#10;hwCPx5Fb6YK9f/11498PdZGp+GbC4B6IF65zj3HH5Z9K9XtJQ2MHP1/mfpQBpBOuRnP9OwqQoBnn&#13;&#10;J/rn0pyEEfLxjv1/WpcDP149aAKzJxwOR6f4VUmiLKcjB/z+dauPX9f8/rTWQHqOtAHF3lqCDkAj&#13;&#10;/PSuJ1TT8hmxnP8AhXrE8GR6n+orlr+z68DFAHz1r2kh1ckcHt/I/wCfxrmPBcL6Z4oMoOwMI29i&#13;&#10;FfB+nXivb9X0/cj5WvLpNPWDWImRcmRJE+9geozQB9UzMGtYTFGCV80cnjBB28/yrzfXrQhIz0fB&#13;&#10;xjB+96Z9PbFeg2ThtNikBDFkQgKMhWC/MAP844ri9fW4vXAhPlhSuGbnOBypA6fXpQB+Jf7eWhRx&#13;&#10;WsV/5Z82K7AyT1Qrjgc49v071+V7MscxGDgE89eB0/8ArV+zn7eOlM3hu/mByYdjsFBwCpwSCfX0&#13;&#10;4xzX4t3j+WzbeAPQ8kjjOPw6ZxQBtPKzRMxOM4PrnJ4/Md6wlnKz4UsBz/8AXqSO6Oxs8AfKRjB9&#13;&#10;v8ayPNHnkE4HPfOCeuT+Gf0oA99+Gt75OsW90GwySI46AAhv84/Ov6lfgpqI1HwlDKDkEKw7ghlr&#13;&#10;+TjwVebb5A543Kv6f5z/AD9f6hP2VdZXVfAlg+eHtYSM84IAX2/l/jQB9VhRgHP+NSBQPb+tOUDH&#13;&#10;H0zTxk4z9KAIyg9Kp3MIZcdOPpWgR2PWmMgZSG7/AMsUAcVf2ud2Pc/r/nFcBq1gHVlYZ3Hnn24r&#13;&#10;167g3ZxXF6nZkqcDj8+aAPBbGwMHiCZhgANEQTwOT1B4+mK9VW/KaqLa3be6TYYjsoHIx6njArir&#13;&#10;qzjXWnSYkiVoV6HrnPH09Pwr1210sGc3CDyySsmeAT0B/wA9sGgBNVhmFsrIQgG4ntnIwM/h6mvl&#13;&#10;v4k3MjhLaBfO/esCCcKMrnI/KvrPVlQAhgAMEqev48/jwe1fK3xKExuLcQhmzMwI9mU7SOmDuA9q&#13;&#10;APFNUhjh00vqDfuUfcRjkYGWGO4PTnrSeCra11yVZjFhGleJdx5A++Dj8OO1a3iXRL280wWWAS4M&#13;&#10;bOWztEK5OTwOW6H171leAls/DCzX88LXVzbu0mwsQN3lfOVPOMDsM84oA9L8b6NBHp/2qVvkch++&#13;&#10;0g8dB79PyPWuR+GEP2XxRFIHBKbwRz2PJ/8Ardq7eTUj4osHE8SxQeRBPFxhhEWHykDrjjJ/Kud8&#13;&#10;GIYfFsaImAPtDN2BJYcqT1HHPTHGKAP0Q04YsoM9kH8qu7R35zj1rP0lt1hb54JRePXitbaOuP0o&#13;&#10;AiIII7f5zVSaLcp75/r1rQ29iOKjZcg8dc+/YflQBxOoW3ysx6HP615jrVkXRh2Ge2fXP9K9ovoQ&#13;&#10;VbIzn+tef6paAqwUc/T8u4oA+WvFemGSNxt5GCO/b37V8leNtIAD5X5CenT8fXj9M8V96eI9ODKx&#13;&#10;xgg++ep9uP1r5b8eaOMOWQsCSSBjt2BB/wD1/lkA+bfDVpKdYggjG5HuIlYcH5S3v2Hev128JIkf&#13;&#10;hlhK+EkQKD1I288fj2r8uvB+mSf8JZaREoM3KEZzj5Oce3rx7V+n9nCbXw8qiXBIjbOMfMR27n/P&#13;&#10;FAHdaNAkhkkhi2h2B3Mc52Lzj6nr9K5jxrI8VhN5owTGxH1xgAdfp/Wum8PxMlpGqliNhOG75P5/&#13;&#10;nXGfEe8FpYN8wJ8vGPZiAD7flQB4e11PbW8O5VRhGgMajo/fPsO/51v2TxsjtGMgDpnj/wDXXAa5&#13;&#10;eLiGOSXleeD64DHHHQfn0xXV6PNvsgQcBsDPPcZAH+Jx3oA2btPMheJxuAAxtOeD1x7gf1r5p8Ya&#13;&#10;NJH4kWJIUVhLGuOC/lxkOzZ5J+b5B0/Xj6Ujl85ZVJweACO5JwBjPp6159L4fN54usrlThPOETZ7&#13;&#10;xxDf0ODzIfb9aAPqjwRZSQ+Go2lGHc7mxwAcdPwqlrlsHRxjjJ+vQ12fhq3MXh+2AOSRnPqT37Vk&#13;&#10;atATu44/z1/l/nFAHzF4wssq7kYA78+vOfX3r448faflpDjlQfxJ/wA4/KvvjxXZho3Ucf8A6vwr&#13;&#10;5A8e6YVWU9O/Xj1xk5/HkfX0APj1GFtqIOcPkc/T+VfRPgS7wkbbsng/XPBx+Y/wr5+8QWgt74/M&#13;&#10;AARj0/X+n6V6Z4BvCdm4/MMfj7YP+e2KAPu7wddLsGDkevTJ6ivobRJQUAPT8fXpXyr4JvQVRFyR&#13;&#10;x+nfvz+v14r6X8PS5ROcD/H/ADz+lAHsGnsCgGcY/SvBPjZqaSiLTX5F3NHEe/yr8x4PYdP/ANde&#13;&#10;36fIETcSDtB/LFfMvj3UDdeKLa2jAd1Vm+YZCl3xnv0UUAeheC9OtDZ2/kIyg5Iz1PPBx1r3fRYY&#13;&#10;4AcAIFxj6DqQfrXnHhWBFiEjvudAOPQDgY/LNepQ2yW1lJMxyAmckYx7Y6/5/CgD5B/aQ1gMDZwD&#13;&#10;eZWC9fTt+dfCOraxJb3qW0gAG08k4wCeB+H869//AGgfEjv4iiskcMVk3YByuQOAeO36V8KeJPEc&#13;&#10;suvykEeUhQZJAIVTkD6n2/nQB7N4h8UsNNFurMZDhAo6jd2xxyOT/wDWri/DbXUU0F/IoT7RIQhk&#13;&#10;bOUjbaBj3J4+ntXBXOr397IPszbXPQjszd/XgVd0nUbiTUbe2DfaBI2UXHyKEOASeoOc4yfSgD6p&#13;&#10;1jU/L0F5H6JKZMZztSJDgf8AfXT614b4PmLXDOxy0jMc9ScnJJ57mvQ/FEnkeE7hZH+cRxwL3xkh&#13;&#10;iD74HX868q8Kzf6SuTyPlxxjJ6g8+mMfn3FAH2x4IuMRREDPHPrjrg+n419NeHnYqvJOOn9MV8oe&#13;&#10;BpN0UQBzkAf/AKjzj16V9R+GHGxGBJDAf54z/n1oA9j0xs43DII+mK7a1A2DHFcNpRGwDPPH4c+m&#13;&#10;P8+ldtafd4PA/T2xQBdxVC6XcpH+f8+lagUduenr/h+lVLhcqeMj9aAPOtWQcjrnvxXjPiWMbGyA&#13;&#10;cZ6/0r2/VkAXCjOf6/rXjniWI7Tjrzz7/wCefzoA+RPG8eFkJHUH8hzXzJqKslxLKBvzj88YAx+v&#13;&#10;519V+OQWSQ+xyOueOvA/z696+UdTkYXvkJwS27r7cZ/D/wDXQB0Hg/RZNa15IUOI4lVTgdzwCPrz&#13;&#10;+tfo/wCBdHg0q0gtYVLEAZbp/nmvl74I+FVMUV6sSl5cuxb7wwRgfr9K+1vDtjNLcgOcchenbt0o&#13;&#10;A9XhDWOlG4lbAYcY9K/N748+NEvPEV2scmU09TF65dxyfY/5xX3x8RfEFt4e8My3BOVt4i7Z/wBn&#13;&#10;pgfX+lfit8T/ABZPPM7hsSXshmYnvubp05zx9KAOn8LXX2h2vpZAq26luOzNwR9a9B0y4aScDqgX&#13;&#10;5sdwDkjPavCfD14YtIO58STN0z/CO5/x6+9ez+E2a4hecggORCvP8JGTkdPT/wCsKAPoj4S6JLrX&#13;&#10;iB9RlGTbYjQ45M0vBP8AwFe3bmv0Jhs1srCK2QYEaKvbt3r52/Z/8Hiw0u3vJ1y8264fju3CfpX0&#13;&#10;3drhDxk0AcDquTuGCQePTJ7V4x4lUxmZMEMCR1zg9D7fj+IzXs+rkgN059/X2/L0rxfxNtCuq5H9&#13;&#10;cUAeEa6MMWXJJIzjocH1Pb1rikVzcAEkbj+OP15+nau01vLM+OAD1HHX1Of88+9cvDFuuQuc5bGO&#13;&#10;PyP/AOqgD1/wjD8iLxkHOR/L8fWvfNDTG3jGf09q8R8Jx4EfGPbp3HX8PWvedDXlAMZ49u35UAeg&#13;&#10;WK/KOM57e1dDCCFB/wA81jWS/KFz09f5/wCf8a6CJRwMZAoAnVDx3FVb6dLS3ed+ij9f61oAAgnH&#13;&#10;T+ntXhfxu8dQeEPDFzdO+3YpGfc8LxQB8FftLeNLjxH4iTQ4XPkQktJ0OW4xgewrzX4S+CP+Eh1x&#13;&#10;XeJigIwccADpz7V5xeazeeIdXuHyzy3LtlgOcN6evft0zX6F/AHwXFp1hBNImHcDnkk+tAH0h4D8&#13;&#10;LwaZZxjHAAH0wB1rkPjV41i8N6PJBBJtlf8AdIB3Y9SO/vXtYkj03TXmxwFPHH4Y/SvzL/aB8cnW&#13;&#10;vEC6fbtmOwZlPvK2OOv8Pr70AeZWt6NQ1SeWRvMReQTnnnJNXrzVDd3a5B2ooOP7xPA5IrmdFuIr&#13;&#10;TT3upWG4gqMn+EHk/jjH8u4NTRZ31S/KqcK53DsBtx7c8UAe1aPpl1rd1a6JZv5YuXCM4ydqAZkO&#13;&#10;O2Og55Jr9D/h7oiaXpKlU2CQKqjGMIo+X/69fLHwW8MC+nTVdvFz+7j/ANmJeGYf73rX3LaQrDEs&#13;&#10;aLhVGBx04oAtInI5qwF4I9c0IuOB1/SptowOcn2/SgCErk0jA4PPA9qnI9Khl+UHmgDntQbCkdMf&#13;&#10;5xXmutuQr4P+fXmvQNUk2gkj/P8An2ryvX5cBs8f19hQB474hlDzPgkgE/lXATje54yOevB4rstb&#13;&#10;l3zOe4PYdvp68da44YaQL2GP8+9AG5pEAMoz0z3PX3r3DQrc/JgYA9j+leW+H7fL/MTz6nof/r+t&#13;&#10;e4aNBtCZ6/17UAdxpcPyq5HX+lbt3dJY2rzynAUGqdhGEQeg/Gvmv9o34s23gXwxctHJtmK7Vxjk&#13;&#10;nsPy/wD1dwD4Y/bU+ObXEj+E9LmwSfn2t2+tfmVpttcahekhWcyHGOuecjnPr/kV0viXWdR8b65N&#13;&#10;qMzmR52Jyc4APp+o7fWvfPg78Lp9Y1G3keIlD65OR+p/l6+lAHun7N3wfjkuYtW1KLeRtOCo4PB/&#13;&#10;TP49a/TOXUbHwro6JhU2KO4GOP8A61cl8P8AwfZeGdJRnQJsX07DHX/Pb8K8b+LXju2M76bA+VTP&#13;&#10;mFScAZ4B6de/XigDj/F3im78U6qQH+WVyPUiMHjH1Peu0siLPTorZRtPA9/QV4n4Ndr66N1Id2Gw&#13;&#10;c8jpwB09vbmvcrYrFHLeTjdHEowo/iY8KPw60AJNavezRaOnAcGW4bsEH8P+e9dn9ni0fTfkG2W5&#13;&#10;XAwMFY16Cl8N6K6RG7vhkt+9mOfUZC/jwSMj8qztcuzd3BkbhR7EjA44oAwtmWC56HOPXrXZ6Hbb&#13;&#10;mHGSPT6Vy9vFvYdsemfTr6/5zXp3h20yAVB7duv+f84NAHoeh2uAB6V6Zp0AKjsP89a5bSbUAA4z&#13;&#10;nr7/AP1u/rXoFjCFA75oA04Y9o/zxVkA59DzQqgDpipdvPqDQBGFJJ46UmMj6VMVA6cZ9KbjpzQB&#13;&#10;XbjPP41kXkhAODiteXKg/wD665W/nKhj0x/n/P8AKgDkdZuR8ykgf5zXjHiO+YbsnJPr7ev+f616&#13;&#10;Lr15hXPOf/1/jXiet3RklZcdPw+uD09aAOZnYyMR0O4jpxyO46Vo6bbeY4AOAenHqPpWaqhnCggg&#13;&#10;d+K7PTFitYvtUxwq9m9Rz70Abct5Z+HNKk1C7faEUtzx+Ga/Iv8AaZ+O154x1KfRtOlP2WJivyng&#13;&#10;46j26V7x+038d/JSXwxos2zKkSMOwOcnOMdB+X51+YmpzSX0jljvMvXqTk9Oehxxk9qAMRYpdRmC&#13;&#10;9QR9cA9gO3+fSvdPh38O5tUvIjswmVxxz1yMj/6/5Vm/D3wNNrF5EGG4tjJPfPv/AFr9G/h18Orb&#13;&#10;RbZLiSPBVc+mPp6//XoAs+BPBEPhy0WRxhwuRkDjjv3Ne0aVphMK3cvGc7c9gep9fzqLSbB9RuuB&#13;&#10;iKLGRz19M11WvTxW8Mem2/LBcvxxkep9qAPBPHd6oSWRgRFGBtPA/H8awvg/8NL/AMdeJBq1+uba&#13;&#10;NvlBAIbBHH4dff6deqbw1deN9ei0q2UG3Q/Ow6t/nn1r75+HfgbT/B2jRJFEEcKO3U/p1/8A1UAb&#13;&#10;elaPaeG9KjtbdQCihc4H+feuN1y/ADKx5+tdfq96DuAOccV49r15y2DknPuODQBxWsXnmSMF5I/l&#13;&#10;3xXPxxtKcEAk/Tp9PX8fSrMzeY5IGSMf5z/P0rRsLY7+BnJ7dP6//X9+aANrR7F3ZQeccdPfn/69&#13;&#10;eyaHp21U49ugx7Vy2h6cBtyOfw/wr1nSrMKowOfpQBtafahcfh/n2rq7eLaBniqtlb7SOP8A9dbA&#13;&#10;XAGPbtQAwcDPTtS4x/8AW9qlK+2Ov+fekCj64oAiA5BPX/PelxjPHPNSYPf/APX9KQgfSgCBjtHX&#13;&#10;pWJeTBQWzgD9R/jWjdSbVPOMD09a47VLsRqRn/P1oAwNYviuQG4/x615BruqEKQD+P14/Ouo17Uc&#13;&#10;Zy3Hrz+HX+tfP/jHxLFaI26TDk9O5+vOf5etAGP4i1yK33Juwx/L618yfEz4rWfhPS5J3fdOQ2xc&#13;&#10;9fc+g9qq/ET4lW2iW0t7dS4dshVP3ifb/Z9P61+Z3xG8f6r4q1B7m5kbYWO3GcYHYD9efbmgCt8Q&#13;&#10;vHeo+LdVmvbqXIOcDOAB1GPz9PSvM7PSbnVLgRwrv39O4+nYZ9al0+0n1G7WFCSxPb3P+eP1r7j+&#13;&#10;CHwVk1F4rm6hOw7Tj1x/j+NAFP4H/AmfUGivbqM7CRuOOD/nj8fU1+pvgzwrp3h+yjijQAqBk4Hp&#13;&#10;xx/KsTw74b0/w7ZR2luighRzt6H68ZxXZ2t0F+YA8EYGOvTH4j/PTkA9BsSine/AH6D1J/z6VyXi&#13;&#10;PxjJf3UXh/RMySynblcn88fzNec+NPiAunJ/YmlkyXc5CYU/MS3pxx/P2r3X4E/Cy6VU13XV3XMq&#13;&#10;hmyPu7uQo/z69uKAPVfhl4FGmWKXl4u6eQAnjqfQfSvdYbZY8ccD2/z/AJFNtrXyAqIu0KMADt7V&#13;&#10;ogYycf8A1qAIdppCvY1PjAHHrzUUhABP+ePegCnI4RSP85rnNQuwAVz9Kv3tyFBIPr/9b1rgNVv1&#13;&#10;AODwM9Pp70AZOq34AbceATXk2t6mWYgEkHgfr/L/ACa2Nb1M4YZySTXnVxLJM5J6Z69v8+tAFaQl&#13;&#10;ySxz1+uPT/69aVnaknIxnOf61HaWzMQ3X1+n0967bSdKDuhxkj17/lj/AD3oAu6Ppm7BI4/xr1DS&#13;&#10;NM2oDjIH8qq6Tpm0K2AAOTxXf2dptAAGB9MY/wA/5FAE1lagY5x+ddDDDs6f56UltCFwSMEf5/z/&#13;&#10;ACq4FwOuPfFAEZXqO/8AkU7bn3p+OB6ijbk9Mf4CgCMjtQBj5TzmnkZyenv0o25OKAIynHHFCjA4&#13;&#10;4BqU0xuCcdTQBGxPfj/PFZl3MEzkjirFxMFHBzXIapqMcQJJwBntQBX1LUFjDEn+v+fyr5l+LPxd&#13;&#10;0nwXpk8s8yiYDgd8nsMd6x/jV8ctF8DabO7Tg3HKhevJHB4/pX4zfFj42an4mvp7u+uNyFm2RhuB&#13;&#10;9QOvXPagDuPjD8cr/wAT3MtxeTmO3QnYgbJbPqO49fyr4p8UeMp76Vvn4wcDoAQawvEHiae+kMsk&#13;&#10;m49F54AH8j+fQVxCJdanOiJzvzx/n1/CgB11dT3s4hjOfw/L8a9V8BfC/VNfu0do2IY5wOvTnr+l&#13;&#10;dl8Lvg3f65dxSzw7g2OMHgAjqOh/z7V+pHwv+CtppEEVxNENygevHr/n/wDXQB5f8KvgvDpFvHLL&#13;&#10;HgjnoO3rn0/MmvoPU76w8K2CW9tguR8oXjJIOfoPX9RXVeI9V0rwpp7IoXec7VyMnpj0/HH/AOvy&#13;&#10;nwb4O1/4r+IeA0dorDzHGcAZ+6vqT69qANLwT4T1r4ka0H+b7Nv+dsfoO3tkV+mvw6+G9h4V0+JV&#13;&#10;jAcKOMdPUnPU+9SfDT4YaV4L0uCCGEK6KAPwHqa9fVQuB6UAQxxhcDtzn/8AVUu0H8O3tTwMdvX6&#13;&#10;0uB36/TtQBHtx9RSYPPNSYBx7/5xSYz7/wCfWgBnrx0oCjtTwvt/Sk5wR6d/QUAMOB3qtLIFXipJ&#13;&#10;ZMZNYF5eBQcHmgBL272qcHOK4rUdR65br6/zo1PUyAVB/lgmuA1DUCQecsf1x196ADUtSLEqDnJ+&#13;&#10;uf8A69clNO0knXknr249/wBKfNKXJxyevf8ATvUaw5dfl5PAzj9B9aAGwwu55OO/X8P5H/8AVWza&#13;&#10;WmSOOvTj/wCvUlpZscb16+vP07112m6aWxuHc/8A16AIrDTTIwz1P/667mw0wAcDn/PUVPYacFx8&#13;&#10;vPFdVb2mBwPzoAit7XYBxWrHHtwO4z/k1IiAAYGalCgdOQf60AN2gYHpxSkZNSbeeff/AD+tIc/h&#13;&#10;/n6UAQ4zk9f8+lJjBxn/AOvU2OPX29vrSFRQBHjI69P6U3aW5HGPfrUpXqR6+/5UoHfvQBFjjGP8&#13;&#10;96YTjGTwPx/zzUkjBFLN0HH4V5v4t8d6X4dtZZridUCAnk46f/WoA6fVtbtNMgaWVwuPU18GfHn9&#13;&#10;qjRPBtvPbW1wrzrkbQ3p+B96+bv2iv2w47R7jTNCuCSMrlSevPHH4f071+Qfj/4m6r4hvJ7q+nZy&#13;&#10;7FslugPpn3H4+9AHqfxm/aE8QeO9SnMtwyW7H5U3Hpjt6dM/Tr6V8jX+szXkzMGLFiD9SKzby8nv&#13;&#10;5flJO48846jH0/z+Fd54O8Aan4gvI444GcucDHPX1oA5bSdFvNVuVjgUuSw45JAI4/z+Xevs34O/&#13;&#10;s73us3NvPdRFyccben68euK+gPgh+zBLNLDLdWxbJz0z1weee2R/h6frF8Nvg5pvhuyhVrdA6qM4&#13;&#10;GeQOvNAHiPwh/ZzsNGtYLm5hCsijqo49vfH5V9laV4ftdNjWGBFRFxXSxWltYwjeQqr0H0/WuO1j&#13;&#10;XnlY2mnjJ4yc8de+P8+9AE+qapbacvlx/PK3GB1zj/OTXMR2F3qcomvySDyF5IHp14zWhYaU0jmW&#13;&#10;b53OeT/h+ddxYaYMD5f8+/8AjQBk6fpIBG0f0+tdxZaYAAcY+oq5Z2G0DaOfp/SukgtlAHAAH+fe&#13;&#10;gD//0/zZsNXVoljk2qD69uuMGq13M5uU8shgT0H0/wAj61wnh2/+0KjSyZIBwpHIHH+NdRcYyhQE&#13;&#10;Z4JJH5HGf8P5UAacqJdRZYZI9cdemO+P51kQKzJ5Eq4Yfn9Qcen61r2t4AApc5AUcKB09O31/nWb&#13;&#10;dyhZQ8Q69ehznr3/AMj1xQBf0i+v9Cv0urQeWUOeuMjPfpjp/wDqr9pP2V/jvF4k02HRtTk/0iMA&#13;&#10;AlvvAe3avxNnm3qTvwCBnuOe/wDnFd78K/H994I8Q219azeUFcE98Y5yf6/pzQB/TzbyLOgkQ7gf&#13;&#10;ft2qwF6dgc187fAn4raf4/8AD1vIkqmcL8wzyD27819HIC3Q9enH+RQBEF3Y4xz3p4U9zwfy/L2q&#13;&#10;xsI+Y+59/wAf8/WniMD5cZBoAr7Rxnn/ADxTgWTr1/P6f596kMecZGP5ce3P50hUnJ7c9wPagB6y&#13;&#10;Z7d8VMCDg5P65+lV1Q45HQ+vX3H+f5VOCwJ55/Ht6f4UANeBWzxkGqMtoMZPT/PStZTnK9z7evvT&#13;&#10;wgJIPUZ460Ache6d58LREYJ7+n+TXkuoWkmlTsCuUfPy46HuP6ivoOSAMfWuI8U6L9ptjNGOR7en&#13;&#10;4UAfCHx3+HUHijTZLlIwZYlOQRwwJ7981+MPxK8Cnw5rE0SoVAUkbu2QeM+3+e1f0QX2mSXkMscy&#13;&#10;AMuVO7sT7f8A1q/Pf9pD4PpdWNxqVnDhzkHC4z644P5flxmgD8adZsVkiZ8D1HHTHoPSuHZCrlW4&#13;&#10;I/Svcdf0K60q5ls3XyynZuc4yO//ANevK9VsTHIZFySOpwPqD7fT6nFAGZtAGcgdPXmnQTKBsYcd&#13;&#10;cZ9B/wDXp1upf5WbP4Z47/T60k1uQAU5HPHQ/XHPagDRdQ1udvTBPoDnt+Fdf4B8ZX/hHxBbapbS&#13;&#10;FGiYE4OCQeO3p1xXJ2QV4yjMSSOCADjHHXpz71DIpimO1jzj9enOTnH60Af0q/s4fGKx8feF7WPz&#13;&#10;VM6IOC2WPavrS0vlPGc//qr+dH9lT4wXXgzxFBpt1IVhlKgdsHOSPYV+7XhfxPBrWmwalbvkSKG9&#13;&#10;f8+vegD3O2uQMEHn3rat5x0zkcfj7AV5vZ6mDgM2R9en6/lXS298GwVPUf5/P/61AHZRurjHf39R&#13;&#10;71aXHI6kZPX3rnre6XPzHP8An9BWxFOGxjv/AE/p/wDWoAuYySOmc0uOP8ikVl69cZ6k8GpwvTjr&#13;&#10;+ff/AD/nFAEG3oSOtZeqWguYCQPnTpxzjGCPyrbC5BGOv1qMxgjBH+fwoA8wSZmjksX+Ux5Kdzjt&#13;&#10;+XSvjb9oTwW2v6NdfZo2ebazDsBx0HqDyCPWvtfXLVrG9W5iXIGWwO4J5z7VzfibRFv7Iyom5CoO&#13;&#10;SOoPcfyNAH8zvjDRL3S9Wm0+8QrIh6kHJHsOa8tlLpcbpMAA8A8nPb6YAxzX6b/tPfB77BqUusWo&#13;&#10;Zon67BwB2/r0r86PEOmTWxHlEAFcH2x37D8Px9KAMVH822dojjAHGR+OOOwrnyTneTlunbjj8sf5&#13;&#10;4ragieNHVvlJGTjn0wc+h/z6VmLsZ3RwQW/2fz46jHXH/wBagC1Z6huUqTgJ0Gevpit5GZsZO0rg&#13;&#10;Hv24IOPbH0riVRoZjuPyk49yOw4z19jXQWV4pyr8A9OeR2xjr/n3oA/Uf9jL4zJbyxeF799oRtqg&#13;&#10;tkFSfT2r9Z3skniBQghhwcV/M18OfGMvg/xbY6vA5iRJBuGOq9CCf5DOPzr+jj4MeL7Txx4Msb6K&#13;&#10;Te4UZPc9s/mMUAS32khwwUZA/wAPWuMvdKCucjAPBPTPpXu11p4JO4dM+nuPauTv9J4PGD9P8/59&#13;&#10;aAPCLyx8vHBOP6CsOaFoySDk89fzP+fzr1bUdJILAL0z29f8a5C6sfLUgDke3B5/z/8AWoA52C5d&#13;&#10;epwB6YPfk+/1PvXWafqfIGeQR36//q/zmuTmgKkswPPPt7/5z+NMjlZfmPJHfj88/wCPvQB6xHqA&#13;&#10;SeK6UkYwpI7enNfTuhQy6xpySpNvcbT7EY5r4ohvBJGYmOSQMH3z6f8A1/619J/BjxJ5qtYTzcht&#13;&#10;vI6dMH/P4UAcb8dfAX/CS+Hrm3OCdjcEd8Hv15649RX4A/F7wo3h7W7gHHnhmDN1HB7fXHtX9PPi&#13;&#10;3S1vYpbdgQJ0Y9MnPQ8+lfjB+1R8MbPT9VmuY4t4n3AegZSTjgDr6CgD8dtSVY96O2NnRuPmHoPT&#13;&#10;H4VkWF7b26MJDgjjj07flgV3Pi22jWT/AFYQR5A4xhewI74NeaSW0rbpIgWQclvXnOcdfyoAkmu9&#13;&#10;z/KcEjHBxyf/ANQpLW68ttudvbPp71ltJxychunTj0/lTY2xhsYIH+ffNAHoGha7NY6hBcxHa0Th&#13;&#10;h7e+R9O3Sv6RP2Ivi7b+M/BFpYzSgzxKEYZycjI6Yz0r+Y6CZt2AeuBjP8v8P/1V+jv7C3xafwl4&#13;&#10;5t9EuJdkF7IoXnA3Ej/63tQB/Syqqw46HtjNKyBt3c9//rVnaHfx6np0N5A2UkX6ZPr3/Stvb68Y&#13;&#10;/r6UAYk8AP0+voaw7uyBBH+f85rs2iB75P8An86oy2x53Dn86APLr/Tsg/h0HWuC1TSRIjNjj+XN&#13;&#10;e5XlkDkkZP04rkL7Ts7sAYP169RQB85apon7wsRz6n0716X8PdRmtcaeBvODnJ43J2PfvmrWp6QG&#13;&#10;ycdev/68dOPesTR3bStVjlAVQGVxn1+63P09qAPbL+3lu4SrqAjoeSPlGRzj+lfm9+1L4UhexuLx&#13;&#10;m82ZwQSfmHHH/wBfvX6Yx3kdxaoudwAb8j05H+fWvmv4z+HLfW9OvIHiZwefQAnoR9KAP5f/AIpW&#13;&#10;D2fiGbcAevPQZ7dsZrzNVkcbvT8c19lftGeBpdH1Oc7eQxJ749c8/wAuP6/J0cI2MCc5wcZ7/wBO&#13;&#10;e/8A+ugDDVNj8dQf88/jWiE3jcwHIHJ9T7UxocYKrgDIJPYfp0rUtI45E2g429ScdhxQBpeFdQn0&#13;&#10;XWLbU4W2vbyK457q3B68E1/VL+yR4+g8b/Dyyud+TJGJMZ3Y6bh+fev5R44RHOypwD+hPT+Xvxn6&#13;&#10;1+3f/BNn4lboX8MXUuDASFyc5Vjx39f6/WgD9uNncjOcf/Wp6qRyeRTIWDKD1B5//VVkD8qAGhOm&#13;&#10;Rz9cdeOaZ5fbGKsfQc/547fypMYzx+dAFF4gfujIOO3pWTc24dWGOorpGGM8f1696rSxBgSBzQB5&#13;&#10;VpUK29+kUhIIdon/AOBAgHqf/r1WurBrWWRBjcnG5vQdx6mtfVrdrXUXKjAcq/H61PqMEU0sVy7/&#13;&#10;ACMFbB4BB9e/H+RQB8/fE/Q49Y0O6t23yM6uMAZILDIP51/Ot8d9CksPHt2samJJ/mJx3XgkA/T8&#13;&#10;P0r+nnxDp/nWE8UL4KqwHGMFORj6ZPavwX/bY8DXPh/xXbX0UTFd8gzngh/nHufw9zz0oA/N2/ha&#13;&#10;JwzHeXGQfocDg4wfpWcHVXDKcMcHjoff8a6O8eGVz9o6xjAUd+vX0z/9c1hyJGGKoSA2ccDB9AT+&#13;&#10;h/lQA+KQplj8xOCP6iuk8KatPo/iCx1OE4MEiuPbHofzwM1yy8c4wSDnvjPt/n2Fb1jEssitwueR&#13;&#10;jseePbnk+1AH9Q37Nfitdd8B2shfcVVGGT0DDP8AWvqywuskEHjn9f8APpX5S/sN+LXvtAgsZZM7&#13;&#10;YDGvPXY3HrkjPA//AFV+mmm3mFU5wB/n8aAPT7aUsBn6/p61qLz7/jxXJWVxvxk8j/P+NdRbPvUZ&#13;&#10;5BxQBZ2tx3pCuAeMj8qkAwP8inbfxFAFaWMNz0NY11ACCCM9vTNdCUPXv/8Ar+lV5IiQfWgDzfUb&#13;&#10;EcnGB+hFeW6/YYuLVwODIVP/AAJcdevXFe93lsOcj19q848TWnl23mhc7JEbp/tdTQB1fhmdpfDs&#13;&#10;AUBShCOxzjOMHB7+n+TVHUYjBby7hyDu+h6cmm+FRJJplzAsu4Ru6gDkDnd7CtvVVNzFLDEobzAH&#13;&#10;XPfjoMf57UAfmp+2bpB1DwXqMSRF8wOA2PlVl5H1Pt+Nfz03xZWRGHRee2O/J/HkV/Td+07ZNqHg&#13;&#10;+4UcmWKQHIORkYyMHoe/61/Mn4lha21ae2JwY5HTGMdD+Q9BigCirkwFgMHj8OOCfU96pbiJW3DA&#13;&#10;Pv155/OnQyLsAZgABz1GBnPXv9KhwOWPAPQ+mfXqfz/pQB6D4OuAt/gDc5xwPUHufX/Oa/pJ/Yj1&#13;&#10;n7V4I0uFjyIGjOTnlD24r+a7wg7fbCkZwFxxk8gH8/8APWv3l/YG8RJJp8Wng7jBO6jsPnGeAf1/&#13;&#10;nQB+uKHd26/nUoHtyKqWsm5eK0F+716f5/z/AJyARlevt04pSoIP5VKFA5zz9Px/rTtuCecEfp9K&#13;&#10;AKEsW4HPfNc1e2hYHjNdi6e+cfhn1FZd3CGHAx/n/PX86APnvWVe31pigYkSREBeeD/gfWvWLJkZ&#13;&#10;lRzlxGFznOPw/rXBeLImjvpfLAJPljJOByen+HX+ld7pkfkKZpCudg6rk5A4IH86AIdYmgjztIBG&#13;&#10;Buxk8+36V8z/ABIubixVbmzi82RbhVO4/eBUgD25OfXj3r6d1OMyh5WXBIHXAbgdfTH+PWvmP4oW&#13;&#10;t1cO0OnMqvJdR7mbnG5D83px/gPegDy++vbtdO1G1um3vbNDCrEdRLyST9ckn2z0rz/w3PPN9qN1&#13;&#10;OAkkjW5Vfuh5O46/wj/63New6pp9nb2X2C9dpXdkkkYHG7y8BQcnv3J71j6fobu1v9ihitE3S3Eq&#13;&#10;Bct5jAKhDHA4H15J57UAWfCcUg06yAJVPIlQhvvMqHcnzdRz+XT2rR8OadMniWC9kIKvCw2H7ysc&#13;&#10;Y/DGeo9Olb2jW9rpdrHaSjzZ4V+YHBKeYRkDtxx0NFjbeXrkMu8yA71ZuAOOScdT6dfT2oA+ytDl&#13;&#10;36fbMTjKA+34fhXQBcj6/j61xvh+UGwtsjJCD+X+efSu0hO4ZzwP85oAXbwQOBQVzkdqsYPHHTPP&#13;&#10;+BpuzgZ6fj/n0oAyLuElSMdRXH6hbZDAdfx/z+degzxgg8/5Nc1fwEhlPTj8/WgDwrxBYBw3GMHn&#13;&#10;+p/SvnPxvpYaNz0APTnnPUZ6fh0619d63YqQ23p+QrwnxbpgkhdSOf5jtj24oA+Y/A2iTS+NLBkC&#13;&#10;hTI5Uue6p0xycc9a+9Zhcx6ZZb05ZQenA29ePb/Cvlv4b2MJ8fDehd4YnZew5OD+Y9DivtDV7WJY&#13;&#10;rFQoQeWBjP8Af5PFAE2mSpBCqly5CheOgzzg56V458Wbh5LcxMwR5CiD3Yn9P5Zr3PT0jjiGFBxy&#13;&#10;Sevt7V8rfHbVZoWgjaTy4nm2kL1Jwcc9vfHb060AeHa/fSJqcUSJgOpXBIP+rOBx7nvXpulXUVvp&#13;&#10;Czk7gNpHPHTB685yOPc/SvmLUPEcd9cW6REh4t0YJOcgMOPx/XpXr1tqyJpStI2ANuRjHCYz19zz&#13;&#10;9O3YA9g0e9WWKW5mbOG3BR2OPlHrx6VNpNp9r8UK8xIFvC/XkEsevbqQPwrifCGpreROpJKkg7c/&#13;&#10;eycAZHt0r13w9YrL4hlihTCJAvlnPq3JHb+v5kUAfTem2/l6PaoP+eY/yKxNVgypbGQefrXbwxBL&#13;&#10;SJMcKij9K53Uosk+gP8Ak9aAPDPElp5iPgZ684/nXyj4707KyMoGMEc55xnrnp/+qvtLXrY4fjIO&#13;&#10;c/TP+f8AGvmfxzYI6TnbknO3HQ9uvXpQB+efi+yaOcrkZGSfTg96b4PvfKmSNmDYxjr3PBH+eevr&#13;&#10;Xb+P9OKvISu0gZXnr/P+leV6DN9nvhEDgk8g4wcdSBn6Yx+FAH3F4CvNqIp5xgfUkf1619U+G7j5&#13;&#10;VyeTjPqP8f8AJr4s8B3wMUYDZBIOPTtj9Ogr658KzrJGj5x07/09uKAPbmuvI06Vx12kfmfzrwDT&#13;&#10;bAa14wu7xx8kUmwE8ZEY5z1J5/WvWdXv0ttKVnGQcsfXaozwM81518P47m5thdhAd++RnYYyXc8Y&#13;&#10;/H/69AH0F4ZsYoYASozlQfxOcZro/FNzJb6DPJEQCFJ4549O3XtWP4f3PmM8qGyfQjHb8axfizrH&#13;&#10;9m+GZ8vgKp+71+UenHWgD8iPi7rs914tupHOcFpRgZIJ4Uc/r7V8fa/fzw35Qv8APIcnnk84PH4c&#13;&#10;V9AeIZL3WNe1O7XIDSMoP0649R9K8RXRJtV8SERjIjfJPQhVOAMd/b/GgD0DQ9NmGmm6lwHbK9Oe&#13;&#10;R1/oBWd4UivbvxVDbKWAeRVHfheePTkEn8PTFe53uhR6f4eKBgcKP9nDEcep5PUV5f8ADywnHie7&#13;&#10;mAKxQI4zgYLDk5J7nIAP60Ae2eO93/CN2UKsSbiSSZgeM/wj/Oa8j8OTNBeBScHce+MA4/E/j7e1&#13;&#10;e0+O4VWytYgCpggRV5JwdvPP1PUflXhGknytSx0OeO+B6/560AfZvgSdWEXJOFAP5dc19XeFZyUR&#13;&#10;f6d/Wvjr4fzbfKycjA64z/n6V9ceFJA0SN6cfzx+OKAPcdKkJ2hvQc8fzrvbMEgdv6V55pZzjnkf&#13;&#10;19vx716JZkqoz14//V+VAGsBkYxyM1UuE+U54z9ODWigG0YGf8+/FVrhPl4HH+cUAcBq8Z2k44Gf&#13;&#10;zrx7xLH+7dhzj25PsK9w1RRhywzj8j/jxXjfiNBsct/+ugD5A+IxEVs5Xgf0Pb+lfJlrbf2xq+x3&#13;&#10;J82TbxjgdyPoBX038YbyO2haMnBbjGfXrnn9Px9q84+Evhu2v9U+0sm/y1CocZILfe57Y9h3oA+v&#13;&#10;fhhpwstNUxQ+XGwUKAMYx0J7jNfTfhvTJnzO/wAiKNx4xk/5FedeGdGhjihtRk5I78D8R/hXtUsk&#13;&#10;Ok6LJNnnaR+AoA+Lv2r/ABuum6ONFgciS9baQO6Drn6/1xX5HeK9Vl1HWIoFbKQuFAB7j9cDtX1l&#13;&#10;+0F40uPE/je5UNvhtN0aqc43njp7etfEGrlotRuJWP7yM4A9W9Pz9/x9QD0e21Qs9vCrYQjLdOQg&#13;&#10;5IGfbpX198NtFfU30zSEGGmYNIc8/vDkkAdwv4Zr4f8ABUE93fCVyCFK7M4/Ue3X/wDVX6i/szeH&#13;&#10;/wC2tZOqvGTFEBHHnoGZuecd+uKAP0K8CaOmmaNGqjqFVfZVGAPxrortf3ZB4rTt7YW8KQL0QAD6&#13;&#10;Vn3n3Wx+nagDz3WRwc/5Ga8Q8TEFXzx29Sce3p717hrRGG4zn9Of8K8O8SkYkyeDn69ew/pQB4Zr&#13;&#10;Knc2ecnr7D06Y6/lziufgTdcrjkgjLfQ9j+Haui1fmQ5OBx9T/8AXPp6dKw9OjLXSY4JJPUEn146&#13;&#10;/T8aAPb/AArE5VM9eO3bP+fpXuujJjYOp6flXjXhWLCoT1GD/wDX/wAivcdFjOV9eKAO5shkDmt2&#13;&#10;IdP8OlZdoo2gDr+fcd+K2YhwMccf5/yKAC7nW1t3ncgBVJ/IetfmH+1J45h1W9Hh4Sgorb5BnjjP&#13;&#10;H0r7v+K3iu28N+H7i4kfbsQt29On4n1r8lL6STxhr1zeFTLLLIw9eW9PTr0oAvfB3QLbXfEglkt2&#13;&#10;aKHgHHykAdc45yf51+p3gjRrVLaBbeLaEXtxj6+teE/BzwANMsYT5IR2ALcc88+3avriCBNF05pz&#13;&#10;hVVSc46cUAeKfHTxxH4J8LzzIRmNdqqD95m6AD1r8jdY8RTanq/lO+ZXdixyfvPyT7ge9e//ALVv&#13;&#10;xKfU9efSYp90FiDK2CeX5AA9+f8AOK+KdB1N5b+W/lbJjA2nsWPU8noB+v6AHq/iTWo7S0jsYHy3&#13;&#10;Ccfmfpz+Pauw+GNjNqsscVv80s8iwp6hSeST36Zr5X1DXp9X1sWcW4hG2geuevSv0g/Zu8Fj5Lxx&#13;&#10;vMS7Yzgfel5ZvY44A/HNAH3J8MfDsOkaVCIlAjjRYo/91RyfqTnNe1wpjA649/8A9Vc7o1skFvHD&#13;&#10;GMKoAA6f09q6uNf4emPxoAeF9v06c0/HGMYpwX/P+c0u30GfwoAZ1ytVJ/lXr09/Wr55HXpWXeN8&#13;&#10;p7H9aAON1STOVHGf8+teSeIZyFft/j/kV6fq7fKQOM/h9a8W8R3PzN82cZ/+vQB5bqcuXfvnI9uf&#13;&#10;T/P8xWJCpaQsR1xWnfsWkbHO48f5GP8APHNMsI1kkBxxnrwen1/zxQB6D4at9zZx0+n+T6/rXtuj&#13;&#10;wbVXI5z+debeHbQRqvGSePw/X6V65p4SGDe5wAMk9P1oAPEGuW+gaRLeTuFCqzenQYFfhn+1D8Ur&#13;&#10;34geK7jTrNybK1favzfKT68DueK+2f2tfjT/AGLp7+HdLnxdTgj5TkgAH/8AV/8Arr8pH+031yWQ&#13;&#10;eZPK53euc856cenNAFzwD4audS1SKLy8ZPP9RX64fBX4f2Wi6fFcSxgOwz/Xr718x/s/fDBo0j1L&#13;&#10;UoshhkAjH1//AFf4V9uatr2m+GdKIZhHsTAHH+eM0AV/il48t/DekPbwP84U8A8nA9DX54a94ol1&#13;&#10;vUjFkl53EjYPHJ4H5VqfFP4if2jfSyTT74oVZmAOcseAM57fj9eK8x+H1tLqd0b66JJchgM47/KO&#13;&#10;aAPrTwPp/kWKRHBJ2nr/ABEZxx27/rXvuhaONQvo0Yb4LXDY7STN0B7cda838B6ZLcW63CJyxCRr&#13;&#10;/fc8Enrx+H419SaPpUOjWAbGSgIH+0+OW59xx7UAYmsulhZLZRtknlzjqxFeXzN5ku9Rx79PXp9K&#13;&#10;7HXrnzJSO5JyeOn+f8iuOCiUjIzk++fx55/rQBqaZbh3UjnOa9k8PWj4BJzwK830W0JZMDgdT+nr&#13;&#10;1r27QrdRsUDOMevXFAHaaXb4ABHp27V2lvFhef0rH0+E4BI966OJSB9PwoAkCk9ev+fepNuB6f55&#13;&#10;pQAO/H5/yp20/n+lAEe05prDHzVLjtmo5DtG4jA+v6fWgDMvJNqn2rgtYudo646966zUJsKc9/r+&#13;&#10;Oa8u12925weefegDhPEV8F384P8AhXk125lkJPG48e3+f5E11mv3ZkZlzk9Ofc1xTMSxAPPb09On&#13;&#10;f8cYoAtWkCySBmOAD82c4FeG/Hr4yWfgrRJLGydTcSAqoDdOO49u/wD9eu28f+ObDwP4eubqSTDh&#13;&#10;Wwe+7HQDPUmvx5+JnjrUfGusS311IXDM21STgDP49Afb8KAMfWvEdx4h1CW8upN7ysW5579PzP8A&#13;&#10;Ktzwj4OutbvEATeTzkj8yBxj3Ncz4S8N3Op3kSqu/fjPJ/H6fj+Ffo38IPhglmkd7cJgAenTnqOn&#13;&#10;40AdJ8J/hfFo1tHcXCKDtHUZ59uhHqOte9XDQmWLTbLDO5546YIyT0qe/uLbRrLyoyAwUAKPYcd+&#13;&#10;vrU/gzSmcnVb0ZdjnnsvUAe/rQB19jYxaRo4JGWfnp+Of8BXK6la3EpEES5uL3AIzyqknHNd7Kpk&#13;&#10;U3k4zFDwF/vN2ArsfAfgubUb3+0b9MuSWPQgA44B9aAND4U/Di20S2S8uEyw557nv1r2PUpljUqB&#13;&#10;gD+tbBSK0gEMQwFHYdMD8q4PWbwgttPI6c/h/n8MUAchrl35YOWwPw4FeOavd+Y7jOSf8/T8811n&#13;&#10;iC/LMRuxn36/SvPJ2eV92cntz3Pv/n8eKACOMyyLjnJ/LnjNdvo1huZOOpHQVzum2xaUL69Mf1/+&#13;&#10;vXrGg6d91tvX/wCtzigDqdF0/G3jgYyK9IsLXCrkfTjArF0izCBR3P8AntXcWcOFHH/1/wAKALkE&#13;&#10;W0Cp8du1O29sYH86cVz06/pQAzBzjrijHvT8D8PSjg470AR4GPaq8jhUPODzVhuB14/Ksa7uAoPY&#13;&#10;c/SgDL1C62A815prV6FDEtgAH/62PTvXQ6xf7QRnj/GvC/Gvim30u1eeWQDAOBnkkeh989/6DIBy&#13;&#10;vjvxbbaZGzyN8xHA/wA/59q+E/iL8Sre2Se+u5sRpk8HknGQB/Wm/FL4pC5muLp7jZDGCDj+XXr7&#13;&#10;+9fnJ8R/iLe+IL0hJCLdCdo7Edx3GSOn+cgGp468eS+Jr97q4fEYyqL6KfQdvrXkzwTapMsUCEnn&#13;&#10;t0P+fwrIhW+1OZI4VyHIGMnqfX8u2a+yfgl8Gr3VriC4nhODg884wPw/DvQBZ+CfwRn1K4huriMn&#13;&#10;cQemeMj6fX8q/S3w/oeneEdMSCJVV9o5wcjj0PHan+GfD2m+DdJCpGvmhev4dv8ADiuU1nWZr24Z&#13;&#10;IOrMAMYyTwCBzzjp/wDWoA6ibWVlcqhzj5cZ6/X1rn/FHi06DZlU+eeXAVRyc/h9Oc//AF6pPImi&#13;&#10;2hvLw/vTkqvp7+3p/kV13wi+FeqfEXW18R63EfsavmJCOo6Bu2PbigDpvgJ8Gr/xDqKeMvEyFpJT&#13;&#10;mNWz8vPB571+kOl6ZDptsltAuAgx+VUvDvh+10Kwjs7eMIEHb/D2rpBwBjjHtQA0gDrSfrT8Cmtw&#13;&#10;D27UARt8q/WsW8uAAwHarl1MACAfWuO1O98sHnGPxoAz9V1AIrMTg/n/AEryvWdTwGAbHXv29/zr&#13;&#10;X1jU9u75se3AzXlep30krlc8Z7H25x/n0oAzru6aaQnJBOe+ePQ+1V4IXk5I6Hpjr65p0cTOxyOv&#13;&#10;6/r71v2FiWxgE49uP/r+vagCzpen+Yy59+34gfn0r1DSNMVVGF5P5+9U9G0vAQ44/lXpem6eFAJG&#13;&#10;Me2aALGn2OxFJFdRb2+0e/5UltB046f56VqKgUdOfp0NAAqgDFJgVJtx35oAx/n+lADAuPfPvSkd&#13;&#10;R3/Sn4H1P9aMZPrQBGRnBxyaMds9aeQR70jAc0ARnAz6VTnm2jGcGpJ5hGP8/wCf0rkNZ1aKzid5&#13;&#10;HwFGee1AEGq6nHAjMzYA5POB9TXxB8ff2itH8C6bPbWswlvZAQiBhuJPQ1zv7Rn7Tml+DLWfTdLn&#13;&#10;V71hgKrZIPbI/pX4o/EP4n6l4i1Ce/1C5M88hOSWzjjAA+n8qAOn+KXxc1PxPqU97qMxkkdjsRj8&#13;&#10;q5/wzXy7q+uz3MrSSuS5ycZ785/wxTNU1V2JIY75GBJGfTkDPf1//VWZpmk6hrN2kaDIJAGc8cfn&#13;&#10;78UAQ6dZ3mrTLEi5ZsjgZr6u+FHwcu9Yuoi1uxBI7dM9/eu1+C3wIutSngmlgJzzgjP49P8AI79q&#13;&#10;/WL4Y/CDT9CtopJYlLIvcZA7n0/xoA4L4V/By10Wyhnniw4A7c4/H06gV614n1Ow8MaeUjAL4+VR&#13;&#10;/Fj+nvXeeINUsvD1gcYzjCr0J9h/n8+leM6H4R134p68Fwy2II8xwTjbnlV/KgDzbw14H8Q/FrxI&#13;&#10;SweOwDDe+OCO6oeOuMH65r9Ofhp8MNJ8D6VDBbQrGyrjhRx7+/PXNangL4eaT4Q0+K3tYVQoBwAO&#13;&#10;Pr716ZtwPQ/SgCNVCjj8O1KBj6ZqQAH3pu0+mKAG49v1o4yefbpTyMnp0ooAjxg8/SlPHf8A+t+N&#13;&#10;OxkdMUh9fT/PrQAw46j/AD1qrLKFHsKdNOqA7TzXO316Fzg/rj/6/wCtADb2+ABXPP8An/6/5VxG&#13;&#10;pakBnB4GT9fU07UtTADNnPf/AOvXA6hqJY4B4HU/5NABqGoE5wTk8f8A1/8APFcvcTGVt+cHA/Ck&#13;&#10;luGdsZpI0Zs7ucD16UARonmHkZz78HJ4B+h6Vu2do3Qjqf8AOOlFpabu2Tnp+QP4j612en6YGwSO&#13;&#10;n1/Mcc5oAi0/TuRkda77TtMVVBx1+v506w05EAOMn/PH+f0rq7e2xjjAH+FADba1VQABxWkse3hf&#13;&#10;T2qVUHp+lSbfbNAEKj8DS849M1IQcnB4/ClGe3X6/rQBHjJzjr+lLgYp4AIHPJ9un5UHP0/z/nvQ&#13;&#10;AwjjngH/ADmkPTmlPbjn0pp5HP8AOgBnHB6D/wCtVS5u4rZGeUgY+lZusa7aaZA8kzhQoyc9v8/W&#13;&#10;vgv4/ftU6L4Ntbi2t7seeAQApywOPQfpQB7z8VvjjoHguwllublQVXoCM8dMZ/zxX4p/H79rXV/F&#13;&#10;dzd2OkTtHASy8N9fbv8A/XrwL4wfH7W/HF1LLc3Tm3f+Hdz6569ent+lfJWra9JOzqrli/qMjHQj&#13;&#10;6/lQBt+IPFtzqErzySF2cnLEj09uv9e9cH5V7qMxjRSxbGMe57/5xWtpeg6jrU6rDEz7j/dPRu3/&#13;&#10;AOrt+v3B8Fv2b73WbiCW5gaTdtP3SAAP8/8A1hQB4Z8MPghqXiO6hkliYoWHY8ntxX64/A39lm2t&#13;&#10;kgutRhwCA20r1zjua+hPhD+z5pfh+1glntlDju3JHHA6Dr6Yr7K0fw/bWECJGgVEA7D/AD+VAHIe&#13;&#10;FPAGm6HboltEq7QOgxXaXl3aaRAWkYKR0HequueI7PSlMMB3Sen9MV5rMbzV5jJdMQpOQvTBz7UA&#13;&#10;WL/Wb3WHMcWY4e3v9Ku6dpSAgKuOnb9T+PvV/TtJAwyrx07/AErudP0xY+QMH+n1/wAaAKdhpYGD&#13;&#10;jOfb3rrLewUADHpVu2tAi9M49q2I4gOcfTH60AV4rdVAzx/SrgGOnJHtTwDgccflRg5/xoA//9T8&#13;&#10;W7C7exuixzgFsj/P9MV6dZ6kl3FknaGGB16++RUnxd+HV94N125QpiIyHqD03Hp/nn2rzDStUnt5&#13;&#10;kQuSpPf1PYD29+KAPRZ7xYHAjJOef15PX3q1bzxSoFc4JON39PrWHdhZ7fehJfA4znjqM9vXNYlr&#13;&#10;fvD8rOCwJHpnH+PrQB1t3PsYsTgEDIPHbt7e2Kxv7RUylgzYHoehzzjv2qJruKWMsoJJH6Gsb7Qg&#13;&#10;fBIJyc8+nv7d/wAKAPuz9mL47XPgfxFa2U07GGWRQ2W28E8jnuDX77+B/GFh4r0mC+tH3iRVbrk+&#13;&#10;vWv5PNOnltZkuIpCHDBh68Hnj/PSv1f/AGPP2hmtLiDw7q9xhHO0FjnB/L8+PpxmgD9owB64J/z/&#13;&#10;APqqQADGAARjPHUgcVl6PqEGp2iXUDblcAjHfNa+3OMDr/nrQAwqQANuSOen+e9Aj43dh+f161Lt&#13;&#10;55/znvilxk7R1+n+fyoAgCY6f0/KnBc4A4Jz7VNt46Yz+vH86Au7p/iP8+tAEZHfOM+3vUisccH+&#13;&#10;uaUKdvvRgcen4c+lAEgw3tn6VFJAkiFDypFPBwQfTH4VMp/XFAHhfjPRrmxma7gHy4+bjjb6/hXj&#13;&#10;ev6APEFjPDLxlSoYAFgMfz75r7G1iwj1GzdGTJA/P1HtXhs+nCwnNiqHBOVJ9M/0NAH4S/tBfCaf&#13;&#10;RdVubtUcxu5YFl6nnj/P618SahAjs8LR569RgfX2r+hz9oH4dWfibQZpIIA0pBJPTBGeQP8ADv8A&#13;&#10;jX4jfEHwHdaDqM8bwsiljjsuRjOB+ec9O1AHy8YZLacsQQpPr2yOK0/sgmi3jpz1+h447+h/lW1q&#13;&#10;FpJk8cZ5wBj/APV3P6VBBlf3ZGAxGR7kdh2zQBmWiBCUAwCCR27856dKvzW6lN2CCR9M/wCeasS2&#13;&#10;zoflGM55/of8/wD1rxTzY8ycbR1xzx+OKAItIuHsbyOeN9rowbI4P4mv2A/ZR+Ni6vp0Wj383zqA&#13;&#10;nJz14yAfy/Ovx7eNopFkI4P44yP8jpXrfww8Z3fhLW7e9i+SJiN/bOf89cdOtAH9HFhqeQjI3BA/&#13;&#10;M+ldhY6lvCtn9a+R/hH8RLfxZokMiy5mjVc5P5HHXn/Jr3u1vCpHJIOPb6464oA9ltL8HHofeugt&#13;&#10;rr/a4Pb/AD+teT2GpYxk/X8PbHB/zmuqttQ5UMck/j0/H8aAPTLe5yQvrWnHIG6HP41w1peZwQci&#13;&#10;t+2ugSMHjr/+r/8AX60AdD1Ge/0pxAOccYqnHOG+8cY9xVtWHTqOPfpQBl6vYC7tHXGWXkfh2rgm&#13;&#10;leSJtKIIxyuPQ9q9V2g4HqTj/wCvXn+vWDWl0LqDv8wx6fxUAfM3xg+HkXiLQbnT9jZMbAYHTj16&#13;&#10;1+IvxP8ABK6DrF1pzBg4Yjp3B64/w/rX9Hurot1ZedFj94uR3PT07V+YH7S/wbnlmfXLJSvmkZbH&#13;&#10;Xk4HB/z9TQB+Pl3C9vdvESSWyPYY5wMnt/8Aqrmbh8XJYkEN7Y6dOM5657165428NT6ddFps7eMd&#13;&#10;ePbHTtk14xd4LOijJGc8Z9cen0PXtQAl1MrqBjJPXqeRTUmMZBDYXrnI4x1/P+lZ8suEwwIA7H39&#13;&#10;e1UnuWj4I4GAOcZ9/bp+P40AdlFf52fxMTgY5/yRX64fsG/GwRzDwnqj4YEqm5ifl7E5/OvxitL1&#13;&#10;i6kcN25Gf8/ga9i+FXxAufBXi+z1iB9gRl3dfu5wRj+uf5UAf1n+RFcwpJF8yNz6Z49f0rIu7AHH&#13;&#10;HTP0PH9K4L9n/wAf2nj/AMDWN6kgdymTg++MD+te2z2gIPGSf8560AeSX2lh+Nv+Ge3/AOquE1LR&#13;&#10;8ZwOp/P2A717tdWPJ4/CuTvdNVlI2dB6e3b/APXQB88X2mNGTlemR649PwrmprXaxDDB5PP6fh1r&#13;&#10;3TUtI3Z+XI9Mdf8AP9a4DUtKKEvtwR36ce/6UAcCspjYYHK9+ldj4J8SDQNfiunO5H4Ye+SMehrn&#13;&#10;Ly2eMlsFhnj/APVzjHWsh28lkkxkp36gfmffrxQB+iN3q8er6cHsxltobJOSB618o/HnwBba/wCH&#13;&#10;L3MWZ0G5cDlWxwc/hyfSvWvhX4hS80mO1VlARdjH1B65+h/+tXf67oq6rYvCYt5AK5bjI7Z/z+VA&#13;&#10;H8rPxj8JvoeqTq8W0uTnjkKTzwOpB/xr5re+a3t5LNEwRuDE9c9vrnqM1+yn7WPwmSwvbqeSAor7&#13;&#10;nUIMZB4IyPzAPTvX49+KNL/s29kx8qltvIPXHb/PX2oA4zyZDGZVHyjr36+v4VGhIzk469K2JLxV&#13;&#10;sRaooGVw3Tk4xkVi5GPz/wA96ALcUgHbceg7c9ev4elegfD/AMTy+GPEmn6tC3zWsyv1x0IP6V5w&#13;&#10;meOw+mcn/PvV6JxvDcg5Bz649aAP62/2VfihZ/EDwBp1zHICxiHGc4OORn2NfWSjJ44+nav59v8A&#13;&#10;gnX8Z/7M1f8A4RC/n+QndHkjvgYGeT/j2Nf0B2My3Nuk6HIkAb8/egCfYWz/AC9aY0Q5B4qyF6Dr&#13;&#10;+FKV9sYzQBkzW+5TgZrAvLHcenB55H4V2RQ857/rVOe2DA4HP0oA8vvtO4ORx/npXCajpywsLjGN&#13;&#10;jfoeDXtt1ZbiVIwfp69K5XUdM3xuoGN2R7D6UAM8LOt7ZrG64IzG2en1/wDrGsXxZp0V5YvA6hAv&#13;&#10;ykd/bJqXwzdrp189qwwZRu9gyHbz3PXP/wBaug1HSJr6d7k5bcD1PB9R6/jQB+IH7V3w8gN5dX9j&#13;&#10;E0okLbpDnYAeDnPv055r8mtQtjY3c1vlfkYqcHIP0PH/AOqv6Of2mfh1LqWgXLxHcEY8Zwqo4yCS&#13;&#10;PcnGfTrX8/fxI0QaJ4hnto8EBid3bOccY4/PJoA83ijQKVHOGwfr6/1q7ZrtB2jcDnoc8en4evvU&#13;&#10;cWWA+XPGScYz/nt/Sp4EbOMZHGMD+v8A+qgBtwGV/kB4PQH+ftxX2L+x348Pg/4oWdrNKYre9Pl9&#13;&#10;QOTyoJ7ntivkSaFjFtUYwOpORyeuOp9xXTeE9Un0bWbTVYX2PayI6kexzg89+lAH9h3hLWk1jRLS&#13;&#10;8Q5DoufrjmuzQggdz6d6+N/2VfHieLvANnI0m9jFGw/EDOf8+nrX1zbT8AE4oA1B1pQowBnP9Kap&#13;&#10;3Hr1x71Moz1/z6UAN2jtxTfL4ye3rU3P5daMdcjA/wA/hzQBwviu2fy4pIjgnK+4OODntWVHavJo&#13;&#10;0U7NuMR2tx2J5/Kuz1218/TnxyyfN+XXisbR4d1ncwMcoCGGeykHP64oA4yaBpcoQQMgbunXg/n7&#13;&#10;1+WP7ePg2R/Dh1mxt9xjjDMzEYLwvg/MeuVPSv1Pu5WZwxXcX5PHUDgE/ln8q+QP2q9Autd8FTKy&#13;&#10;nYDJGx25AWUDBOenK4oA/m4vLFz5lyy4RmwfqecY9/WufuEiTO4ZJzwCTjmu71uKS21CWxmfHkyF&#13;&#10;G57p0z+IH+TXMXsMTguoJOOSfXtn/PFAHP7yeFGCARnPYev9f1q9Dem3QsACfl79vX/PSqRV9xRx&#13;&#10;g/zGOf8AOfyqTasmISSBgD3/AD6e9AH6bfsOeN2sNQNi7/6u4RzzjCuCG/n+Zr9utI1IOevBOR7g&#13;&#10;9DX83X7M3iVNE8ZxwhlAu4igJ5O9MkHj07ev0xX73eF/EcV5YWF0j7xPBG+QODgYPHPp/k0AfUGm&#13;&#10;XaHHP5c5z/hXZWVzuAYdO9eM6NqgkCfNkN75/KvRdPvMheeRQB6FEwdcjmrIHT396xLScHHGa242&#13;&#10;yOmaADaAPp17/hTGX2qyozj5eT7/AOetG0AenHr+tAGTcwZB46e/+fSuF8QWYk06fcuSq7gMdweD&#13;&#10;/WvS3jA6AYrA1WzE1rPGOC8bDp0yP50AcB4OlkkmurVAMAbh043ADkdvXrXSvbtCoV5MkKFwDn7v&#13;&#10;X8653wnAI9WkiY7RPGvy4xkrxkfzwfw6V2lzbC3K+QpcvkM3qDwD+FAHyr8dbU3HhSeG3XcTlTju&#13;&#10;M8gD8K/lx+IumHTPG2t2JXBgvZwB14D9evUd/Wv6tfiZZtJ4eu/MXzXjV24Ix1yMjv24+tfy/wDx&#13;&#10;+sTp/wAVfEULAYe5kmAxwAxzgDrjnjj8qAPDmcAFVOCSOe59TngDPSo3ZsHBwBz/AJP+fSo7hgrF&#13;&#10;QMY54xUKtuI6AdOB7f55oA7Pwu7LeAA4AK859T6/pX7JfsMeIo7HU5bCFvlW4hkzwCd3ykZ9efr6&#13;&#10;1+K+jS+VNtYg5Ix1/oT+Vfp9+xvqf2fxS6K4xLEGOTwMOv6/TmgD+iixuNxHOQef8K6KM5I/z+Fe&#13;&#10;daPdiWGJ88OidPTFdzaTFgOOv4/y/rQBqAA89v50u04x1/X6ClXGMgdP8/T9KlC9M8gflQBHs4O0&#13;&#10;8AVTlj6L2zWlj0HTimNGDzj+ff0oA8B8e27C4lw23d5XJPT5h2rqrFYYESRi0jlM5PbjgCqPj6JQ&#13;&#10;8zkfdjQ/keQT/n2qZ7O5kVTCRsWNW59No5HvQBoTymWEAjIC88gjgdcHGK+aviXepbyycbMXEClg&#13;&#10;ctjknpx+XXivoaVfs0AglcuShbOD3H45r5l+KLebcPnJAmt25Pyn0B9O54wKAOcvpYJ73BG5vusW&#13;&#10;yRkHOMfTvW3bS+WERRnOA20dM5zn8OP1rzPV9Vjtr2KAS5ZwTtHdM9See54PWuph1LZYC4L8ALk8&#13;&#10;fkc9efxNAGnLdQSysyuQEYZAPUL19O9WbO6VdVW2V/khBAPruG5uvPGQMDPSuKsdUWYtGjqEd8Fu&#13;&#10;pyMMcfnjjNbVmqrqETYLO+8SNyehzuA6DOff8KAPsrw9cZsLVR08sf17H0rvrZ8qMHp2/CvIvDd2&#13;&#10;Gs7fngIM+3+NemWM+Vz+n+f50AdQoLD3+nen7eP8/wCe1QwtuXrnrVnAHNAELqCDx/X+vNYd7CNp&#13;&#10;9v0romXtiqNzHkEH/P8AjQB5nq1tuU57/wAvf+VeO+JLIMjkj1xX0BqVvuBG3r+NeW69aDY+0YP+&#13;&#10;f5etAHz14NsvsnjSe5gBUyRFT+Yx1x7dM19PXsjlrRWBJ2gFSewAHHpzXinhG0jn8SXLiInGyLJP&#13;&#10;zZz2GOB/SvatQVIL8IRnapVVA6kdeeaAOosIl8hjIy5Jx0yceuexr4V/aL1VIbu3STLmK4EuB12Z&#13;&#10;5IPYjofqPWvteFpILR2ZwmEJHOCN30r80v2mtZik8T21ohd2VAPlGOW5OR36D0GcHtQB4LeXX2bU&#13;&#10;pZ4SCjEyx54++2VAz1Izk13R8QEWMcaykq+EDMOduMkjpXmd0iwxebc/LtUFQWySc4xgDg54rJuN&#13;&#10;Y8uJWlkwUQsVGMhn68npgYwfxFAH2T8NdRaSIuiHfIhdWxuxtGBn6DPXvX1L4BtZG1F5ZTyscahc&#13;&#10;7gMnqOw65NfEXwn1R5IwFkyI1Z8nOfmPQjuPUivuf4VSfa5yFIKboFXAAGOScfz/AC75oA+qTFiJ&#13;&#10;R/dArAv4QfoK6ojIPY/z96xb6Pg9zQB5VrVuGD/jmvAPGFgChOOBnP0z2r6Y1aAYIxk8f5NeI+Kr&#13;&#10;MtC/YH2zx0x/+qgD8/8A4i6cB5rcqcHHHWvmiQG21DgfxdM9O+f8K+1/iFYcTswxjPHqOmOOK+ON&#13;&#10;dtzBek4IO459wew+nYcfWgD3/wCH+osI0AbceBx+mK+yvB14PKVSCoP5kn/CvgTwHeYKYPpzn35r&#13;&#10;7X8D3fyINxY5HPTP157f/roA9T8X3dw+mS29uNzmMIo9XlYDA9Diu+8D+Gxa6bEoDO7hRkjgCNRn&#13;&#10;P1JxXj9/qfnavBbAFw0pfjkBYV6n8cccV9DaBc3Rhhgjj2ARL1yB85z37jufWgDsdH0+6jxxgOSx&#13;&#10;5xgDv/hXzp+0jrM9j4bnt4mUzTMI1PQqp5I/L9K+nYZJSm9pM4G3gYHvyfyr4M/aU1R7qeGzjfJT&#13;&#10;zGwDnAwFGcfXtjrjrQB8WafoynTZLyQ7vNZmzxxuPbJ5+vrXGeFfDyy6+8o5Z33dO+eB2xjr9a95&#13;&#10;hsNuiCNuFZMYPrjJHP0/+vWZ4Y04W9ySV5XPXAIY8Z9iT/T3oAk8V2x/s4W6HAJDEDgnjHXvjrXJ&#13;&#10;fC/w5aTXckoQzSTSiIEng87mz+HU9Otdx4jxNE0ch2j7i5OSGPYjtn16dq674SaGDNFdSKpMfnTk&#13;&#10;DqDnauffGD9M55oA574jWqma4aQYVc7cDpgcdOwH4Yr5oXZHqAxwAcev5/jX1p8QIQUmKrkFj68/&#13;&#10;Q44Gcf56fKF/iHUQw4APfpj1zx3oA+k/AEz4gYsQCM46gZHr/KvsjwpIPKjwckL+X+eMV8P/AA9l&#13;&#10;3CLkNx1/THbH9BX2b4OmDxoQeAvp2z/k0AfQmiupCZPB9uRx1r0uy5AB6HHPrXmOiE4THsO3PTNe&#13;&#10;k2BBUY4P9fbNAHSrggADg/56VDPjacip4ugPpTZh8hA9v8g0AcTqi8EDgCvIPESLsbPAH6Z/zivZ&#13;&#10;NUX5SM9P1P8AkV4r4zlFvYXEuOQrEZxQB+evxcvWvPEEenM3BYvk9lHr3r234K+HbYabaSonLguT&#13;&#10;gYAJ4x+HFfL+pxXHijxxK6Sb1dxGm3ngcEHrnmv0A8C6NHpmko6KURFCjdkHjjpQB7PocSxufJXc&#13;&#10;ThV+p/r61g/GrxQvhjwdqV878wQuF5xyF6jFdn4ahI2SOQBEC31bt6dua+GP2z/GUkVlbeF7ZyPt&#13;&#10;rgSYODsHrx0oA+AdZv7q+ln1C6OSd0z+5PIHb6DHNfPN2Zr69lYn5TIccHqD6njnvmvfNdDWulOh&#13;&#10;4LgAZHJzxjPfj8vpXmC6YtvaGR93y5GAOSD3Gc4Hv/8AroA7D4c6d5s4Td5cRG447DPJI59MV+3f&#13;&#10;7M/goaR4Xs7kpsaXdcEY6eZ9wH3x19K/Gv4F+HbjxX440zSkTAMi59lyCxI9cA9/wr+hrwRpSaZo&#13;&#10;NuiLjeoxxj5R8o74FAHWbSRjp+lZF9wrd+lbZGOc8fyrGvzgHjGaAPN9awM/5/GvEPExXkkFvw/W&#13;&#10;vbtZByfb/P8An/61eG+JTyxz0z0znGe3WgDxTWByTkc5/wA+59aztLQfawWAGT/nJ/WtPVziR9wI&#13;&#10;HXtx7/8A66paKv8ApQHUdM4BzzzzQB734YQ4XPUY/L14/lXtmjryv+ck9K8f8LxnyowTzn1/n/nt&#13;&#10;XtekIRhsZ6e2f1oA7S1XKr6/y6VpO6wxNK3AUHJz+NVLbAUHPGOnr61yPxB8RQaDoU88rBAqknpy&#13;&#10;B29+cUAfHn7RviOTXrgeHbViS5Dtgnpk4H6c15z8J/BCNqiMYsqg5+Xgtkfrx9Ky7nVW1vW7nUZj&#13;&#10;zK5VQOep7H6dPfHFfV/ws8Pra2iSGLDvycjoDgmgD27wpoosoUJHC9selcX8dfHkHg/wpdSrgMAV&#13;&#10;HPG4g4/xr2a3C2dgZpW4C5r8pf2tfiYur6ufDNq4KRNukAPRj6/TP1oA+Dfij4xk1C/ubqUtJLfy&#13;&#10;ZY56Lngc/jwP61yNvcvY6M7/AN9cD69DkDPTvVW+hbWte2qd6IcdQQCMc4/z79KPGLGw0tIoxjPb&#13;&#10;HOPQ+5oAb8N7V9Z8VxRxnzAhDScZzkgAD61+73wT8Jf8I/4fghkTbKFBbgA5I5H1AwCa/Kz9kX4c&#13;&#10;y6hrSaveRFvMKTYI7Kfl57c88/iM1+2Ph20FtbogHAH07+2O9AHoNgmFGBwa31Hr/n61mWSfKB7f&#13;&#10;T/GtiP8Az/hQA4DA+lLjsOafgZzRgnvzQBESevc1g3zYyT+lbrnAJH61zGpyqqlR1PWgDg9ZmKof&#13;&#10;fP1rw7xHNl2APTPr/kV63rs4CsM+vf8AKvDNemJlZQcH0xz+P49sUAcdO2WJJ/TA6DB/z/8AXrZ0&#13;&#10;ZA8wzgAkd+4rDkBaU89T2Hf8QP8AH9K7XQLbcVYEEkj69KAPV9BtvkQgYxj6/T+eKqfE3xxZeCvC&#13;&#10;11fXEix+VGx5OCeDgfj2ras5VsLFrifgKM+nP86/Lj9q74tTeIdYfwlpkpMMbAy98kdu3/6+OMUA&#13;&#10;fOnjvxHdfEHxPcandSbkeRtoz0XPAA/z29K9P+EvwtGuahBcSR/u89Mf57j/ADivOvAXhx9Ru4VZ&#13;&#10;S+89+TyRgfqP19K/Vj4KfDaK1sYLmSLEhxnrgZ6AdPzoA7bwX8Php+lxRxDYiKM+2Bivl79onUod&#13;&#10;NWXTrabdMV4APOfz+vtX3r421rT/AAb4clmkYKUT6enXr71+N/xh8bTX9/f61c5KkkRITjtwfTH8&#13;&#10;6APnLxNfC91FNPQghPmlwM7mB4z0r3n4YadLfSwW8Ay8zgZ5yAPvHPYD19u1fKelNLfagZGJMkr7&#13;&#10;jjIAz1Nfpt+zv4Ca7jtr2VeZkC8dkPXj35/D86APqn4aeFfJgS727EChIe/y/wAT/XtXe6/cLDGI&#13;&#10;ouFT5R/+rr2rrobSLRtNSJAFIXaPZR0A9K8t8RXW53VTyxPtntx+ZoA4O/mDseef8+lZ0CbmPGCc&#13;&#10;5pbkl3OeM9Og/wA5rT0233ldwGcgccd+Aev+eKAO/wBAtCQm4YPtzj15r2LRbbYANuBxXB6DZnYp&#13;&#10;Iyf5D/PWvWdKtmUDjj39O3vQB01lEFHHQAVsKPxxVe3QBARwOKvKoAB/n79vagAwO3HrS/rj8Kdg&#13;&#10;80gA7cGgBmBz2qhdSARkEf59K0HwF/8Ar1zt/PtDZ7dutAHNavdbEbDde1ePeIL3AbPbn8MGu+1u&#13;&#10;72gjODz9favEPEV9lnAbBGf8cUAcjq10CXkJwo+n51wOueJLfRbGW9unC7Ru5xwAck9aXxDr0dqj&#13;&#10;s7YVPwLN2A/TPtXwV8cvifc3wl0bTXOwH96wOcnPQAdqAPPfjb8XZvF2oy2tq+LSJiqhT146/ma+&#13;&#10;ddOsbjU75IVHDseBk/hg/U5qwtlNqV2flO5m55PXvX1V8HPhZ9ovYruaL+IMAfccUAekfBP4TDbF&#13;&#10;dXSADgnIzwMYC/lX2aHtNCtFjj2qI1Izke3TjoKg0y3s/DWmLGgVAq8ev4n1zzxXl2ueIJ9SvhBC&#13;&#10;2CxxjHQA/ePH4AUAdfYed4i1SMyZ8mMkt15PYehr3XT7crElrFwW78ZGOp49B0rzXwfYLbWwfbgs&#13;&#10;OOpJB6n15+p9uK9z0Pw/PdhLHkPPgzMoPyoeig+poAt+GtAk127gwmLSBiIww++2OWP9K+k7DToN&#13;&#10;KtBFGBnvx3/yKr+GtAg0i0QqgRtuAPQY4FXbycKCD1PHtQBjandbVIryTXtQChiDjP8AnrXY63fh&#13;&#10;IiFPP4YrxbXb/flM8c8Hvnv7fj+nYA5XULkzTHPuT/8AW/xqjBD5j7gcH8cZ/nTMmRjzyCe2c89T&#13;&#10;/nFb2m2LSMqMOTj1xz9O/wCP5UAdBomneYyyEflk+9exaRY4UDAwMfn3xXM6Fp2FUYznGT69q9S0&#13;&#10;qz2qBjB4oA2NPtcYJ5z3ro40AA9f8KgtYdoHHFX1UY79vagBQvbH+e1Lj8KACOB16U7r0/woAjK5&#13;&#10;PJ/pRgc5H+TTie3T9agdwo6UAVbqQKpxx/jXG6reiJGB4IrYv7gKvJx/9bvXk/ijXoLCCS5nbaiZ&#13;&#10;znA/xoA5jxd4lttMtZLmdgirz6Zr8z/jJ8X21W5uLS2l2QxZ3NngYAyB9ccfnWz+0B8cje3EmjaX&#13;&#10;NhRuDFScAd8/y4r82vGHjp7h3tYJSIwx3ZGWJ/8Ar0AS/ELxtPqkptomZYE6DI5yeh+teEi0n1C6&#13;&#10;EcfUkcfXpx0H9a12a41abyIlJJPt68Y9DzX1h8Ffgpd63cQTzxMc4JG3g+nOc46HNAFH4I/BWXXb&#13;&#10;iGa4iyoYdu2O9fqR4S8H6T4N0tPLRQ4Qc9Mev5f/AF61vBHw90zwnpkQVArKAegHJ78ccVU8R3zM&#13;&#10;pSLIUcZwOeM9+x4xQBxvijWLi8la3gJCn+739v8APb1qzonhk28P9r6n94/MF6ba67wX4SN2x1K9&#13;&#10;XI/hzwBiu+Hh658YalHo9gu22BAZue3YfT8KAPNvCXw5vviP4iSV0ZdNgbjjh8evt/Ov0e8JeE7D&#13;&#10;wzp0VpbRhSi44A7dqpeCPBen+F9NitbeMKyjnivQQAo/z2oAZt96QgZqXIHI4phGevT6daAGsBzV&#13;&#10;OeVUHXmrEr7B/wDWrmr+72gkHFAFLULwKDtODzn/AOtXnGs6jgNg4Pb/AD/OtPV9R2qecdfX/wCt&#13;&#10;XlesamWyASx9vf0oAytX1HzWbnJP+Ncuf3rdcE8cfnzUksnmuTy2T+AHfjtkf5PWr9rbeY2GGT/n&#13;&#10;ggd/889KAH2Nn5jjC8jGP8+n9K9D0fTNwVj0OPoapaTppkIZx1/xr1HSdPAReMAf57UAXNM04Kqc&#13;&#10;YP05H0rtLO1AGeoqKztcAYHFb8MW0UAIiBRjH+f8mpcE9elPK4+lGMnNADRx17envQV98f54p+Ox&#13;&#10;7/0oxjPORQA3bjk9aQjGBnH9aeRk9aQ/SgBnSqs8gjBycmpJZAgyTmuH8R+IbPSrWW5upBGiKTkn&#13;&#10;gUALrutw2MDTSuFUA98dq/NL9pP9qiy8Pw3OhaDMst4wZMq2VTjqffNcP+0/+1xDaLc+H/C1wGkw&#13;&#10;VaRTwBg5wePz/Svx38V+N73U7yeaeVpGlY7mJBJ55yePfpQBu+O/Hl/r15c3lzP580p3FiSSD3/l&#13;&#10;Xht5eyTSkKTliPw9hjr3H51LeXkk2VUnLemO3T0/z6V0vg3wbfa/qEaJE5LEDAHYDjn296AKPhzw&#13;&#10;lf67cxqqk7mAwBgAfX8f61+gfwS/Z5+23EE0sWAcZyOMev513fwR/Z7uLgwSzQEDI5IBxn/P+etf&#13;&#10;qN4E+HFh4etIkiiA2jv2OOcD9KAOS+Hfwo07w5aRExAug9AO2OPSvSdavbXRbFpSMEDhQMZNdTqV&#13;&#10;xBpVv5rDnBwP856VwuieFtS8d6mJrgMlkDk89fYD0oA4PQ/CWtfEjWA0wZLDdljg8jPQc/r9a+1/&#13;&#10;CPgrTPC+nxWtpEo2KB09BWn4d8NWGg2aW1rEFCDHH+fauoAxxj/P60AMCgDpyKXHPvUhB+gFNzj6&#13;&#10;/wCelADSD0HbNKR3pw/LNIR+IoAb0696b+vtTyM9TzTCwGM9qAEPAx/n6VUmnCA9iKSacKPSuav7&#13;&#10;4fMPr7UAOvr7bnnnHH/664XUtUGcbun5U3U9TUAjPXp6Hj8P8/rwV/qec4PT/J/zmgB1/qBbPcfr&#13;&#10;/nrXMTSPIfmPHpz/AJ/CmyzvIwU849f6/wCf8adDC5OcZHrjigBsUZdwM8fy/Otuzs89s+35U+zt&#13;&#10;N5Bxyf5fX/P867nTNKJx8uM/1oAg0zSy2NwIB56f1rvdP09QBkcf0qewsVQDjA4rp7e32g8fz6fS&#13;&#10;gCO3tQvbA4/EVpJFgdOnb0qRUwBxUoHYUAMUH0x/nrRin4yeaQg8+tADMHvxRjFPI+ppOgNADCOR&#13;&#10;2/oPSkYdxTzjPBzj/PFU7u6jtoy0jgCgCV3Cjc3GPyFedeL/AB7pXhqylnup1j2DuQO2ea8x+K3x&#13;&#10;v0TwXp80s1yqFAepAzj8DX4o/tBftZar4ovLnT9Jn8qAkgkNjPHH+e/TrQB9N/tEftiR2/2jS9Cl&#13;&#10;y53LlW6Y6celfj38QPihq3ifUZ7y8uDI8jHOSePUEfyrh/FHi+6v55HkmLu5JZuee/8Ak+vbvXAQ&#13;&#10;xXeqT7YgSWP4f5+v/wCsAu3Oo3N9LhCeO3v6fpXofgf4car4kuYjGhKyEdBkc9T/AJ6V6B8Lvgjq&#13;&#10;XiO4heSB8MRkleD+HGR71+vfwR/Znt9Jhtrq9gAcbW6cj8T7f/XzQB87fBD9l5rjyLi6gxu5+ZfT&#13;&#10;sfz/AK1+qfw7+FOk+GLaJEhAcAdgf1/r6V2vhvwnp+h28cFrEAUAA/yK9A8y00uAz3TAHGQD3/wF&#13;&#10;AFyzsre1gMkmI0THsPw/+tXI674tLE2emjPbPb/PtWLqviG81eUwWxKRD9fbn/8AX/Oo7HS84yuc&#13;&#10;4+p/z+FAGbbWM1xIJ5T5rt3Jz/8Aq/Ku3sNK7kYA/H+tX9P0o54Gcfh/nH+fSuys9PEYG4ZwaAKd&#13;&#10;jpqqBgYxXS21qF28YHt25qxDb4xxgDtV5UwMDgfzoAasYXAAyT3qZVpwGDzS9Md6AE259zxTcEnp&#13;&#10;UgwR6UuMGgD/1db9qX4JR+IDc3VvaYOGIKgZ+pI4r8W/FPhS98M6rLa3iEFGPXHNf1Z3+g2nijSG&#13;&#10;inRXcjDZ/wA8g1+P/wC1f+z7PazzajaWxVAWb5egz36fpQB+XlrqM7DynOSRgdOnXBP0/Ws3Um2O&#13;&#10;OTuOf5d8Gr17ptxpdyY3BAU49fy44+mf5GoLkLMvmKMZ/wD18dPp/XtQBXgv3CGNugyDn/D+v1pv&#13;&#10;nt5pcHI5J/yf19ayZg0IIxzj8vpgn+lRxXHzKW5Hf6Dp1oA76wvQVHmHBz/9fv8AWu18KeJbrw/q&#13;&#10;0Gp2b7GhYc9jz2rx6G6bByPmOPX/ACeP/wBVaEE/mEHJAPuBz60Af0Xfsl/tEW3jDSLfSdRnUzoF&#13;&#10;UZIyxwOCM81+icMqTorocg4I9Pyr+TP4NfE/V/h94ks7+1uGSMSLlR068fyr+jz4AfGDTfiF4ctp&#13;&#10;op1MhRdyg85+mfWgD6XA/I/09adt6bv50iMCASeP5jFSg9PX8/XFAEW3nvn8OKULnHHPP+cVKeM9&#13;&#10;AfT/ADzRs56cH0oAZtB6Dn69KTbg+uf17VOF4470bPyPp7f5/wDr0AV8YI9+9OA/U96n2H7x49e3&#13;&#10;/wCr6U4AjAzjt9fT/CgCNeQD69u+SK4HxXovmIZ4OGHIwM/MP6Yr0EY7Hr7c/TFRzQpPE0TjIYUA&#13;&#10;fMep2Q1O0eJ03k8FfQ98+1fnZ+0J8IknWa7EGD6AHA9/0HSv1M1nTZNMvHb7sTnDdOPfFebeLvCl&#13;&#10;l4j06aCVDIQDtIHt0/z69KAP5rfFvhw6dcvuRiASrZxwfX8fevN2jdWLFNqgj8ST6e4r9B/j/wDD&#13;&#10;tvD+oTFoCqHORjA69Pf9ff2+E9SsQkjKVLIrHHb0x0Gc+vT36UANhQXMW1RyB3HT/wCufb8Kja2I&#13;&#10;LpnJIHIxg8nrx/L+taVgQFwTtI65x+n/ANf8qk2B5xuJyO+R+GOO30/rQBQeD5AxTc57Yx+Oe5p9&#13;&#10;kroRkCMtn0546ZroRbbhyvB9x+YNU5rURuMfKDn6kdx149O350AfXH7PPxNuPDOowWc0oaEkLhjg&#13;&#10;EE/5xX62+HNXttZsIrqBgQ654OQP1z/hzX8/ei6i9jMk0T4IIbgjk+3/AOqv0w/Zv+Li3iQ6Pezf&#13;&#10;Mowu7jOO359M9fegD7+SRogcHoc59c/pzW7aX7BfmJ44/PrXP27LNEJU5RgMd/y7/WraZHbAP8/8&#13;&#10;46/40Ad7Z6iVYENwePX/AD/WumtNRVh1AI/p1/WvJYbmWMkA4/z+v4Vv2WocjnGf85P0oA9ctb5W&#13;&#10;xzyf5dq34LkNznjr6V5Xa3+SNpzyPTn8q6mz1Dd/Hzj+fX1oA7yGbI+XioNStEvLUpgbhyv1rMgv&#13;&#10;OAW9u/8An+la0cwIwT9O+fcigDy6HzFuHsJAFBJZR3BPBUdK88+IfgmLX9Ilhuxwikr3xjqP89K9&#13;&#10;c8S2TwyfbrbIIw3HGSOozTB/xMNPEhTII6emRg+vT1/OgD+fr43eDJrPU7qBomEWWYdsNnk9Onp3&#13;&#10;r4Y1TSTZXUmVOB37H09/8/jX7/ftEfDBbi2m1GO1V2HQ49T3+nT0r8dPH3gxbe6kdl2YJ+UdvUH+&#13;&#10;X9aAPmC82CQ/j17j/wCtWJcKu/LcYyOh59yfb3zXS6pF5F08K8hd3AxyMY+n0wR9a5u6U8NgrgY5&#13;&#10;Of8AD37fSgCl5rROCvBA/OrUd55bhhweD1/I+9UpM7WOc449f/r/AJVV3FSR0x/nrQB+z/8AwTx+&#13;&#10;O8mm3C+DNTuRtDfu9xHQnoOea/eezaK8to7iM7ldQQQfWv4wvhX46vfAni6y1q1cqI5FDYOOM5JJ&#13;&#10;/wA/jX9Wn7MXxVsfiN4CsLuOUO/lqGIOeccn9eg/UUAfQ89pknIyKwLrT85OOv8AkjNd28QI6D09&#13;&#10;KoTW+QeMqf8A9dAHlF7poYHI6j/9dcTqWko5JIyTmvbrmxDZIGM5/H+Qrlb3Tjk8Z/8ArUAfPGp6&#13;&#10;RyWI59vbj/69cNeWDKSrLn6d+mf8/pX0XqWllgcj65GQf5fnXneqaO4LuBnv04/z7UAZ/wAMtVfT&#13;&#10;tS+zOcCTpu6BvQDuM19i2pkkt0uC+/d17AcYJ/GvhiOCewvEuIjtZHDD2289Pp3r7L8DamNY0SLe&#13;&#10;wJMYA56/X+RoA+Yf2mvA0Wv+HZ3CjMR37sc8D5hx1z6e1fz9fGPwadPuriJkZcltpcAZOflI79DX&#13;&#10;9Tvi3Q11LTZo2UuxBVl7Y7H/AD/9evxF/ax+F0umXM88MWYwcgIpxsb7p/A8GgD8ZZ1Kgqeo49Pq&#13;&#10;aqAYPUE11viXTJLHUXJX5JOe4xzyPw6cfnXLspxnH1/+tzQA+JVGCx4+p6f5z2qQsBjaMfXpUIxt&#13;&#10;bB5/PnP+f0pu4glhQB7T8E/HN14F8c6drkL7AkqBzngqWGSfTAz+tf1mfAjx5Z+OPBVhfwSB90St&#13;&#10;kEcZHGep71/GpBM8cyPkg8e/+Ffvf/wTd+Nn23TV8KX91maBggVmySuBjj2/wxQB+14AOB0/DoKc&#13;&#10;ecAcEZ/+tSRSLJGpTkGpDzigCPAyeM4/WkaPnAGf5/jU+3p7e57daUgE9KAMua33EgjGf88VjXNo&#13;&#10;cEsAT/KurZM+x/D+dUpoc5oA8V1iwey1FJ4h91w3sVbhgfavSLaFjYBmdSODwOxHGPwrO8R6aZIB&#13;&#10;Iq5KHB+jCp/DM0t5pv2ZyAVDL/wJfwPpQB4z8TdEtNb0y6sCTGkqY3cc4x2ORj8K/ns/ac8DR6Lq&#13;&#10;s7W0eEhY5PXAHBz2571/SZ4qhgkjdViEhZQTu6A+mPp+tfkT+134O0+6tLy6RlBLf6oDLcjk+noO&#13;&#10;cmgD8Y0iCJgnB6n0/H/PTNWfs+MAH7vX3/pV+8szb3LwOCpjJUKxweMc46dP8faqpjMYGclccnPT&#13;&#10;uPXP8qAJWCyKQfmPYccY9v8APeoFPkOGU8HpkjqD3HHX61OWbYc4JwPwz2HrkHr26VWTAkz6du2O&#13;&#10;gHf8+vSgD9lv+CenxN22I8P30w32z7fTKORj9SK/Zqxuwwxnk/5PWv5ef2W/GUnhP4h2yySCOC9K&#13;&#10;xt16ggr+o789+o4/o/8AB2vJqmi2V8pz5ka57/Njkf5NAHtltLwB3rTQgge9cfZ3YYDDfN/XFdJb&#13;&#10;zhsZOaANMD0PA/lzzSqnPTP/ANekRsnj/OPw96lG08jv/KgCtcQ+bC8WOWWuE0+eK3vktp3I87fF&#13;&#10;g8ZPY16KQSef/wBVeYa5bm31Pzs48phIPY+ozQBCNJnu5g4cRrhwoP8AeQ8jHHbv7V5d8Z/DDX3g&#13;&#10;zV0SPept1lXdx9w5bP4Z4/WvcLq4t7O6aeXDgtuUEnBEq4wB3P4etcT40vZdY0yW0vExayw+VIij&#13;&#10;LYc4znqB24oA/lj+NOhWuh+NtXOzDTSiaKP0Vx82QD269foOteLSYYM6rgE5+hBOB1wfavtb9snw&#13;&#10;dPoXjdL2SJUZzJE4HJJjHGTz2HT8favjNraJYtpzkDpnjB9R1zxQByjrmYMQAxx/n/PSo5lkCfuw&#13;&#10;PrjOOavzwv5pRhn39+3Tk8/55pZ4sQkKMAHBPY/5/TnNAHQ/DyV9M1+w1UOUaCVWyPr6/wCT+tfu&#13;&#10;z8IfERuPClvIz5EEhXJ4yGAYAfme9fz9WVzc284MQxhvlz65yQP/AK9frp+zj4wOq+GjbGTl4UYZ&#13;&#10;/vxnB5zznvQB+m3h7XAVU7wV6n/GvZNK1AMow2fx618geFdcyqLkYIHfPSvfPD+rblXLZP6GgD6C&#13;&#10;sLosAc+neurtZ9+MdRXlGlXu5Qc+nt/9fvXcWNyMA55Hp+goA7VOQMdf84qbH45rOtpgQAeQRx26&#13;&#10;+9aagNxnOfagBhXJx6ceuMVUliypH+TWhjJ4PP8AKmMoI9+fzPpQB4taeXZeJYZZW4XzAQOMFWOB&#13;&#10;+Oa9DuRHMpeR9iRP7Dd6fSuG1iBLXxBbyyAYF0VyzYGHTgY7gntzmvQJGeSEuidVHYhTnnBGM/57&#13;&#10;UAeMeM7WOSzv4NwCqDgDgcr79e1fzLfteaQ1n8YrsxDIvI0I9yxIJx78frX9Rvia2UmdNu4sMrkc&#13;&#10;+4A7flmv52P28NKXR/iLpmrNGFEqupCj0bg5/wAPXkdqAPz01nR2sLaCdgR5rMB9F6dvesLycQnJ&#13;&#10;AORkfXpXV63qf9sCGFE2KjPge3YmuWlUIChOSMA57YP9KALli2LhGA3cjB47dfT07+lfeX7MGpS6&#13;&#10;d410z5yqTK8Y6nJAyM/iOMelfBlpgXALcAEZ/wAec9M19W/Au9XTfGOj3KvkrcBQe3zHnjPcEf1o&#13;&#10;A/pm8D6q134f025Jz5kCZx9MHvXrmm3AYAZ6/wCFfMHws1UXHhPTW3HKKyY4zhWOMj6fhx7V73pl&#13;&#10;0DgZoA9OgcHGR1/CryrxnFYFjOCFz1/z9K34yCvTj/PNADsH0wKQgEj1FS7eRRjPWgDx34kRN5E+&#13;&#10;OP3K9Of4u1XNBdQI2JLN5SYB6g7fT09Qam8eqnly7lLZh6dOh9azdMvYDHbtEQxC/wDLMgkYAGfT&#13;&#10;8vegDW1KDzlGzhDHwx4wfp1/OvkL41SwWWf3rEiWFdrfKG3f3eOwr66ubmWJD5pVcKSFHPH4nivi&#13;&#10;n9oW8TyfLYbt7xbSOSMHJ5OMemB2/GgDwbVtTWS5sJowEgdWUtjDBUYDnr1/+vXVy6xFLpMMQJLy&#13;&#10;jknuc5Htnjp7ZrwXxL4g3fYVDAM+cjuFB4yOfYE1vR6xjSllGRtUuQeobG0cc4yOff1oA6+z1gxX&#13;&#10;ETwZMkwDcdvm5yPfr7V614cn+1Xdu16+0iR8LnLFWXJx7dhjvmvmnw1qp/tgCZlUxLIFYknOB355&#13;&#10;+n4cV7t4a1JJLqyaEgKyr83dWIOSuOccYz+PTNAH2F4ZuwLO2WM8KnsP0/nXqulXWVAzwPx/z6V8&#13;&#10;+eFr8NbwFXzlOfcZ4PTv1NezaRc9OwP+FAHqtm4wBmtRenH+Nczp84IGa6WNtyj0HvQA7GPxqGRA&#13;&#10;y4x1/nVnHrQy8YI6/wAqAOXvIMocjBFeba5AoV8DHHJx3r1y6j65HWuB16JUidscBc/l6UAeV/Df&#13;&#10;TGl1Se6JJU3G4N/CQMk4OAT2GBXY6lC02uSSbGI7k9ixwcDrzx26VX+Hyyea8s52Bi8ij1PTAJ7c&#13;&#10;+ldPA8V1qU8kbbyCIz3PQZOaAKV1EkdlM5H8JIH16YyPSvy5+OXmX/xGEFtGJJUlCbjzyE53Dpgd&#13;&#10;MV+qviFc6dLFGMKcAKPYcY/z+Ffl38Q9NuZvHElyZMuLmfaGwQwAGfl9evX+lAHgHiW0ljtgpJUk&#13;&#10;sWbHGSeSBk8AdPx9q8nCSXlxtX5iHUnPQHPTHTgZP4/hXu3je2mj0+NGViQ2cf3lznt+Hf8ACvMt&#13;&#10;P0ydwZWQB5GYj2Udyfr/AFoA9h8Aak1jKjxMjlQWy3zAcYCnsMnPT3r9HP2eWnvraK6ni2CWbeB2&#13;&#10;yOCR7Eivyg8Navb2F1EwmVzeFY0xyq7iVUN25J46cV+t/wCzRvl8PRTsuB9omUewhAQEc565PT3o&#13;&#10;A+th/n2//XWdeQlhu9K1AAenH9agnTIJ64oA881K3BzXkviS1yjL2Ge/5f417dqcZzwM9a8w12LK&#13;&#10;MCvB68dPr/nigD4x+INhvDjGQBx7+g/XJr4i8a2ZhuGPUevAIwckfrX6NeObBWhcbcjBOeB+H+RX&#13;&#10;wz8Q9PAlfjBAw3GMY/zxznPegDivBd2ElRT8pQ//AKvr7Yr7T8A6hiEPJyFXf65wM8/418H6DN5N&#13;&#10;8Fycj0wBj+X+etfXHg2/xpTjA/eKFGTn72Ow/ICgD6M8IW82p6k82N+xFQA/3pX3H+lfTulw3Cyk&#13;&#10;ynAABQD8F5A9untXhXwltztnvZflDS4XJGRtAUAda+iYIna5PPCfXoOv50AbU0cUNhPOy7QASM8D&#13;&#10;jsR9a/Ov4x3UWo+Kr2KIjy4fKgOMDDY3vz9R7/rX3R4uuGs9HKNIys2DweSp6j2r86vEV0uparc3&#13;&#10;JO9J7mWUfTOxOueAM/p60AZUsTfYhGDglQFOed5PHPtyfSqlrGkPmNnaD+P3enP6fWta6ZIoVMZy&#13;&#10;FDDj16HHp+WK5wz/ACEg7RgKec89xkDj69qAMjVriNiXlYkB9xwMgkcAH6/54r6W+G2jRW+jvOq7&#13;&#10;PKhSM+pZhvJPvz0+lfPcNst7d2lqE+ae4TIHI2qeQc57cDn37V9meFtMS28Ou4GDO5b9en/1z/8A&#13;&#10;WoA+efiDZgmVAOeQPX/HNfG/iVDBekYOdxHPoOuP6/pX3L4+tmIlPcZHpn19PX/PSvi7xnb+VdDA&#13;&#10;4J4/zjn1/OgDv/h5PiWJVHHr9OfX2/nX2v4NbCRqD29a+DfAU214gGGT7E4GOP8AGvt7wTKDFF+n&#13;&#10;bpnrzQB9P6I4ZYz3x9Olenac+VGP8j9K8o0CTMaAHoB0z3x2r1TTDuXIHH8vwoA66E5UZOT6e/1p&#13;&#10;ZV+Q+/602H7g5x+HSppAdvHJHv8A560AcbqQBQgdv6c18t/GvXItF0CeRzyqMcY/iAwB+Jr6p1MF&#13;&#10;VY+n61+cv7SmtTajfQaFanBuJMN/uJ14Geufy/QA81+D2iy3GpPqUqqxQnBI+YMeTjjr71+gGi2S&#13;&#10;XFvFEw3HAPTn8fxr5/8AhB4NXTtOtHuh+9kXewPGMnI49h6/nxX1toVrCzBlwqZwv5c5oAuyrFo+&#13;&#10;jtMBhnDH6YHAJ7fnX4zfG3xBe+Mfidd3MpJtrVtka9QVBwfbJIPJ/L1/Vn47eLI/Cng68nRlVhGV&#13;&#10;X5sfM4ODz9BX4yW92t1ey3czGR5HOST1BPIz/nigDnfEkSXDC2bLIo3HHv0x+lcTrUMAQWbysmzO&#13;&#10;Qp+YnsMeh/8A1V3l/ieXzHHII4Az3zzjsP8AOa4W+mie6+y26ebJIeCOhZsbfzPbr3xzQB9ufsQ+&#13;&#10;BI7zXptcWFgkWIEJGfmOGc5x1Ht05r9obeFIYkiTgIoA+gGOtfGv7IvgE+G/BdlNdRBJjGJJMdPM&#13;&#10;cc819pLQAxunJx/n+tYWoHIb3rfboeKwNQzg+vNAHmmuYUE54rwzxJ829s4GB/8AW/CvcNfACsQc&#13;&#10;f09Mf/qrwnxIMb/4cf5HPNAHjmqnDEEcf59PT/Jp3h9A9yu3IPv9e/5VBqeCTj5iccdvpnv3rR8N&#13;&#10;oBcgkZIx79en060AfQXhyHCIvQHjAHX/AD+texaSvyrxkk/54ryfw8mACBj/AD6fWvYtIQgKOuT2&#13;&#10;HFAHVROsSFm6DPXt+NfEn7QfjR726j8M2bF3lbc2MH5ewI7etfV/i3W49F0aWeVwgCkk9MDv/nFf&#13;&#10;B9tLBrniO68QXpyR0z3z9wAdsDn/AAoAu+AvBMJuoDMgDjDsffvmvubwlpcEUEQVMYHPsRXhfgjR&#13;&#10;2Y/advGBz6j9TX0to9t9htTLLwAuc/SgDifjH4ws/BvhC9vZZAhjjLfVv4e9fhb421xtbvL3WHfe&#13;&#10;8xMmWzn5j3HQcV9xftjfEdtRuY/B2nTbmLZmA7A4wPfA5r8/L+F5Als7HDMD0/hHTIyRgkUAZXhf&#13;&#10;Rwhe8lG0/eYjP4fn3/KuY1uwbXvEdtpaDmQjd6KPQ59fevYLaGK104IF2jBZiT1bHGR6Drj9O9Wf&#13;&#10;hL4SPiXxeblo8tPKy7j93y0+8QMfh+dAH33+zj4Jg0Hw5BchNjTgEAjkKpwo9s5zX21o0GAoX8q8&#13;&#10;g8GabHZWkMEShERQo47AcfpXuOkxgKMHIH6fjQB1VqmFHFaaDj6VVgX5R6fzq8ik9/0oAAMDk8f5&#13;&#10;zSgenX64p2O2P6Ujdf8ACgCpOcKc9q4vVJSEY9R/nBzXYXLDaTnpyK4DWZCAf19aAPMNfnxvwcHv&#13;&#10;/n37V4vqzguSfXvyfbj9K9N8QzKd6sM5H4j6H1ryPUHDMzf3ufz/AEoAz4VZ5ge56Y579D1/ya9V&#13;&#10;8NWi4BIycfyrzWwTfKvHX69+3p/n1r0mXUINB0h7qdguFJyTgAep9h70AcB8e/idb+CPC88dvIv2&#13;&#10;qZTHGueSx7jvgZ61+TCQTeIdWkvrljLNO5LHr94859favU/jZ8QL3x74qleBz9ltiUi9Bg9f8Onv&#13;&#10;XX/BbwKmr6lG88XmfMCffHqf8/jQB7x8CfhYn+jXtzFlvlY55AzjoPzr9INKtrPQNJ81uPLUn64r&#13;&#10;jPAHhKDTLKM+VsCKO3QAdDXK/Gz4gWnhnR5LOB1E7gKq56knp1/PNAHy/wDHX4kXOu6idJtpcwKx&#13;&#10;3kHGcDp6eufpX5sfEzUbjUdVNmj5ih64PBb1/Ad6+k/E+ozfZZtQnffKSxHPBds9u/Yfzr5lmsZt&#13;&#10;R1EDbueRs5IP4DHfP4/lQBo/CzwY+ta1boImkaQqOB2J7D1Jz+tft98HvA0Phzw/btKgDKi8+2OB&#13;&#10;XyL+zF8HgksWsXkOXQDbkDlm56+gGMn8M9a/SJ4o9PsltUAARQO/YDmgDjtcu1CtivEtbuDJKcc4&#13;&#10;OPx9fwr0rX7kbXOeR9Pw/wAa8h1CYvI2eDk89c+3b0oAx8bnyBgZPuPbiu20OzJMbgen48/SuXtE&#13;&#10;82X5Tn8Ov0r1bw9ZgbMjBAH/ANf/AOvQB6DodsFUbRkivTNPgO1cjGB/kVyej2+FXaCK9As48KCw&#13;&#10;waALqKox7ev0qwvI+npSKM9P8/jVhcY5H/16AISDnp/n3pTUpHv/AJ96hc4yTx3/AMn2oAq3L7V9&#13;&#10;M/5/CuK1O42qeee9dHfShVIzx/npXm2s3oVSM/r/ADFAHDeIb8hXzwDkf4mvnXxfr0NpFIu8AkHP&#13;&#10;sPXH9Oa9C8ba/HYW8ssjchW//V7k+tfAPxU+JMVtDcO8o2A46/fIzhf88UAc58XfiemnWsiWzgzS&#13;&#10;KwVeuBg5Y+hr4luNXl1S4YyNukk9vfOfpVTxN4jvvEeqvPKS5dsjnoOw9h9K9C+Hnw/v9dvkkMTF&#13;&#10;WIPXoSfxP40AdN8OPAVzq11FKIiwLg8jLZ6nt7c+tfo34H8GQeG9PSeVADtBPtxxkfzqP4afDa20&#13;&#10;CwinliAcDg9ceuff3q7438QCwjaKJwiglevX8vp/OgDkPHXioQxyojggcY9+wGPr1rhvCMb6ldie&#13;&#10;Z+f48evZR6cc5ry7xBr39rakLeCUuiHJPqc+n9fSvdvhrolxqs1vp0BIaXDytjlUHUfU9uv9aAPp&#13;&#10;zwDpk188VwibgGCRj+8wHLfRefavrvwf4YSxgEsoySd5J43Mep+ntXL/AA48FJZW8VzLHs2Dao/u&#13;&#10;oOOB7/n155r27akUQVBgDtxQBSuX2JgHpjn2ridWu9oZQef/ANWK6LULhVz2AzXmmtX3B5wOP59e&#13;&#10;aAOO17UMbgD0/Hr615Hfz+fMWY9PyHtiuk12+LsyA4BJ79PbP+f61yYHmyAAcg9+efX8e/r060AP&#13;&#10;tYC7gkc5+g969C0PTt7DAxnPf64rndKszJKhwD+HbHp+PavXtF07BQnAPt7UAdLo9jyCowP8K9Bs&#13;&#10;rfG0gYrK0622hcjJrrII8KD/AE/KgCaNAFzVjgYAoUdD2GO9O/lzzQAxQe3J+lL1zx0pc/KMdRSE&#13;&#10;8Zzgn/OKAIWJXPtWRdzhQeeO/wDn8au3UqqPQ/l9a4jWtRS3iZncADryBQBh6/rMNrE7O2AoPX+V&#13;&#10;fmd+0p8eRZ+boOjTAykEsQfujkc4P+fSu7/aV+P9r4ZspNJ0mUPezbgMH7uOMkf0r8Z/HnxAu9Tu&#13;&#10;5necyTSsS7EnrnkZyfX8u9AD/F3jCS9knRZeZCdzZ+Yk9fz7V5DdLJf3AjjGST0HOAegz3z9P61H&#13;&#10;F9q1KcoisSeOT1z+fvivqD4PfB681y8imkgbBI/hwAT+mT/nNAE/wV+Dd7rl2lxLASGI+8PXByOD&#13;&#10;9K/Wz4dfD6y8J6ajeX8+0c9P8eOOf/rVU+GPw2s/C2mRvImGTn/DH0r06a7ZmMEZwBjJB6DHNAGb&#13;&#10;q94FhLMeB7+nQe/TpXF6No7+I9VHB8lDk8enqeR6f/qq9fG51u/GmWGSGbDFPY8kf/W5r3Pw54Vh&#13;&#10;0ayW2iXMz4yRnk+nNAGVDpElwIdI0tM7sKxx0BPtxX0Z4I8D2Xhy1DbN0rgZJ5/Ojwd4Ti02MXdx&#13;&#10;GPNfB7cV6OFA/D/P8v8APoAJsCj14pfXP4elLjk56Gl6e369KAG+gJ59Kid8Aeg/OnuQOf0rKupw&#13;&#10;M+vuaAKt3cgA5PArgdUvwFO0/nWpqeobcjdnH4j+nevLNa1NQG54HqcZ49fXrQBk6xqZO75sZzgd&#13;&#10;voa8+uZfOkbJx1+uM/0qe9vDPIxDden+c+//AOuqUQZ2GOM4yepGencdP85oAmt7dnYZ56dev1H/&#13;&#10;ANauz0rTjIRuHA9P8n8Ko6Zp3nODjPTt1x3x/hXqGk6ZtC4XaOPT8+negC/pGmjAJHA7fhXoVjag&#13;&#10;KFA6Yz/9aqunWaqq8cfT8/WuqtoMEdgKAHwQ7QOOntVzaBkYpwA24H+RSgDjjpn/ACaAGYHNHBOe&#13;&#10;35ZpxOQfT6dfek9f8/jQAuB1700DnNOA6Dp/L+VI2PXGKAGep6Edv/r1XlkCAknAFOmlCAsegry3&#13;&#10;xv460vwvp0t7fzrGqAn5jgfn2oAueLfF2n6BYS3d3KsaxjJyQOg/lX40/tSfte3F+954d8LzgRAM&#13;&#10;jyDv2IBz9RmuK/af/a31HxPPc6H4aujFaAsHcE4bHbOc+3+NfmLr2tXN7IXkk5O4/MT37ZPX8aAJ&#13;&#10;PEvi671SZ5Z5dzSZPJ/U/j/+rvXnfnTXsmzOSe3HJ7g/nVhg91MEU8kD+LGfbj6j/GvdPhd8Jrzx&#13;&#10;JeQPJCzJx16decj8evtxQBy3gX4c6p4kv0jWFirkHjPIPqTnp2/Gv1K+CH7OscItp7m2xjBJI6/k&#13;&#10;OcZxXoHwZ+BVjpQilngBPy/w4+vX+fX16V+hHhLwhbaeiLGmNvfHQenSgDO8FeBLPR7ZI4YtoQD8&#13;&#10;PYcDrXoN9Jb6ZDu/iHQd81tXDw6bCAoy/wDCOPTrWNpHh+98R3ZuLzK26k+3foDzQBzeleGb7xde&#13;&#10;ia6ytsD1yRn6V9CaNodnpFslvaoFCDA/n/Wren6dbWEAigQKF6VpDj+LNADAvTFP29zwKX07Z96C&#13;&#10;Me2KAEK5A5xjtTSPfp/On4OMkYH+e1B64/8A1UARjt7f54oHck9Pyp+efypjtg5J4oAYTjoNuaoz&#13;&#10;3Aj702ecLnmuW1C/VAQG5H8vwoAff32MqTj+lcLqmpqFPzcf1/z0pmo6meQDj1/z3/zxXCahqBcn&#13;&#10;JznJx1z6UANvtSd1bLcn6dv8/lXNySmXDLyP8elSSuWJ5wP1PTP+c1JFHuYKBj+f+fpQBXhtyxC+&#13;&#10;v4/5/n0rorKy8wrgZz161LYWLTMDt5PrXd6ZpnA3LyP89P8AGgCHTNMPBK9e/HP0rvbHT9oHFS2F&#13;&#10;gqBdoyeK6WG3AUcUAR29sFAJHP8AWtFExgYp6pjpTwBnrQAm3g0Hr9aeeOvX+WO1JgYOaAGYwOvF&#13;&#10;HBz6GnE9R+fOKacdx0/L/wCtQAnHBA/T/PtTSQOaR3Cgsxxj37CvOPGHj3SfDtpJPdTrGI1LElsY&#13;&#10;wOe/agDqNX12x0qAyzyKMDuR2/8ArV8F/Hz9qjSPCFpPBa3KvOobAB7DrjnrXzP+0X+2QlqbvTNC&#13;&#10;mLuAV3K3Xr2zwDX5EeOvijq/iW+uLvULlpWl7EnAyeCP8/kKAPZfi/8AHnxD46vppbm5xExwAD+I&#13;&#10;55H+eK+Odc1+4uXZd24sc+3B7c+1U9S1e5vjsySDxx/9b8a7HwV8NtZ8VXsRigZkdlHPHH+e9AHG&#13;&#10;6N4a1HXrsQwozljyR25x7/Wvuv4K/s13OqSW81zAx3HPzDpg9wRn6V7t8Fv2coYPKe6t8sMZyM8D&#13;&#10;tnnp7+lfp58P/hzYaDZQ5hCBB6cnHvQB5/8ACT4FaT4btYJpIcFBgA49OvTivquwtILZVgtUwF4z&#13;&#10;ioYFUqEiG1B6d6jutWSz/cWa75unHQev+T+lAG3c6laaQgdjulIyF6/y964q6lvNXmMtyxCnnb7Z&#13;&#10;706K1muZjNO3mSHHJxj8PautsNLbh9uMew70AZ+n6UCVOOn9TXc2Olrx8vT/ACAav2GmbVDdO341&#13;&#10;1NvZ7QFxgfzoAoWtgqD5Vxn+vtW5FbKgPGc/h09KsRQhRjof85qxtA60AQqgAOO9SACn4xg0Y9vT&#13;&#10;6mgBpGPfpSelOxxg9PpSYI98/pmgA+gpSeMUox25oGep5/KgD//W/TOxVtLvg7ZMTdc8ZGen8qz/&#13;&#10;AIq+B9P8b6E9skCyCRScgAn16+9dvc6f5gKEc89uhHcU3TLt7FzZXKZifufX/P8A+qgD+dT9oz4E&#13;&#10;6n4T1meWOAiMF/w7/wCGK+JfLnhk8m4TG3I+bjOO2f61/Uj8e/hFYeMNCnnjt1lnVT0XqCOh/wDr&#13;&#10;V+C3xl+Fd74cuZIZUFsYsjG3r7E/T/PFAHyXeQ8kjJUjOcD8j1/GsnJQtjgnt06f5612D2yKGhJB&#13;&#10;zx1/Dn8elcxeQCB3RjwMe/15/l0oArrMzNz09OeB/nir8Mm0jByvPbJP9fwrFZyMkHI5/LP/ANf/&#13;&#10;AOv62YJyHHzYJ9ufb8qAOrjuiiiRCcjuB29v/r19p/suftC6p8PvEdva3UxNrKwUhieR6deOv86+&#13;&#10;DoZznIJG7nn+f484/rWzYX0tnJHOjEEN1GOMd/WgD+vnwB45sfF+iW+o2UqyCRVOR0Oa9KjlDEL3&#13;&#10;5r8Kv2M/2l2sLu28MazMVjYqg3Ecc4yOeP69K/avSdZt9RtkuoHysig8H1Ht/n6UAdsjKcDPJqxj&#13;&#10;J46/l+JrEinyB6GtSKTPv+JAoAsgcDuP1/OmqAR0p6kEE55/MCnhQO/+ecUAMAGBgZHT8cUgHoSc&#13;&#10;1Lg9O4/pTv0/p/n/AD3oAhCYzg88UAbgT2P6+tT45x16U0Ljp36f40Ac34h0iO/tH3LkjPbtXi9z&#13;&#10;HJY5tQdrL0Prn/P8q+jdgbk9/wAP1rzXxRogjlW9jQEryPy5GDQB8Q/HX4Vx+LdEluRDiVQTgAeh&#13;&#10;6d8Gvxd+JfgWfw/eXNpMm3Yzbc9PbP8AMd/yr+li/sLXWbPyCvyuPbjjkf09a/Nn9pz4IwR2k+p2&#13;&#10;EWScsSBg5BOQBz/n8qAPxmt7Vo7nzd3P88jv16evFbE8UORLkl+BzyPy9fpxV7xHo11pN1IkieWA&#13;&#10;W5HPGe/+H6ViwyO8OyTOQcgd/XP/ANagDcstrlXYYOPU5Pt6cf4UXkaqwY5AHGfXBz+nasu2maGY&#13;&#10;ljjHfHr6H/61bMn74jeSCM5x05HPHT8qAMNZRE2zJzx7d/6eteleAvF83hzVoZ7Y7FViT6jHQ+te&#13;&#10;YalFs5UEKQOvOf8AP+FRWVzCMxzHOeBgdMdie2O569ulAH72fA34iWXjLQYk80eYoUYzzz2/wr3p&#13;&#10;4u/XBP17jgf57V+LP7PPxTm8J69FHcSlIpnUMCcd8DHb2r9nPDOrW3iHSoNRgbPmAE49ff8Anz/W&#13;&#10;gBxQZ6dc/wA+fwpY2ZSSpOR+Yz/nvWnLbsvTGPpyMevWqTRH8P19v8/4UAXre+MRXPT+Z/z6V1Fl&#13;&#10;qRyOcn/6/tXAZZWHPOOvr9KtQ3TR4+YADA4/r9e+aAPYrLUMgbjg/wA/pXSW95kDbwRXj1jqTcKT&#13;&#10;nHpXWWeolsLnB4/CgD0K6AvLUxHk449cjpXIaRf/AGG6msZVAVySuf7wHzDvWra6gCOWx+FYWvQF&#13;&#10;JUuoPvE56dCKAOT8cwW2qafc2syeZGyEjI6p3Gcdu1fkL8ePAqWstzcW8eI26kD15BB9wea/boad&#13;&#10;bajpiTkb2P3u+D3+mc/418efHj4dRXmjzz2ts0wVeiqMA9jg9enPp2oA/ni8VaAbS8eZBjHTj+E4&#13;&#10;yT/+qvM9RiALMMEL3Gf8mvtn4oeEpoppmngCSof4j0/XkV8ieKLN7V5YzxnnIA/L8+vT6YoA4dgp&#13;&#10;AXPBFVXTBIbt+fJq0VODt4B4qBskkYyT7/nQBWDlX+U46f5FfrN/wTz/AGhJ/DGup4O1S4xA7DZu&#13;&#10;JOf8/wBe1fksVAJ5/wAmut8E+Kr3wh4itNbsXKS27g5HGRnkHrxxQB/bro9/DqWnwXkDblkUHjn6&#13;&#10;c/4VpOg57AV8Q/safGqD4lfD/T/PmDXEcSgjPJwv09vavuIDd0/p/KgDKlt1OSoJ/r2rFurEMDjg&#13;&#10;84/+vXXNGAD6H1qrLCpHTPJ7UAeYX2mA7hjB7fj/APqri77SshlxnP8ATNe1XNluBNcve6ecHAx7&#13;&#10;9O3f6UAfPWp6IQQVXJB4zXVeALzULS8FhAdoJDDeTwp64GMdea6rUNMVlJx/XrXKrbT6bdx3UBw0&#13;&#10;bdvQ9f8AHpQB9K3GnNHAqu28OOTxnpx1/Kvhb9pTwJJqGiz3aW4lZcjpz5ZHXHqDg/rX2roGrpqV&#13;&#10;giM25xlcn+8Pb9c/lXKeOtLs9UspY7tDIXUqVxnG4cn/AB6UAfyg/GTwzNY6pco6MuxnYDAAAHBw&#13;&#10;K8OOisdPa6LYAUt2zn0/xr9UP2pvhodOv7u6SIJvLZ4+bcD156gjBr8vdYa5sZjaOTsA/wCAnPT/&#13;&#10;APV/9agDkvJaLIJ68fjxmoDwxPXp/Ktu5tWW2M54zjj/ADzWIRg88Y9vagB7H3yfrxivqD9ln4m3&#13;&#10;Hw7+JOmX6zbIJZkjkBOBhiK+X1AIOeT+f0+lX9PuHtLuOaJtjqwIK/eGDxQB/av8MvFNv4q8M2mp&#13;&#10;QOJA6A8e/I55r0gr+v58mvym/wCCfPxqTxT4OtdHvJcz2y+W4JyeOhP86/VaOTcq+h/z2oAk2jjL&#13;&#10;f570pGTx069fWn4xx1/zzTgPXr/nigCMrnOen+HPWoWiBBA5P1q3jrg/5/Cm4HXv/QUAY97aLPDJ&#13;&#10;ERwyn/63696880q4Gn6s9s7YST50Ho6/eHv7ivW2TcCMYzXlPiu3i067jvgpAidXBHucHnqB60AT&#13;&#10;ajaC43ZI8uQZTjnn0/Wviz9oTwBp1/4d1CVrczSmMuoABY8YOcjgV91wLatCty7dS20YHAIzivJ/&#13;&#10;H2nS3dpcHyUAZAcsd3Xhh+PPFAH8svxK0e40jxHcWk8RickjacdR1Arz5oQAWBAJ56jpnn/JFfdH&#13;&#10;7XfghdF8TT3dvAIkBMnyAkA555zjp26+2K+IGwACy4Oc5Hv+fvQBR8kBXK8jJ56k96p7sMGIIPGc&#13;&#10;5xyeRx/nNaz7MHByCAcc/n7d/wAD+WRcsQQrEHqcDrjPUdh/nmgDsPC2sDS9VtNQgO2SF1c+p2sO&#13;&#10;v+f6V/Qx+zR8R7XxN4RtIlmUyeWsgA7BhhgfcH/Pev5uLOTy3BLDrn0/XI61+q/7EPjxLaUabM5D&#13;&#10;Rt5ZyeNrjggY4+bH1oA/bXTtQDKCpxj9a7azugwGDjp+GfWvCNG1U8DdjPHoDn8D6/5616Vpt9na&#13;&#10;QSAfQ/pQB6jBKGAHXNaiEN06fhiuNs7sHaf89fpXSwzhsc5/z0oA0gAR6GuI8VWm4pKowXUqcck4&#13;&#10;rtlI4x9OnT2rH1yIyWolUZaIgjgHHrQBwExW5t7a6kbLvEB6/cP8xVHUjCbYqTjfG2SODkemR/Kt&#13;&#10;qxglksp4ki5iZjnPZ+cA8fpTIbS2eAzTw+d5J/i6DI6ge1AH4s/t2+FIrq2bXLaDb5W2Y+rZXBbP&#13;&#10;QD269+a/JG7YSyEkAAjHHoO+Ca/ob/bF8OW3iLwxc2piYyKJgu3C/I65Vs87sHt0+lfz43lm1pK8&#13;&#10;JBZ4iyHIGeD3HqD/AEoA5u4kAf5AGJ59e3P/ANfFQv5csOM5wcD8vU4qRwWjyvUHBwOnHp7VVVih&#13;&#10;2SLuBPTHHJ6j1NAEEUBEzMRgZyMdR9c/zr7t/Zf1yKxhhtZDjE7RdOqyDjHbqenFfDDSbXL56HIH&#13;&#10;OM/rnNfQXwW16SDWjZqNwnw/+66Y6fXpjrQB+rvh/Vmtp2jJACscden+PNfQ3hzXCUVi+F757Z7f&#13;&#10;/Wr5HsLhplhu8581Y3zjsy88d/rj1r1Pw5rjQbUz0H16djjp7/pQB9q6Jq4dVyeePX1r1DTb3Kjq&#13;&#10;T79xXy74d1tSqc9cZ/8Arfj6V7Ro2qfdAPB6Z49KAPbrK44C5689a6W3lyvPNecabeBlCj09e9dp&#13;&#10;ZzjAOelAHQAZ4IxSgZ+oqKJ9yjnr/nNWAM470AeU+MrcR3huG4CPDIOAcBWGe3pXoRXzbEsi9VVh&#13;&#10;noa5LxvGpjJYcNE388//AKq6fR5WudLtcPjfEozxwccenWgDjPE1gYnExUtuDHbnH3u/H9a/A7/g&#13;&#10;o54deFbHVJXUSRXMqYTgrxxn34r+hDX4WaOJQNwZWU7j2PcHvz9K/F3/AIKLeFpp/A95qjjcIpoj&#13;&#10;ux8gJJU8cY9DzQB+FMTBWCNjcDgZ5x7VXvVwR75JA9M/n/hSyjymbccnb1BHXjkk+3+etQvITnDc&#13;&#10;Hb3x06/Tr3oAlgUrGHA79eefUfh/Kvavh/r62eqWihtjrPERjk8t17dvp6d68fh2lGO04OPvYOf/&#13;&#10;ANX/AOqut8I+VHqUTOwLll2j198/1/KgD+jr4Fa353hKNXfmOQ9/76hgfpz/AEr6v0m/DgNu5x/+&#13;&#10;uvzo/Z98Qmbw669D5dvJj8AOe3XnH5V9teHNTEiod2Rx3/Dp+FAH0Lp1yWA28nj/AArsraUkYzxz&#13;&#10;zmvKdHvRhVJ6f16dq7+wnzgE9aAOrU5980uBgrjFQxPkcGrPPfqf8+1AHlHxJjZrG4KHBEBI49Dk&#13;&#10;cVzvhWyWPyoSeY40Ug+4yCAPUnNdX8RFi/s65aU4T7NIW+gz9PrWB4SgWWK3miG5GgjdT6hk+U+/&#13;&#10;vn/9YBqapEmxNq4UxYycE5yfoa+H/wBpmZbXSHm3cRvCeByMnHX8f8TX3tqdoC8KuS5YFSB8qjI9&#13;&#10;v896+Ff2rYILXwjezRukcqrEcjlso3ryOAPx6UAfnXqt7JK6Twuz/ZlfDj7p39c59+Pwp0XiKSTT&#13;&#10;3EZYrIyR/iCSAO/JH/665K/1cLayQNvZWIIB6jAyT7/U1y0GskQxWq/LuYyE9Tlee/bj09fSgD1D&#13;&#10;w5rU5vJbovtPmyH/AL5GD/h/SvpfwLevJc24L4wzAN64Q9R2xng18aeG7tYCGJIYjJVcbsM3J5z1&#13;&#10;x3P4V9LeAdXhGrW37zhZGDbfmyGGO+Oc/l70Afanhq+W2W2hB/h+nf1OK930HUN4QN0OK+SNG1bE&#13;&#10;9sshJOwDcxyThj09j9K+hPDN/wCYUXPPH19qAPofTbjjGckf5/8A1V2NpJuX6Z/z3rzDSLkkAf54&#13;&#10;7+9d9ZTggNng/wCe9AHRAccc+9OAGM9v84piEcc9fepQMnHUnnNAFKdNy+p7VxPiBPLsZ5CMbVPo&#13;&#10;Dmu/kBI6VxXilCulXDH+6B+Z/wDrUAeP+FVu5b+eGQ/Iinbj+Ibdxznp9B/Wup0iOSW4DBSolUsF&#13;&#10;HfaRnPHfvWP4Ut7nz7uUfulPmfNnB6AE5PQemPwr0jQ7SCDTraXcN7RnLAk855yT3/nQBzHiS/e1&#13;&#10;0w52qpb+L0HWvzf8QwNfeJJrsZZBJLIMcYZmOBk9eOf/ANQr9CvFyx29grOcgGSQ88ngnoMn8K+B&#13;&#10;DCHukctyFy3J+8ckjP8AL0oA4HxnYRzWKNg4zjPBxgAfz9ea8pfSGg06SVQS+zauRnJPXj9M/jXv&#13;&#10;nim3SVFgQKVI2jqAcHn8z6+1cvqen7tInbZtzEccjIx1/P3/AEJoA+RLWBv7cd2LRxp5ciqWA3hH&#13;&#10;6Acnmv2+/ZsESeF7JYVKoYzL82M7pOSM/j1r8YrrSrWHWDbQy7JJQqIRxh89COo9vXiv2j/Z0tYr&#13;&#10;PwhZ+UekCDHTaQSMA+nHpQB9URnIHbildQQfXv8AlUVsQyj0/wA+9WSvBHWgDlb2PfkDqM153rUP&#13;&#10;3iR1/Dp1r1S8hAJ75rg9WhGDxk//AFqAPmfxjZFw4A6Z/HiviX4j6eA8pYAk/rnk5P8AKv0F8U2n&#13;&#10;mK4XnH4fiK+OviJpqbZMAMJFxnr06e/17/TuAfEXmNa6oeWXpxx2J4+npX1V8OZBew2cLS4DyK2O&#13;&#10;uVAycj17flXzFr1oYNRd2659f/rj8v519O/BW3W51OwjkBIRQxHUDe2Af8/hQB+ingLS7PStHjMK&#13;&#10;lncq/TPLc479/WvZdKtZCHeZChJwM9ef5CuS8HxLHY2jSBVDs7EZ7A4XOP516PbSq4DbehJ9uOnW&#13;&#10;gDwn4265Fomkyzxrl4Ym7cZb5V+vPNfni0zpsjdsShRjOTwf8c19dftJ6kfstxaw8NM8MTDHy+vB&#13;&#10;Pv1/n2r4wv7pJr6QqcpuKjBx93oCf/rdqANy7lUxKASee5OD6duOnpXPT3AIEajO5s/48/41NeXB&#13;&#10;WMKDknA46c/UfyrkoL5JZTIqn8OuAev5jj8KAPVPBFu+peJLOKNC4gR3OPu9COfYdsV91x2H2PQr&#13;&#10;WBhgiMH0yWHT3r5N+CVk1/q97MqYVTHCreuTlgcY68V9ua5DtQL0wAPy/wA+lAHyb46tx5cx6Hk9&#13;&#10;f/renNfFPjiBVuJGK4Xceenc88fp+FfeXjiEbJSBxz7dyeePzr4n8f2uJJHHTcfzA/H/ADwetAHM&#13;&#10;+B58XCZOMEj8+/8Anmvt7wNcHyodvOePT6g/0/GvhHwjJtvRk8qfbPvzz2HpX214AlLxRck9ie/5&#13;&#10;en86APrPw/LhE5yDjt+X5V65pZ+UDGSf84rxrw0wKx8+gHGDx6/5/OvXtJOQvbj6dufrQB3tv0A7&#13;&#10;cflUzjKnHJ9Kr2nKDP8An8OatsAQTQBwfiacWlhPcE8Ip/livzM1/d4y+JlxboQIraUQ7sk8ZDPj&#13;&#10;6k45+nvX378Yddh0Lw7czyEARxvIeTyAOPzNfHHwd8OLLc3OtXIBnlbGcZJeQ7jkewIz+nNAH0F4&#13;&#10;esGtVaRTwMDOBwPbtXr+gbY4wcHCAsT9epFcjp1gMxQElsH04wPXvzXoF46aZoryOAgcY9Memc+n&#13;&#10;rQB+f/7X3juIxw+G7VwZXJlkOTuH8KA9q+B7d1ihMikkhFwfVj1Of8/rXa/HLxqfFfxC1G/WbfAG&#13;&#10;aOPb93Yh2jj3xmvLheLHGiOCAqg9x1/HGOn+cUASTzHydxzjcSTnqOeh7Zq18MfCtz4r+JOk6esZ&#13;&#10;eNrqOUgfd2IQWyT2AH41kSXXnJsgizuBGW9/c+nt6V9k/sieF/7W8SS6yEDRIVt4WwDhScvjqPqf&#13;&#10;rzzQB+rnw60hdH8M2kQXaXUH047CvQME9Rx6+tULCIQwJCowqAKPyxxWrgEAetAED421z2o4Abv7&#13;&#10;/wBK6R+hx/KuZ1Ekhl9KAPLtd4DEjAH614T4j539yDz9Aa9z11iQx74/l0xXgviIli/8QH68/n70&#13;&#10;AeSaj/rXyMLnGPTj/PNbHhsBZlYDgEdO4+p4rG1E/vDg56D8j09/wrpvCkIMgGDy2P8AP50AfQXh&#13;&#10;sEhOPf6f5zXr2mhUQMDgDnJ4xXl/h2L5EUnkH0rs9X1H+y9HknJ+bB5J4x3J+lAHzT+0l4/ltLNN&#13;&#10;EsJMzXhICjqI15J49enNeRfDCxubqaJLmFpfNPmEMc4Ge4pmpvF408Wy6nfN5kSkhF9I0zjHuevP&#13;&#10;OK+lPh34QAZZ1QIZOR14XOcZoA918HaCEtI2lVVA+bjtx0PrxTfih4oTwl4Xu7zcA0aZGT7cDHHe&#13;&#10;u20y1WytQ8j9F5/AV+eP7X/xMmig/wCEbsJSskxDPjng8AH0zQB8OeMtcvfFfifUdZu33/aZMKc5&#13;&#10;wP4iB/LmuOVY7q/Ddg3THYcAj24yKseYscRkc/MQU6Hkkc9SMYp+lohkMhBGSRkdvTB/+t70AS6m&#13;&#10;slxDFp0RzLcuq+p29x/n8a+vPgT4St7G2+3KuQf3Ubf3lXl29eTxXzn4W0mXWdY86FcujJaQ+0zk&#13;&#10;ZPX+FSST1z9K+/PBGmW9jBBaWq7YoVWNeOoHU/icmgD3fw9Cdid89/8APvXrOlIQgA5x+vH9K860&#13;&#10;GL5VwMD8P8Pxr1HTI8AbuSOelAHQRrgAZ5H0q8q++T79OKgQdOfpVpefegBv4f5/yaY3THb6/pUu&#13;&#10;CPqfw+tRS5Cf/qFAGJfPtBOOP89q821uYjdk8f413upSlVOD7/WvKNfnIBA680AeU+IJyWbnJBxy&#13;&#10;f5fjXmt2A8mTnj6d/r3rsNenAc7Scc5/HoP8/wCNcOxRnwOmR7Z/zmgDoNEhEk3mufkjG7PPr1r5&#13;&#10;3/aO+Jj2tiPDWmy7ZrhTvIP3UxwBj1xXsPivxPZ+EvD89zM+HRMtgjPPRfr355r4CvLy68Xa1Pq9&#13;&#10;7ud5m4Geg7AD6dv8gAw/BvhK817U0REbDH5iOevP59s1+qPwQ+F8GiadBJLHmU9+OMdO1eMfA/4d&#13;&#10;b5hfzx5DYOCOv+fy6V+h2i6dBpVgJDgFR1+nrQBX8QahbeG9GlmY4CKT1x0HFflv8Q/GE/i7xRcX&#13;&#10;BfNvCSqA9M45PPp619EftG/E+QJJoGny/O52tyc8jjj27/8A16+LLhzZ2RkLEyuG69eepz7f0xQB&#13;&#10;x/iWf+0LiPToMeXGSD9R6HuD29ce1dd8MvhyNY1a2dhueZtqZ5IUH7x/z+VYWk6TLPcKzL80vf0U&#13;&#10;dSfr9OnvX6N/AD4cJHbx6pcQeWzjKjrhAeAO+TQB7x8OPCVt4b0SJEUgIoC5HUY5P51qaxdeWDg8&#13;&#10;V11+wgiEMYwEGMZ6V5dr13t3buRz3x/SgDznXrsu5HQ5HTnP+f8APevN7htznnOc/h/+qul1afc7&#13;&#10;HOBnpz9BXNKoaQZOfUD69PX9elAGtpFrvkVQCDnsP/117ZoNmVRFBwfyH+favOfD1md6uuAD/wDq&#13;&#10;617holsAqdP1oA6vS7cAKvp+VdhCm1een0rJ0+3IwccVvohHGM5oAkQDn/P51LjK0gGPxp23oM+t&#13;&#10;ADcY6Dmqdw+Mgcf1q4/y559PesW+lwCoPB4oA5zVZ8AgHg9a8b8S6ktvE8srYVck16HrV4FBwcAe&#13;&#10;9fCfx/8AinBoVi9jayb5X+UKp5J9PyFAHjfxq+KEfnS2NvMoADevyqOrcfp/LrX51eM/Ec3iK7KA&#13;&#10;t5CcIvt1Jz3J/wDrcV2XjDWbrU3meaUs0x3SMT/47jsP/wBdcf4c8OS6vfLEilt2OR7ds9ulADfC&#13;&#10;PhCbVr+NVQFSRk+oz/Sv0n+Evw7t9Kt455IVyuDnHJ9frzXNfCf4LsqwXMyAABScjGO/TJ/z6V9P&#13;&#10;6j9l8LWBhUhSBjHTH55/zjmgDK8TeJYdGsjbWxAf7vsBj/Dp718V/EjxdLIzxM53yN/D/CMdcD9P&#13;&#10;xr0bxr4o2+beTt5gPAGeo6fT/PbFfLWtXU91OZ3Ad3bgZ6ZOMc9/p+PSgDc8LwyX2pRwxDfIxAI5&#13;&#10;JJPQDpkmv1p/Z9+FA0/TYLy/XMr/ADyHH8R7D6dK+S/2WPgvc65qNv4h1OLbEG/dLjqc8uf1wD9e&#13;&#10;lfr/AKLpFvpFjHbQIFCLjgcf5NAF22toraEKg4GP8mqt5LtDDpWhMwVeuSK5TU7pUBJPOO1AHPav&#13;&#10;egKVJ/z615Dr2pbcjPB/mR6V1et3u0MS2Mf57V4/q96HkODjj2HPbj/PagDDu5mklKqcgnp9adaQ&#13;&#10;l3B9WH45qsmJHH59/Xj/AOtXV6TZGVxgdx/nmgDpvD+nEbSw44/wr2DSrIBFwOa5nQ7AADjpx7mv&#13;&#10;TNOtflAIA/AfyoA1LKAD8O1bSr0HT/P/ANeo4IgoHFXMHv8A5J60ANHv/n6UN3x1OP8A69PweOeB&#13;&#10;TSAOfWgCM9BkdMVBM4UdP8mpnfb25rDv7oRgkkDGf1oAzNTvREhcnA/kBXwj+0j8d7TwTo8tvZyh&#13;&#10;ryUYVfqcZxnge9d5+0D8btK8AaHM8kwMxDBUBzvb0HHA557Divwp+K3xP1bxjrM9/fTszyMT1yAv&#13;&#10;ZT2x2/oKAOV+IvxE1PxBqM95czmaeZmLMxPygehye3p7V4ekE9/OEz5m7B4756jn8qtTyPd3O1CW&#13;&#10;LfnzX0r8GvhRc69eQv5W4OR29Txz7f59gCf4P/CKfWrqKeWEmMEEEjP8/XNfq/8ADP4b6d4bs43M&#13;&#10;YBRRk44GB/PPSpvht8MLHwzp6OyAONuTgccdAfT1r0DUNRSJhaWx6HHuT6jp396AL93fKx+z24+V&#13;&#10;eOvP49q4fWdZEEi6RYDNzMfmYdh/9ao9e1+HQrF/mzcydB6FuME5681tfCjwdc69crrV8uTKfkz6&#13;&#10;E8+mP8+tAHefD7wvJZWwmdd9y5+8ecfjjr7V9P8Ahvw2kIS7uVywxgEDr61J4d8MwWkKAqMJ+prv&#13;&#10;1VFA2jAoAjVQO3t1xTiCe9OH1zn3peCD2oAbjOfX+ppjAfTp+lPJ25Genv8A41TuJgFPPSgCvczB&#13;&#10;Af8APauR1O92ofmxn/I/yKu6heBQTnHpXnGsakuSc4IyPf3oAzdY1MguM/4D1rynU79pGZQeDyfz&#13;&#10;5rS1bUPNLqGznPbGPfj/AOt+Ncqf3p55J9+D9KAIVTcC2CAePfnrW/p9kXcLjr65/SoLS03FQB6f&#13;&#10;/X/l3r0bRtJyVyMdOo/U4x/hQBo6NpO0DI6gfp/hXpWnWGwDj/PeodNsFVOnp2/z6V2FpbYILDI/&#13;&#10;z/8AroAmtbbaoGOPatZUxgYpkabeg5H51Y96AG8Hv065pMDjPTnmnevGDS9fqM96AG/1/SkPsKcc&#13;&#10;ntimk8+v+fSgBpJA6VXllCruJwKdPOsSlieB/hXz18XfjLoHw/0ie9v7lYjGpIyfagDZ+JnxP0bw&#13;&#10;Ro9zf6hcLGsak4Y4/L1+gr8Jf2lP2sdZ8c31xpWlTNFYKxGFPLAE88euf/115/8AtD/tOa58SNWn&#13;&#10;torhlsY2banQEY6n1+n9a+Ir3UWllLO+4kkc4x7AfTr+vJoA0L/WJbuZ5Jm3tnqTk9f6CsErcagy&#13;&#10;QxHcztgd89OPX61Jpun3mq3Igt8sT7dv89Px7V9k/B74E3Wq3UFzewtgYPY9Tk5Pt/PvQB5p8Lfg&#13;&#10;jqGv3kdxPExUjuPXrwa/V/4S/BK00KGHzYtrAAY47AV2Pw6+Gun6BbQhYgXwOg9B1J/z3r6t8LeH&#13;&#10;i21tvynvjt6Af0oAs+EfCUdui7Vx05weMDoPavVW8nToVRB83Ye57mpo0hsIAkajdjgY/U1e03RZ&#13;&#10;byYXNyPkyMA9eKAMjS9CuNWuDdXWRHn9Aegr1GzsorWJY4lCAe1S28KQoEUYA/Qf0qyoHbjtQAmP&#13;&#10;y/z2pOe/Uc1Iccf5/wAKQrx9P880AM5I/wA/rQucYBwacMDgH1pe38/zoAaQQvTpSAAYyKUkY656&#13;&#10;9Ov51C7hQc9qAFYhBk8fjWXdXOARmmXF6MlO/wCVcre6gBn5uB/n/OKAHahfhQRnBOa4LU9UODjk&#13;&#10;j9c96bqepkkndn8fxrhr29Lk84I9O3+fTNADr+/MhIzx/n1rCcvJ8xOfbHTmnFmkYnPB/r/9b0qx&#13;&#10;FCW/H69aAIobcueeT/nGDXQ2Gm7yGYcd+fT/ABq1Yac7MNw49/rx0wBXe6bpeMcZ24/z+P0oArad&#13;&#10;pYAUkf5zXcWNgFwMcj+VT2llsUZGK6CCEAdOTjmgCOC2C9vQVopHtA9R2pVQKMd/pUuOR1xQBGO3&#13;&#10;Y9/rTiADnv8Azoxzml56dTQA3jnPak/l/nmlx6DgfnSFgOWHX3oAaTj6CqdzdRW6l5SFx6//AF6z&#13;&#10;tW1u10qFpJ3AA96+D/j7+1Jo/hC1mtrW4DzAHheo688fT/H1oA9y+Kvxx0TwXp08slwoZAflzzn+&#13;&#10;dfiz8ff2sNY8VXM2naZP5cHzA4J6E9jz+npXz18ZPj74h8b6hK9xdMtuc4X+Eg5wfXv26Y69c/JG&#13;&#10;q+IZ7mQ7HwWPuTxzwc4/z+FAHQeJvFl1qEsjSTbmbqcn3/P/ADzXD29ve6lcGKFWcnA/DsT/AErf&#13;&#10;8PeFdU8Q3SJCjEE8HGOuOfr+XavvT4Pfs6tOILm+g3MQDz25PAoA+f8A4W/AbUPEV0kt4jKhYZ75&#13;&#10;HTn61+pvwq+A+m6JbW4EGZBjsM/UV6r4G+GVjpEEdtaQKWAGfT+XvX0ho+j2mkW4dyC/58/rQBQ8&#13;&#10;MeEdP0aBHZFJXp6jP+cV3sbIUy21UTn8B61i/aA2JH6HtnPT0/SpVWa8A3cRdl/mTzzQBblv5plM&#13;&#10;Nodingv3PsKnsNNJ+YDknk+taVjpbMVOOD0rt7DSF4yOfzz7mgDKsNJA2jbnoB7iu1tNNVQM/wBK&#13;&#10;v2tkq44wT7fyrcitwMcc+w9KAIILVUA4x7VoLGBj2p6rgZ7U7AxzwPrQAAY+lHp/nrR6e/pSgY+h&#13;&#10;oATrijAPtj9adg4646n2pPbrQA39fw60YA/xqTA9OlMPGaAE788Z/KlAxz/n60ZH40oHHXBoA//X&#13;&#10;/Y+WzHPGT9KwNS08zQs6DDpznHbtXoklsGPrmqMtkNpGOD/nigDzGz1g3MT6ZdJ86DAJ7g9q+GP2&#13;&#10;kPgtbeOIbr7LbGN41JDhc7h6E+vNff2taOIj9vgTlfTt/wDW/wDrVnSaPba7p7xoAGIIPHQ+/r/n&#13;&#10;6UAfyj/EPwXfeENbubN1IWNyB1/E4/lXkt5FHJnBywB7nn8P51+3n7Wf7Pss7XGsWFsqyhWLMF98&#13;&#10;k8D/AAr8Z9c0WfTNSltblSPmI246YP5fSgDzp02btgLDnt096pGQ5G35dvTn06cV113DHHbtIykk&#13;&#10;cYP+Pcev5Vx0gZXIxwM+n/66AL0Up+8RgDjj/Pf8atQz4PzMO59h0rKVjjAOBnn8/SpUdl+YEn/O&#13;&#10;O/r/AJ9aAPTPC3iW60HVbbULFyjQMrd+cHPP+f8AGv3f/ZI/aPt/FmmQaHqswE8ahfmbkngYr+ey&#13;&#10;3mBUckEHkdeMev8A9evZ/hX8SdT8Ba9b6raytGkbAtjOeDz1x0H9fc0Af1iW2o7lBBBUj19q3be9&#13;&#10;5HPH19f8a+LfgH8a9P8AiB4btW89WnCrkA9T3I5r6itdRXcFU4z6D2788UAekx3OQPUVejnBwvf/&#13;&#10;AD0riLe+AAGetbUV2vAz19PWgDqFYOAc5qXbk+h/w6/zrHiuORz1960Y5g3fH60AT4yBz0/zilAy&#13;&#10;R2P9Kau3jI61KOgx/LHegBm3d0HH1qtd2i3ULRsOT09j+tXMUvGD3P8AgaAPEbuGTSr9opOI5W9D&#13;&#10;gH+ma5Dxp4Y0/wAS6TLb3SbgVJHt/wDW6mvc/Emjpf2pdF5A/p27/wCHvXmMTLCrW1zzKnUeo6A/&#13;&#10;jQB+LPx2+D8WnzXivbCGJi23HUEnhgent2r8/tR0yTSroxSpyhxjPHH+P5V/RT8b/hva+IdCmulX&#13;&#10;MoAIVR165z3x/Wvxc+LHgOXTL+6yMFSOSvX3x1yP8PegD53nhQwiZCMjB6Edeue/51nW9/MAIcYB&#13;&#10;yPfrx1q2N1tKYpRknHb+Edz2Hp3rnNRKwSMwHBycZ475/Xtj+dAG/dypNCSpHIx06/h/WuSWQWs5&#13;&#10;ALD1wTwO/wCfrWrbXSTIiuCfqeT6c8d/WsLUiqHgcYyR179P8PyoA7nS9Ye2kjugSShGDzgemBnr&#13;&#10;6/nX65fsi/GddWtY/D+oSgsgC9ecdAT1+n5HtX4uabeSSARscqfT1x+H417F8J/H+oeC/FFnfQSb&#13;&#10;Vjdc5J5XOCD/AJ96AP6W2s0lQMB8pGf8MGsqezKk4GMY4x/npXMfBTx/YfEHwna3UEoeXy13AHPO&#13;&#10;OQenT2r1i4sDjgcH1x07/wCTQB5nNbbTyCB364/OqpTbzjIGPboPX+vSuvu7AplSMe+B/nisWe3C&#13;&#10;NxyeeD+YoAzVkZBwMDv2/H6Vs2t6wYZOT/h74rJkhIP1Hpx7ntTASMdxx3/z/nvQB6HaamSQOg4z&#13;&#10;/wDW9q3nmF3bmBj1HB6c+v8AKvLILray88f57/WuhstRzjJwT05/zmgDuPCmpCG6fTLohVkOBnru&#13;&#10;H+NW/FWjxXNu8Pl745QRyDjOK89vboQzxXqNgFh07H+gPSvZhdwavo8U0TfMuDjjkg/5/wAmgD8c&#13;&#10;f2iPhhJaajcTrCRExJJK/KPf6f8A6q/KD4n+H7u2uZY2jPyZPAxgZ5H9cf0r+l/4w+Al8Q6PcPLF&#13;&#10;kFCOnKrzyO+Rn+Vfir8cvAE1jNLC8Z/dZ3t79AffPoKAPzTMbhvnGSMZGf8AP5VDOro7CQbSP/rV&#13;&#10;0ev2T2WoywMNoB4BJ4H6fl/KuemPXcKAKLDuvXIP+FR5KnOMf5//AF1bB7dRVZ1wT2xmgD9Hf2Df&#13;&#10;2gbn4f8AjGHw1qEu2xuSAjZOF55B59Dmv6f/AAvrFvr2j22oWzh1lQHOR1xnP41/Dzoeq3WjX8Go&#13;&#10;2bmOW3bcCvHSv6gP2Dfj1b/EDwLZ6beXIa7tlWNgWy3A/nx1oA/SvGM5FRtGOO1SKc4xz+NPK5wA&#13;&#10;OB+H4UAZjwAkkjOKzLmzVx04OK6UoMZ/yKrtDliD0FAHnd7p4OeM1yd7ppycLwc//XzXrdzaBjwu&#13;&#10;D7ntXOXViCDkf5P+TQBw3hVprTUxBJJsR8K2eu4dMfUV6jrUUQjGRkS8duvavO76zNpLHeRjBXj8&#13;&#10;R9016HaXTa3payPH5ZGCcnuOvHagD8/f2kPhEuvWFxfQgb2VhuYkncenAH8u9fz9/FrwhPo2rThk&#13;&#10;IKMeQOw46fXp3xX9aPi3R7G90uW0ADyldy8ZJI7V+EX7WXwlubLWLnVIoM29yWb5RwpP3umMY9vz&#13;&#10;6UAflA/nSqMHcBwRnof04PGKzJU9Ofp+fX2zXTXlo9ldvA3VGILDOCen159v51Rntx5RIAIH4/Tj&#13;&#10;68UAY8S7jzwB+Htj/GpADle3zc8dxxwacg2uQwznIz16/jVjYq9Bggk54B/wx9KAPtT9jT4t3Pw6&#13;&#10;+IdtA85S1vmCPk/Keepyeua/qO8FeIofEGg2moRMHDoOmOuK/i18P6nLpWo219bna8DhxxjHP1/X&#13;&#10;/wCuK/pi/Yl+MUHjLwXaWlzODOihSM5+Yfz9v/rUAfpFHIDjnP8An3qxyR6fWsOC4DYK/wCfyrVh&#13;&#10;cHnt6UAWgMnpxxSgEfj+dA7/AMzThnr/AJFADfT3zXMeJrBbuxLZxjIJ9AemK6nbjJqC5hE8DxEZ&#13;&#10;BB7/AJUAeXaM6+SUnO54CAVPp0yB7UzxRZLc2LRow+QYPHX/ABz14qSzR4tdkg27BKuDkZ+oNdFL&#13;&#10;pygMrNuJxgn6dB/SgD8kv2sPAy32hT3rxbiqN95egAwfp7f/AFq/EPUkNrNKkg2GKRk6dMdz+Ff1&#13;&#10;HfGXwYNd8O3lr5KuQjD5xkYA4+XOPbr15r+cT43+FZ/C/jK6haIRrIWA2jC5XjIz+fH60AeLRy7s&#13;&#10;7iARnoAeM8f1qheE4DvgZ9f5U2RyGMYBIU9icDJ556/n/wDXqOd2cHk84wOePc+tAFSKYqxPAB6j&#13;&#10;vnFfSX7PXi5/DvjKEeZ5cU6+WcnjcCNufX09fyr5dlmmQlic/MecdMj9PUnr/XovDWqXOm6lDeQy&#13;&#10;ZdHDKR145OOR3/KgD+lzwV4tGp6bZXQYZljBOPUY79McZ9s17ro+qgqMHPTkn8q/Nn4EeO21Xw/B&#13;&#10;G0m7KiVe5AI+bpj6/h9a+zPD2uF9rbsk4HXp7kD/APXQB9SadfhgvPX3/lXZWl30HUA14Zo2rbgD&#13;&#10;nnPI6dBXo1hfgjrQB6fbT7sc9P8APP61ZuI/PtpI+u5f6VzFlcrjg9feuit5dwznP4YxQByWlzRt&#13;&#10;ctaksTNGRx0yn6+1WbdSheLPByDjpjtzUEUQtNXDN8oSXP8AwF+v1x1NXtTi+z3CvGxwSRxgZ9Pz&#13;&#10;oA+b/jL4dttT8NXVrHCZZDFKvy4zlMnr6kc4FfzW/FTSP7C8VarpyxMCzsy89FY5GMjPt9a/qK8Z&#13;&#10;29/JbXMVrFvBw2f94bTkn0Br+ef9sDwjPo3j+Sdk4uYypwcjcrHJ3cfkKAPh+RfMZmUbS2Tg5PJA&#13;&#10;5z1/r1qsUMZKkHKkZ/L888/pV9kkgkKyrjB6dB0z/wDq9/ris5pMI3Qk57k59RQBEycg5yBn1/zx&#13;&#10;iu4+H2qf2dr1tPnpIO/QEgVwTTH+I8/TOOOPw/zmrVpK8cqMoAGQR1GMe/b14/xoA/YXwDdf2hoV&#13;&#10;sVbeybuh6L1H6V6JDJJBMFAOcDqf1/HNfOH7N2tyaxYLBIxIcAjPPTGc/wA85z1zX1JqFhJC3yDJ&#13;&#10;/LhuM9ffp/OgDv8AwvrrII0kfAGTn6dfrX0B4f1cOFUt0/XmvjWyvHt5Bxj155P4cD2r2zwrru5U&#13;&#10;3N0x9Bn1/wAPyoA+v9I1IEBc5xj8v8nrXoun3e4AsePrXzzoOqhwp3c4Gf8AH+ter6XfjC4Jz/Mf&#13;&#10;/XoA9dtp8nrkGthGDAdjXEWF0rKOf8//AF66i2mBwPSgDH8U26z28TNyQWHpnI6VkeHLm4msLZEf&#13;&#10;5I5ERgBxjaQQT7V0+ugNp5duRGwP681xfg1gPPtUT5knOe5+9wSO3H6UAdXqKMbRDImWjOfxBx+V&#13;&#10;fmL+3forar8NtbiVmfNvJIo2/KpTLcAd+Ovbmv1Q1ONBZj5cZPf1+nXmvhn9qLSFvvAOqRyqW822&#13;&#10;nj4GT9w8cf5/SgD+VS8t2E+1+SrZI9j0x/hWbPCxc/LtBAOOM49Tj6fSu81iyjtJZU2nKSYIJxgn&#13;&#10;r7kfl/WuSmi8xnYjA/IDBxzyf1/SgCxbLhCCM4xxj8s9M1p6XIg1BIvu/MG444znA/pWdZbiFVyQ&#13;&#10;eOpPIPerts0Udyku0de4PUdv8/nQB+vn7O+u7PDttHuBDWxBPf8AdtwCf5GvvPwdrvmRxhyAcA/4&#13;&#10;f57d6/KT9nnxNmy06B3wC08fXjkZBI/H8a+7/BPiAMURXKkev+fU0AfdOi6gxAP+RXqGl3hYDnIH&#13;&#10;H+fwr5t8OaurIoLZz0/z/OvZ9Kv9wBBzn+fagD2O0lDYAPathT29feuN0+5DKPUYrqoJA4/zzQBw&#13;&#10;3j5EazIkAIMMoOeRgr0x1xzms7wWYFsLRcEH7OoA9Agxxn1rc8aqrWZyMjy5OOuOPSuZ0OBILKxZ&#13;&#10;UwFhGBn35x7HoOaAOl12J5ERl5BIZucdAcHI7Z6ivhH9p9wPBd9GHRnkjQKqrlWbfkjPrgf0r73k&#13;&#10;hEluiugcIpUAHOec57Yr43/aX0WO68HX/mHAKI3pwrjgkcnB9D2FAH46fY73U/NEQ3mKLnA4XceS&#13;&#10;R/s+9cBrUU+nXxgQ7gE3ZHHHTHtn+uK+n7OGGz066sLWL557NF34Jy+794D2Gc8ZB7V4N4isBHqf&#13;&#10;mSDIDbR15WPpkDtnk++KALOjRtAsTZ2nBIJ74HT2I7dcV7V4A1MW1/a7AMjCtnngA4DdPqT615xZ&#13;&#10;6ewsDKybdilwpHOM4A/mfyrsvCEUQ1pPtXQJjYxAJOfkIx3yckZ9qAPpzTdZZLqxGeArKR1HDnHv&#13;&#10;ivpjwjqe5FBbJGOn5HmviX+0vJn09zISSrAgD1I46/1+tfR3gfWUIQbsEY4HGM9D/XmgD7P0K8/d&#13;&#10;qcgkAfl/9evTNMnDAHPBx3rwLw3qPmKh3Dn3z+Oa9e0e63KDnOf60Aem2zqyDnOK0FGR/nFYVnLk&#13;&#10;DJ6+9bsZBH+f5UAKy9fbvXKeJ1C6bIRyc9xxXW9uef5/WuR8WgmyijTgySL+I/GgDz3QbSSaS5Zw&#13;&#10;diRLGcH1bJwT7da7JpIilvbQABArP1ySoGFBHvXO6cjR6S7gbnnmCkbuyAk5PHY1JpzFYxkhXALc&#13;&#10;feGTwPw4oA5D4jzRWmku7EKEt5GGeTnHp1HXivhqO4EyxzxqABH1OBhievGema+zvjDdR23h2+Yv&#13;&#10;gJbnrxjJ718Ry34BRYyFQqAGAJPKjjPT8ccH86AG3UaSyEYyCMHHYD8O5qvqNurWJjZMjAXjlu/J&#13;&#10;Ht/hStfIqttQliD0B6L1JH6D3qeebzU2kEvIFG0cbfTk5oA+bdY0KF9atJAuHkuAeSMApgL/AI47&#13;&#10;/Sv1t+CR8vw2i5BwQgI6cDnjFfmvqunrdavpzMPISS5J+UAn938oGe3c1+lXwjX7P4ZiHILOSRgd&#13;&#10;v8j/ADxQB9F2jjAB61qA56dc/wBK57T5Scfn7/SuhTkcZOaAKF5HuU88nt/kVxOrw/Kx6j9DXoUy&#13;&#10;jb6/5/WuP1OElTxxQB4Z4jtsBx0H5j/GvlL4hWI2P8vXd0/zzwK+yvEFsCr5GeP1r5o8c2JKyAZI&#13;&#10;I9uPoc/5FAH50+NLN49Q2g4JYfhn0/pX1V+zrpAvr6WaOH/U4CsSeNigD/0LpxXhPjLTP+JomE6N&#13;&#10;nt0HOR6jP9etfbH7NWgXEmko6xFBNtlO0cncTgHPHYfXP0oA+y9DtBaxRwpj5IwpwO+Omfx5rqLi&#13;&#10;T7Hau4GBGo7dTmqdvbpaN5S/M7sM8568k1B4luJYdFnmPyY3YPrjj/GgD88f2hvFIuvENtYRDzCs&#13;&#10;jXEoPTCLgcZ5H9OlfM9rqDTXIVQDv+bIGRwc8/n1rsvi7rok8b3kynIgjChtw+U5yQR/nr+NeJaR&#13;&#10;q0lxcb2ARtrEjcWGc8Y4H5HmgDr9e1ZoIimdpO059OOvbFY2h3sM7Z5CuQAM4A54HtzXnHjTxCBK&#13;&#10;Iskl+ueAOw9ffPPvXSeFmKwh2wHdfc5b1+uO3+QAfpf+zVoCNp1vqJHN1JNLuySSEO0ZPpx/nFfS&#13;&#10;utxjByMA59+a4D9nzQ3sPCFmXQrstU6+snzHH4GvT9aTKEfj/nt+VAHzF41t1KS7s55/TkYr4n+I&#13;&#10;cBAl5AH5ccf1r7x8YwLslyMHn8vw9O1fFHxHt1JkwcZ5HT/Ppgk/nQB886UzrfIYH2YLZB65J/z9&#13;&#10;K+2vh5cZEajkD+vJHv6c18TaefK1M7uOT09v/wBXNfXnw5uQVjZTwAM9cjGegHqOPz60Afavhpjt&#13;&#10;QjJA/rzXsuksMLnkgfljp+deGeGJmMcTZ6gcdOa9t0c9OcHv/wDq60AeiWhwg9PX1/8A1VfYYU+g&#13;&#10;/lWZZ9BxVm/uFtbOWdjgIuaAPiX9pjXJrhLfQ7Qgm9mCt3xHCdzfm2AK6D4Y+F00vRraIHfKF3Oy&#13;&#10;jq7gE5PXjNeL+L7l/FfxQMG8tb2TCIdwCv7xz+J4/Ad6+nfDx8q0TLnhuMenv9BQB1GmAQ3ByC38&#13;&#10;PH15rhPj341j8MeBdRv87SkDKuf77/KPyr1TQ0jkUShM4LMWxj8s1+b37cPxCiT7J4Ts3yZGNzOo&#13;&#10;J4RRhMj6+v8AjQB+el/drJfOXfcWI4z15yRnPX1qKSZpWAQ5BwvI49PXvgcVx8F+j3BbAJUbscgj&#13;&#10;rjnnqfete1umndipyUyD0GOeTnB/+vQB0izMwEKMTnIHYnPcfhwK/Yr9lTwamh+G7VmTDRR7j/vS&#13;&#10;dc9OcV+TfgLTJtc8Y6TpCx+ZG0iyy/7i5OD/AJ+tfvF8MNI/snw7axsMPIN59s9PyFAHsdtgKOcg&#13;&#10;cfhWgFHGf/1kVStwBjPb9a0RwAetAEEg444rlNUbKPk5rq5cbeB61yOqH5W7Z/zmgDyrX2UI+OOD&#13;&#10;+nB/OvB/EDHzWI4xyMD+Yr3LxBja3PGDjnPXua8D8QMPMftjvnkj+X/6qAPM7wENjGASeO/PT1H0&#13;&#10;rtvCkLAo7cDP1+n+FcVdEPId3A4/+sD/AJ7V6H4TRQVYkbR2xgf/AF/8aAPe9BACAkcD8enrXBfF&#13;&#10;3xCf7OfToG2+b8vGemea7KG8TT9OedsA4wvPGex/D0r5tl8QHxP4uZEVpII5GUen7s9/x/w70Abv&#13;&#10;g7wdCs0Vsq/PLhpMDJ9QM4/z+NfZHhXQ4LSBMDkAfXArzLwNpcrH7TKgTzOvrx79Pyr3+wgWKDdy&#13;&#10;do+gxQBznjrX7Lwt4cur+6kCJDGzsc9FUc/yr8J/ij43uPGniy+1mUg7pi6r6KDhfy61+g37Y3xR&#13;&#10;/svRR4bsziW/zu5xiJeoznjcew9K/KNZSzyTytkkkg9znpj6Z/8Ar0Aa01wNoXfgD7uP1/PnH/1q&#13;&#10;2LZ3MUaxIS3G1R1LHAAz9a4c3v77cp3FcAYH8WeRn39fXGPSvXfh1pr6pqyzFC6WahgMffnc4Ree&#13;&#10;nJyf0oA+hPhb4Vt9LiWU/M9oDGGwTvnmG6Vv+AglQe1fWPhK04GBgcdun6/yryXR9PXTo4NOiJby&#13;&#10;AQ3P3nJy56d2P5AdMV7n4Ug27PU4H+f8/lQB69okOAFUZJxXpdhH8nPUf5/pXD6PEcBumP8AIr0G&#13;&#10;yXCLnpQBpoPy/wA96trjHsO/8+KiQHr0NTD36n/OaAEx3PGfw6+1VLhsZ5q43GfQVmXbYBIOOtAH&#13;&#10;I6rLwSDgD9eteP8AiG4A3ZPJz/8Aqr07W5iqHnkeuenJ/wAK8S8S3B5Hfn6fj7UAeY6xJvJOS23P&#13;&#10;/wBf8vSuZWaO1D3LDO37oPUt2GP51oanOBkYyT6+oOcn8T/hXhPxF8bppNjJb2hBlcmND6seCSBz&#13;&#10;x60AeUfFXxZeeIdaTRrd99rC2X25+Z8n68f/AF+2K6v4VfDq58Q3kUksOII2HY8n3/z61xPgrw3d&#13;&#10;areGZl3PJ82cdSxySR36nsP1xX6O/CLwWbGziV4ghJB6dRQB6n4D8GxaXaxoiBQvXjpUHxZ8d2Pg&#13;&#10;vQZGdwHAIUdyf8BXqd3d22haY8rkAqp9u1fk/wDtBfEyXxR4ouNMtZCYIflGO57kfr/k0Aecarrl&#13;&#10;z4o1yfVbqXcjsWBPfcev49B7Vjz51C7CZxGoGfXA7VXtcW1pFCucuoznk/L3/Tgfy6V1eg6Fc3Rj&#13;&#10;jjT95MwwuDkkngf40Aen/CTwC/iPV4vPDeSnztjsoPyqPY/yr9T/AA1o0GgaPHCiBG288fp9K8d+&#13;&#10;B3w6h8O6NDJcpul2hnJH3pD1HQdP6V75fTBVKjgf57UAcrrF0ADnnrXjPiG8JZ+cEe/T6V6Prdzw&#13;&#10;cnrXievXZLuucY/zwKAOPvJCzNkYBxzyf89s9ajsoSzgY5yeemc//XqGY7mKnt39RwQPXvXR6Na+&#13;&#10;ZIAFzjHb1/z2NAHeeH7IKq7hgHj8D0/GvYtItjtXI6Vxmh2mACR6dB1xXqGl2+McZ6fp60Ab1rDs&#13;&#10;UY/ya0lGBk81FCoUDHINXMdPTrx1oAaBzSZBznk+op+B1Pb9PrTGwOoz+dAFedwAefX/APXXH6rc&#13;&#10;4BLNgDP4V0N7KEU5PHr715T4w1y30mwmvJ3AEfrjnrQB5D8WPH9n4V0ee7nkCuFJ+nrzX45eO/H9&#13;&#10;14p1WXVLtyASfKUk4VSMA845/wA969I/aN+ME3jDXptJsps2Vs5DbTw7jOQfUD/69fI7ST3UoiTL&#13;&#10;OTjuPqTn/OcUAarwXOsagltbDKuR82Dj14H9K+zPg58K4kMNzKhJG3k+3f8Aw/8Ar1w/wc+Gs1/d&#13;&#10;RXVzESCSTxjGfw/+v+FfoZ4e0Wy0GxVVGNq88Ht+Y7c+nWgCwtxB4Z0wsABsTuO//wBf86+e/Evi&#13;&#10;G51i5knmkKRjkZ9R3+grrfHfiY30r6baj5cfMemF/X8K8Z125MEJjiOJHUDAP3VA6cd/UHtQB5P4&#13;&#10;pu2vXAY7Ykbp/XH8j9Kt/CP4Z6l8SvE9vEYmSzWTL45wqtyM+tc/NbX/AIn8QQeHdIQySzyKrFex&#13;&#10;z646DPPrX7C/s5/Bi18CeHbZ54h55G5mPOWIHOcfX0/CgD2D4Z+ArDwdo0FrDEI3VQMYAxgYGMYr&#13;&#10;09iAD/KlUBVG0YI+lVbiTANAGfezAKT2rz7Vr4HK5wBmui1G7VQecH/PNeVa9qGN20/h6f5PegDk&#13;&#10;vEeok5RTg15tM4ZgM5J/UcD19vpWtqd+ZXcZyPr6enT/AD+VY8abnCg5H06j/wCv/nGTQBdsLXc4&#13;&#10;AGQT9evQ16poGn5I49OPTn/Oa5XRrHc6Oq/e/T05r2LR7AqBngn/AD+H4UAdFplkFCr1IrtrSEDH&#13;&#10;GCazLC2AwcdPzzXSwR7QKAJVXGOKfgDPNKB+FB4zmgBOuKjY4IOeR+nvUnGOKpzShFOfr1zQBTvL&#13;&#10;jy1LHgD8K+Z/jX8XdJ8AaDdXt1OodFOBnBJxwB+X4eldf8WPiZpPgfRLjUb6dYvLViM+uPTOcntX&#13;&#10;4AftF/H/AFPx9rk+yci0QlYozkjHPOPU0Ac18bfjNrHxC16a6nk+QFliQE7VBPP9K+dLn7Rcn5QS&#13;&#10;SPXg+xPP/wCus5Zrm7l835izk9ckc9Mc/h2wO9fRXwt+F+o+JtQtzLAShPygjqM9+OetAGd8JvhF&#13;&#10;d+J9SWSWFiAR/D1z19fSv10+Ffwp03whp0M8sW2TAPTgZx+P+RVv4R/CXTPCenR3dzEvmBQcke3+&#13;&#10;cfXgV23ifxNBaqbO1OCBgY9B7dPw4oATWNf8pGtbbjA7c8f4Vyd3qVto9mdRvG5A+VSRkk8D3P4V&#13;&#10;zz6jBbWz6tqL/uwSQW7kc9P5cV5R/aOtfFPxONH0VGNsjAMQOFHrxxn+ntzQB6N4J0XUPiX4oNxc&#13;&#10;BjaQuM46E9gPw61+kXgvwfb6LYwRKgQooGAOg64/xrkPg/8ADC18HaJbxvEBNt3N/vEfz+te9pEq&#13;&#10;KFUcDjp3oAasewBQOBUvPHHJowT14NA56D178UANK4Of50rDpntTgPU4xUMrEDOeP60AQTSgZwa5&#13;&#10;29vAvLHGauXt0Fzz0rgdW1IAMAefx7etAFDWNTxlQc9f/rV5VrGp7iV3c5/z/ntWhrOqABhnp+nt&#13;&#10;Xnl3M0xzngfp/wDq/X8hQBFJK0jEdM5/z+VWre3aU7iDg9R+v51DBCXJY9/b0rtNI0xpGD9T/nAP&#13;&#10;60AWtG0othmHX8/z7V6tpOmbQDjB6fUGqWkaaIwBjnp1/H/PNegWNoEA4x/9agCzZ2oVQCM/4VvR&#13;&#10;Q4xmmW8O0Dv9c1dB49Cf50AIEx9fWlwP8/4Uv4frSjPfkCgBu003ac8f4U9s4/p1ppOMigBue2ff&#13;&#10;61VuZ0hQuTgflTbq7S2iMjttCj0FfGXx/wD2kvD3w60q4X7SrThTtUNyTjt39KAOj+Ofx/8AD3w1&#13;&#10;0S5u7q4XzlU7UBGSw9Bniv5+/j5+0V4j+Jmqzu85W2DHZGpOAPfsTxn/AArj/jd8ePEHxF1ae7u7&#13;&#10;ltnUJk4A7Ac4x0//AFGvmh7qa4JXlmJPr+h/zzke9AFq8uZZ3MhbcWY9vm+gGD+dWdC8P3+tXcca&#13;&#10;ISCecDg546H/ADiun8LeCdS1+6iigjLAnB49BjB/XNfor8HPgHDZxwXN9CBjBJZepOOn5UAcB8G/&#13;&#10;gMS8V1eQEKQGGQAPcn8/1+tfo54N8HafolvFFFFhl46ZAIP9e1JpumWGjQCK3jy2OOOOOmP/ANX/&#13;&#10;ANf1jwnoc+qSrIwxECCx9PYHv7k0Adj4Y8Pm5dSw4Xrx0+n617ZZ2sVlAIolyxx9azdMsRaxJBCu&#13;&#10;WA7dR/8AXrv9K0cIwlnGWPUH/PWgCvp2jGYie5HB5xXZwwhBsA4FSRR7McYqXGByOR+NACbfSl2n&#13;&#10;jP8AKnY9qXt060ANxgjjrR9P85pe5o44A4xQAhAAFIeMe/qfwpSwz6/57VXeRVBxx/n60AI7he/B&#13;&#10;rHu7sAnnJ/lTbu7VUOG5/LpXH6jqQGRngfyoAkv9RCZOcEn+nTNcFqOqbsjPBzUep6nnPP5/0rib&#13;&#10;q88w8HJHv6elAEt3eNJkZ68/nWUT5mW9Prz/AJ+lNyz4zyfp/n/P4Vo28BJGB/P/AD/npQAy3tQw&#13;&#10;5Gcc/wD6sfSuo07TC56cD/PNTabpzMQSMn/PH9a7/TtLUYG3OeenegCvp2lgKDjPv/Wu0srFVxxk&#13;&#10;ipbWzVQOOPx61uRQ7QOOv+etADIosAZ5/wAM1aClcf57+tSbT26f57UuPyoAbz+BpemfQelPAOfX&#13;&#10;/wDXQOmf8igBuMHI5P5Uhz/n2pTnqDz9KoXd3DbIZJW24/p6UATtKFBLHGK828Y/EDS/DdrLJPMq&#13;&#10;7VJOSPT36V5b8V/jnoXgzT5nnulRkB43AH/H9K/FH9oX9rXVfEt1PZ6XctFCePlbJI98HNAH1H+0&#13;&#10;T+2SttJPpWiTqWGVJU59RX5I+PfifqfiS6mu9QnLu+cZz+HOePavM9d8YXWoTSO0plLHOc9Tznnv&#13;&#10;7dKwLDTtR1y5CRBpC3bBOfwx79qAKV/qN1qMxWD5vMwMY+vBr1f4ffCDUfE06STwyBXPQDGOefX8&#13;&#10;q9q+En7Pt9q9wk11ESgwRkYznqOmP8eTX6ZfD74RaX4ftkYWyiRcYwMc/wD16APFfhF+z1pukQpd&#13;&#10;XkOWXaeeeOuOQD0H619reF/BkMKrBZoEiXGTjH+cV1WgeEnlZS4EcK/zwOfTmu3uru10mMWdou6U&#13;&#10;D8vcnt14FADbaztNFgIU5lk4/wDr/wD16DK9w6qnzH+X1qnaWdzeyebKTg8knv64Hb169MV2djpg&#13;&#10;UBVXHTtzx7/5xQBSs9NZipbk9Pw74HWuy0/SS2DjPNaOnaVwNwyf6j6DnFdvYacqhcr+tAGfYaWq&#13;&#10;qPlyT/kV1ltZooHFWbe224454/l/nvWlGgHfn1oAijhVRx+lTbfxAH/66k4IPrQR6d6AE5B9CP8A&#13;&#10;OaQD26UpB/w9qOh/yKADAHI6c9PWlGCeuPwpQQeOn9P/ANdJjjp1oAOv4/54pvT5R/nFO7H2ppx2&#13;&#10;4oAXGOOvWkOADgUZ/D6UxmGOT0oACRzUbSKPrUMswXJzx9elZFzfoue1AH//0P3ByDz/AJFMManh&#13;&#10;uR/hTjn14P8A+qgDn0x/n3NAFWS2WVSrDIavOtTjudAujPED5T9fcV6lju3OPpx+n5VR1LTob62e&#13;&#10;GVRyPbrQB88eLfDK+MLGRmXzEdSNvHPrnNfiv+0/8AINEvptVtEKBs5BGO/8h29a/ePTo5tK1GSz&#13;&#10;uUxbluOeB9Ov414z8fvhZZ+NNBlS2gV5iDjA6gigD+XPUbWKCd7d/nK8HHQHHfPPHr+nNedX9oyz&#13;&#10;swTCg/556f5/CvtT45/BTU/BWsz3awskRY+nAx1x149f5V8p6lbTMhidSMdu5GO30+n0AoA4ILz8&#13;&#10;wyP/ANXIqQZ2BVHPPXpn/wCtViZPLXBGCOc/07c0tsis+1iQPrwPqaAEiuAMZHI/P8K1oblsF1Y5&#13;&#10;DfXjHJ/z/jWTNalTvBBHHPOP8/4UyOUR/eODz/8AroA+xv2c/jfqPw48S2sUk/8AoruoKluACecf&#13;&#10;nX78fDz4gaf4x0i31KzlVi4GR749OK/lVt7h4mEynac5HTr69MV+iH7Kf7RFz4d1KHRNUnJiJAG5&#13;&#10;sD0/P0/l3oA/fO1v+hB6/wCTXQ2+oAkAtn8v5V4l4a8TW2t2cV5auGWRQRg9eM/Su3hvWA5OB/nt&#13;&#10;QB6pbXwOPmyPzrZjuTgYPX8vx+leX2uo5xznH9fqa6K31Acc5I+n6/l/+qgD0GG5yQeoPv8AyrRS&#13;&#10;VT35rira/HHPPb/P8q2YLkHDA56DP4fpQB0K8/X8aeq8Yxz+n+eKoRTqQOf8MVeilGBxQA9ow42k&#13;&#10;cHtj2/WvJPF+iy2khvbQZZecYIyvp+FevZBz7f59KpX9il9bNEw5PIPvQB4VFFDqdi0MuMPmvzs/&#13;&#10;aT+Dy4m1OyiYq2QcDgd/bGa/SO+sX0q9MGNschPf+L/9XIrjfG/hEeKNJeykUFSp4wDnsPp/Q/qA&#13;&#10;fzaeM/Ds+kXbfIQoyN3XnoQfpXkWowGVHbaxK57dscdOfxr9Hv2jfhfL4cvpUn3tE2WHBPQcH8eh&#13;&#10;6V+e2swSRTPEoOFJ9uowB7DqaAPPYrtoZWiPAPryKku5zOhwMHjOO+O49elZ+rQPBKJgu0En6jHG&#13;&#10;CP61mrdMGw3IbOevI6/40AaNvd/Z3MYO0E857Y9K24rwrKsjFsAnH1/rwQPzrjJGYseefp7Vdt51&#13;&#10;wMk4H+enYe1AH6k/sWfHqfwzrkWgX82IJ9oBZuOT39M1+7+mTQavYRXsBysgB4/x/wA/1r+P/wAP&#13;&#10;eJ73RNRhvrSUo8TBuvofXPP45r+iX9iv48W/j7wvBo+oz5u4fl5PUDpz0/yKAPtO700kN8vBHeuY&#13;&#10;u9Mx0GCO38v17165LZbgCvI9h6dKwrvTNwOVyD69vXNAHkE9kwB4x798+g/+vWVLAVONuR09P8fe&#13;&#10;vTbzTerEc+/r/wDXrmrqwIzuGc5/z/hQBxj5jbBBwSOen+RU8FwVICnGD646+tX57Y85GCP19Ky2&#13;&#10;hYE7TgDHT6fzoA1ZJ1uIDBIODx06fl0rd8F+IXgvf7PnY4c9fRj6D37n6VxO4q3Xntx1qrNJLY3K&#13;&#10;X0R2sDz29v1//XQB9DeI7aW7tzER8jjofTHQ/Wvzj+Pvw7bzJ2toN4VeeOdh6fUj8a/SjQpo9d0F&#13;&#10;JUffIV656MK8b+I/h6TUrOSFIslgVJA55656npQB/NP8YfAcml6hdzsgABBGMc/5/wD118zXG0Ar&#13;&#10;j5s8nFfsZ+0L8MZ1jnkaLDpwSOc8DB5//V9K/JnxdpEul6lJG68ZIHy+h9f/AK1AHFtnnHb/ADxT&#13;&#10;RyeT/wDqqUA52j/GoQMMSegP+cGgA3KoPHP1/wDr19mfscfHa6+FHxDtYri4IsLtwrA52jsT+tfG&#13;&#10;bLn5qW1me1uUmhJVkIYY9vegD+4X4eeKrXxb4ftNTtZFkWWNWBGCcEZH416CARnP5+1fjb/wTr/a&#13;&#10;ETxJ4btPDGp3GZ4FWPDNluMfj9K/Y+GRZUVgc7hn6jtQA/AHAFG30HJp4zwc/wCRTsZz3/T/AOtQ&#13;&#10;BTkhDdscis2a3BHIzj6Gtwr6dfyqKSLIPf8A+vQBw9/YLLE8YH3gcYHT05Fcvos1xa37WzsQrYP0&#13;&#10;YcEc+teoTWqnqM59q4PX7CWCUXcA5B3emSPWgDRv7eMxmBRgAEqT1PcV8JftNfDmDxDot7OmThC+&#13;&#10;QOvrjA9K+6EuUvoEldsdOOmARyK53xboFrqOkzJHEsjOrAZ5BPsPxoA/ks+KPhO50LVZcxYRGKnj&#13;&#10;36/l6V5OsW5CgGMHHfr7cV+pf7VXwqbRdTuJTa4ik/jBxwemR7HvX5jXdpLaSvBIu1hjnr+IGf6/&#13;&#10;X0oA5owBWLEcjg5Hf19atIg8sMo5PHp0POO3HarMwT5sZ5xnJxk989e/Wo1b5gvTbwQeo/n+FAES&#13;&#10;gqcquBweoOfevvz9iP4v3fgvxtbaFPLsguDwCejZzx68f1r4KRfvBjx0wBggHrz+tdF4S1ufw3rt&#13;&#10;pqcMux7aVXGDz1z+lAH9jHh/XYdRsLe8ibIlRSCDxyK7O2u88Z5/znFfBn7LfxVtPGvguzCzh5RG&#13;&#10;pxnn3yOcc+tfZFjfbsc89KAPRo5gQc/59KvKQe1cra3QboeB/n61t283AB/yaANIAfX+VIVz3/Sh&#13;&#10;WyMH/wCtT8E55oA818T2s1reLdWwwwYMc9Cp6itLT2eTy7iUli/Gc9cDg1r+I7TzrMSAZKnH4VzO&#13;&#10;j3ZlhMEhwYzg5OfmX/H2oA53xlbxyboGVgkgJ4wPr9Rz3/rX4N/tz/D230bUDrdjAwV5N7E55yMH&#13;&#10;Hbj096/oE1uzNzCLjHzrnJ6dufevz+/a9+G1l4k8Ey3sgy8SsR3JyDj+n+eaAP5v74CMF1IySPXG&#13;&#10;BxwOPfPrVVmbb7+vfn3/AErf17TnsryezfhoJGT9eD19PwzXOH5EBbjPbtwen58UAYs2Efbjn69z&#13;&#10;/wDrqezkcOFTg8+vOP8APNVrgqcOoxx6579Cf6VVQ7WLZx70AfoZ+zD47ktZ4tOlkAER24zgleR7&#13;&#10;f561+oWga8QBuORwAQetfgr8JfEB0TxBA4chXOG5GQOx6fj1r9iPh9ri6ppUE8ZyWUfgfQ/lQB9n&#13;&#10;6BrQOwk9cdf8Pzr17SNULKByM4/Kvj/RtWaFlD9Rxxjr2HtnPP417R4f1zcFBfp3z2PT9e1AH03p&#13;&#10;9+oQZOf85zXY2l1nGT+teIaPqiuBluuB/wDq+mK9C0+/3Ac4B/OgDY8Q3S2rxXGwyM/bPBxxz371&#13;&#10;oy3iXOmwXE0e47SpwMbWXGCKwNdP2mwDYyYzn1wD19ar6BfXFxbSwuQDEVIyBkY4JA9/XmgBfEMF&#13;&#10;zdQIsURJcMjH16dvavxg/bx8DyWtgdYjjzNbnJ9Ashxk/wCf6V+5uYBby+fLtCE7mPX6/wD6q/On&#13;&#10;9sjwxY+IvB+qpbReaXgZQ7DP7wZwR0A69vagD+cTVWnkmkuJRgDk8YwOgPX/ADzWLI+7BHAHtn8B&#13;&#10;zXSahp90LiSKXIEW5eDkfJ2xk9Pfn3rmT94rtJxgdhg9u3f9KAIJcM20YGT83/6/z/SrcZG9CDvJ&#13;&#10;OB349+/rWVJP8w5wCfT3GMnPT2+vWpElCDBGR+XHfB68daAP0D/ZT8Txwapb6dtHMhQ9c/MowcfX&#13;&#10;vX6g6hohurGOYpkMnXPbpj2r8LPgZ4oOj+MrZA5Adht5HJVuO3p6dQM1/QR4O2a74QtbrbuzGPXB&#13;&#10;yB2/nQB87ahZvbzHA4OTx/n0q7omp/Zbhsk4GOMn8K9C8SaAyl9v+Oc+vevKJ4ntZGC8bvfgcc+n&#13;&#10;J9TQB9KeGteyVG7IOPbHbgV7noeq70TB4P1r4h8Pa19ndY3fbnjnJFfRPhjW/MjjYHOP88DNAH1L&#13;&#10;pl9uABPGa7yzuAVHPpXhOj6l5gQ9vp/n2r07TL0HAJxn/OP8+9AHcagfP0yePPO0nv25+tcT4Qm2&#13;&#10;6lewocuJA3XGAwyP/rV1kcolhkQHJZWH6H/PSvPvDjvB4mlBGA8KkcY+ZDigD2aWIiBtwBJJOT/h&#13;&#10;Xzd8a9MguPD9zu+cfMSMcHKngngD/wDVX0zCVkzu5DL0zwcj17V4J8X4optEvI5BkmHeozwNuT/P&#13;&#10;rmgD+Sj4mWC6b4x1exA2C2u5kXI6Yc4B/wA44+leZshbe+cdM++T6dec9K+hv2kNNNl8XvEYZNqz&#13;&#10;XHnAYxjeDn07+1fPxKs5C/NkD/A8fjxQAyHCjC9Qfr+Z9vSnsrnG37oI68c+w/8Ar+lSKiRqGBBI&#13;&#10;BPXnP06Y9uev0psQUY3cY4xjkeuMdP8AD2FAH1Z8BNTNk4WQg+RMjZ6DDDaefX/61fenhfWfs915&#13;&#10;DHkMef1wfb+Vfml8K5jb3cqqcgqrAHnG1sjHr/Kvuqyu/LvRICQHxz65GR0/LB/SgD738G+IFkij&#13;&#10;ydpO0HgjoOo6/jX0doepBwvPX35Ga+APBmvndHl8euD6D6fma+t/DOriRUKtkMP6/wCRQB9RaXd5&#13;&#10;A55rubO4yOleLaLfbyDnk16Xp93uHB6Y5/CgCfxWSYImPTa4ODg8isjQ47eSxso9p/iQcdQvTPb1&#13;&#10;5q34nlzYxE+jj8McCszwjcxSaZalw3yOVznnOTg4/wAaAOxu5RDaJhcFlPHoR6/1r5H+PkXn+EdT&#13;&#10;lk+crbqflU7RtYE/M3TPQ4r6zv7qyiiHd3J46k8d8V8ofHFb2+8OXaxD92bdlYnsM84HH5/XigD8&#13;&#10;29G0y5uHlYRsAA3zEHjuOvucCvMde8Nv/aYBi4QMTz1wc49ucc//AFq+mPDOnTCAW94cyxRtFJlg&#13;&#10;QxU5BGPXjn8K5nXNDQ6g6QxEpIY/bqe/9aAPM7jw8Bo8kdw3lIsaDI6jvzxzj0/CvO9NuVt/EkSW&#13;&#10;0Qch14djtPv7fj3xX1DqOjxvo0ski4zwQMnAJwu4e/qOK8Wt9Nt7HU1urSBAzMwY4zgMe/6mgDX1&#13;&#10;a4ltIrBmISRGkU47DI69fXrXsXw/1tAY1dgCMDqenbj+deF6+Xks4HZw5ikYfL2AxjOO34/hWt4R&#13;&#10;1MR3Kxykg5z6AdB09PX29KAP0Z8JapuSLJ49sHnvz6V77od2Aq8/4D0/z3r4z8CasJIohu3H6/iK&#13;&#10;+ofD135iIufmHbqPc/lQB7zps5YL39662Bgy8DH9K810q6HAbj6d/pXfWrjA5oA1+ccmuW8SsqxW&#13;&#10;5fgB93qR05/xrqBjAwc59a5TxOQfKU4OFduR0x69KAOBtJml0eJQMAzSM2489eo+tXLcRRqREMkL&#13;&#10;2HHzEHOPT61fEEMOk2KFdylSxGOMHPftzVqGMTQhY48AKPbvgDOOntQB82/HSec6FqERBxJGkQHV&#13;&#10;sPx26V8TavfvCUiiACHCeykcDPuCf0FfXX7Sl1NZaBcssg2ia3QbeMMSTyc/59cV+f8A4g8Ryxah&#13;&#10;cWUsOw7yMDgOE53A9fmJ+lAHrWn3I8lncbj931wO55NWbScyzlfvBOOecY964/Tr95NO3ZwDz7g9&#13;&#10;Tj2z9M/rVnSr2GadllbgAksTnGDkHn+VAG3JAbnXdOi2YcBvlUdX649B+NffHw/dI9FtkQZU8/r/&#13;&#10;APrr4a0e7iOuWjY8x4tzHC56DHTpz619peCplj0uyTd/yzB7d+v5Z4x70AfQOmSZVTnk/X9fwrr4&#13;&#10;G4HP0rz7SZsoOeTj65/Cu4s2ygB6f4+lAF5xlc9M1z1/EGByMA/p9K6Trken+c1kXsZKk4zQB5Lr&#13;&#10;sPByOvtz6V87+NLPKy4GcDH/AOr/ADivqDWoWwx7c54rwfxbbb43UDjH5UAfBnivR/tGqSBU6Dae&#13;&#10;hGGJH4en/wBavu74I6ZfadoPkn5QrdFOcAAc9OvtXyT4i06STXoIVHPnKeBwQvtwev8AKv0E+GWl&#13;&#10;GLQoU4wUXPOTgA9T7n+VAHoemI7XJl3k4XOT0x7+9cr8T9Tax8OyhnBGCSMnsM8V3EFqdrMvQjAI&#13;&#10;78/57V82ftJeIItF8I3shOSkTYGcDLcD/IoA/J34heJ3v9a1m+jbAkmCj5cHp0we56157puoeRbT&#13;&#10;vuxxtGT1I7j05GM/zrn9f1We5Uyr8oDyM3U5LNwcZHAH+cVyEGqLFaFVcHJbnJ6DrjH5D/8AXQBN&#13;&#10;qd/Pqms4yXQso4zyB+R9K938AI2sapZaQiEvdTJHtHTLsBg/1/H1r5vscqRcyggsS2T/AHR19vpm&#13;&#10;vrT9lrSW8QfEPS4pULJbym6OOQNvTOMY7daAP2++H2mR2PhiIIuAdqDHpGAvA/Cl1mMnI9fwrrdE&#13;&#10;tTaaBaQMvITJ+rEk1g6vF8pY8f8A6u/9KAPnfxbAwjfjkZHH16/418XfEaFN054xyMkHsPUd8/nx&#13;&#10;ivubxbCpjkyMg+/X+dfGvxJtivmhsYOeM54/z+HXigD47U+XqDEHJBwOeR+n5V9VfDS4IWNDzkD/&#13;&#10;APX/AD/z0+VtQ/damwbAIb0Hr36f5719G/DW5/1XBwRgc4Occ9u/fOMUAfdXhSbKIFGOBXvGjtkD&#13;&#10;3r5z8IykKik9cdPrn/P/AOuvoTR3yo44I/zx/wDXoA9Msjx6n+XvXKfEXW4dF0GeWV9oRDIeeyjO&#13;&#10;M10unkYHOSMdq+ZP2hfEJeyXRrcjfduITzj92OXP49MUAeGfDnS4ry8udbvZTLNPKx2jnG47jz+P&#13;&#10;PtX05YSpGsESjk/1rifBvh+007SbeJSpfbvbAycn1+ua9U8OaQZ50JHAYYyOpxnr7UAdFPMmn6HL&#13;&#10;cXDBRtOeT2HP8q/nx/aN+IP/AAl/xB1fU7dz5RlNvDznCRDGe/U5r9sf2lfGP/CF/DjVr6KTypFh&#13;&#10;aFDj/lpJ8q4+mf0r+crxLftNfmTbvLckt2buQPXPegC5Y3WLeRsgGQhfche3Prmuj0jcysygnfjB&#13;&#10;6DHTOT+fFcGkzMfL3Zxj5ugyev8An/8AVXoGjRyeXGkQ3vJjAGTgHsR/nn6UAfbX7KngtNS1xtbl&#13;&#10;BPmSLDGQAQEUbmP1J47981+zGjQrFDHFHwqDaPw6V8G/sreE30jQrW4nXBjjx0Aw78tj37V98aWc&#13;&#10;hc85/n/n9KAOytyAB6D+VXV4+oqlbdia0O3Pf6fyoArTYweOlcZqvCvnpXZ3BGD6GuK1bO1z3HSg&#13;&#10;DyTXnAVyR0z39q8F19lJbtg/Tg17f4lkCq5c8cn+XT/P614NrcmWbn6n3/z7UAeeykGcLjJyf07D&#13;&#10;1z/n39b8JouUCg8McHu3vXksinzgy/MQ2Bjn8+/tXrvhp1sbRrqTlU+778nHI/yKANjxxrE0Vj/Z&#13;&#10;9k2JW+UE54Pc49B/OuU8DeE4bRo1jybi4blmIyqf0zWiht9a1BA4Z1G7djjGOpz1x25r1jwRoMU9&#13;&#10;02oNEcfdQf7IHXt64FAHqPh2wESJGp4GB/8ArrpfFGqw6Boc11O+xVU7j6AD8PStzTLOKCJWEYUA&#13;&#10;Z/yea+J/2xfiZ/wj/hWTR7Cf/Sr9vJULyQuCWOB7cc+tAH5nfHf4l3PjXxhd3sj5g3FY15ysSk4x&#13;&#10;yeT1NeMRSym1aeQbdw3Anrkjp6dOn6Vi6rctd3DyzPlpSB77VOeT69f8Kq6hqAb9xEdwbpz2B4zk&#13;&#10;H144oA3LB2nuztySmDn1Y8c59Opr7z+EXhSPS9MS7nT5wBcN/wBdpMhFx7da+Q/hL4fl13WosAGG&#13;&#10;3bzHIHULzgnp7f0zX6P22mjSdNhsWXDsBLLx/EwyF/AfzoAvaXCrTBiCecdfz+vP+eK918NQfdJH&#13;&#10;JI+mK8h0OEtcJuOT+XP488V7x4fgGB15+nb/ADmgD0/SYQQh7AV3VsMAADj2/WuU0uPgc+n/ANf/&#13;&#10;AD/9auwhU8e9AF1QccdKnXGPp+dRrk9+KkHA9f64oAY2cc//AFv0rA1GXarc8f56VuTEAc1yepyj&#13;&#10;n1/T/CgDgNcusK3pz69QeteF+I7rLEseo/T8a9Y8QXHyMcZI/wA8187+L9SS3VmZsEAk+gweeP6U&#13;&#10;AeYeLvECadbklsHB25PTHU/QDpXyNfagPFWvea5xBG21OvOOh5+v4V1Pj7xK2qTPa2znEvy4HZAe&#13;&#10;Pz7+1dJ8KvhZc65eRSyZ2BgW75A5H4UAe9/B3wWLspKqgoNp7HJ9On6Gvvvw9pcOmWi/LjaO/wBK&#13;&#10;434d+BodFsokCABAO3Wtz4h+KbPwvoc9xMwBjQk5IGMf4npQB87/ALSfxUPh/R5NOs5Ak85KjnlU&#13;&#10;B+Zv8K/Ma3mfUb2W+mYkuxb3Izxzn+ddJ8VfG93418QTyzS5Rui88KMYB4+h/wDrGub0+MLbqoUh&#13;&#10;zz1Pfp/nmgDu9Dsnv7gTBcqu1V7Y9PyHX/61faHwQ+HEuqX8Gr3aZRCRFx1I6sc+nOK8D+GvhKTW&#13;&#10;L62062BJYjcRjjgZJPP+HbnNfqp8PPCdr4b0a3jjTaQoA+nc/XvzQB19nZxadaR20IwsYx16+9YG&#13;&#10;rXG0Eg4A/Tiumum8sHnn/P0rz7WblcHPfI6UAeeeILsgOM5Az35rx/VLoszjP5H+ea7rxBcn5lJx&#13;&#10;jPT29umK8xu5GZz6/wAv89+tAEMSeZJswcHH+c8DrXpXhzT8hG28HrXEaZB5khLDO0g9D/nt/wDW&#13;&#10;r2Pw/athFboMHOO9AHeaPabQo6Z9K9CsocIAea57TLbaoGMHjtjHHX+tdjbxlQPX3oAtoCMeg/Sp&#13;&#10;x06UxQfXNSgfr6UAJ+FVp3CA/wCe9TsQM55/qaybyYKpI+vU0Ac3rV6sMbyOeF569a/ML9qr43NZ&#13;&#10;xP4Z0icC4uBhiD/q0PoR/Eef8mvqD9oP4u2PgfQbhw4kuCGWOMH7zntn271+IPi3WtS17UrjVNQn&#13;&#10;Mk9wzFj659s9ulAHIahNc3U23Jclju5JwM5z16mvbvhj8PZtXuYJbmIgHDHP5Dk5PHp696wfh34N&#13;&#10;Ou30TTJvDnpjvke/c1+kHgT4fWelWSMsXz479v8A9fagDe8G+FrLRbKNIIgpCj8Pp9DVPxp4pGmQ&#13;&#10;tZRHLuMEd+vQda6LxDrcXh6wLEhSBgDpnA+vTr/9avmxr651y+l1C6YhCx2E+h6t2GPSgC7LcGGG&#13;&#10;W8c5lbIHOckjPT0rzPXZ3OHDB5bltqepJ6sfp2Fd1dOLnd5h2wRKckcYQZIx7tmvTfgl8KLjx14g&#13;&#10;TX9TgxaowEKEEgAe3t/nFAHov7LvwFistvijWId1zO24FgPlXPX2J4r9Hbe3jt4liiG1VAHA9Kz9&#13;&#10;D0a20WwisrZQFQdhjOOp/wDrVsngcDr0oAiduDkHI9uPpWDfXGMgGtK6lC5/zx+NcZqt2EDEn1/S&#13;&#10;gDmtavtoY5/X9K8b1+/aTcuevb/PtXW6/f43c5z+fv8Azrya/uWmkODkHPp6HHNAGfI4Zsnn9OR+&#13;&#10;PWtfTbQzSDGcMf8AI/Wsu2iMjYPIz3J59zXomiWRYgkcf5xQB1Gh6djYcHjr2616tptmMAYxn+Qr&#13;&#10;ntHsiQvHA/SvQrK32gcYzQBo2sIVFP8A+qtNRwMf/XqOKPC9amAwPSgAx/KkOe3el9MdKaxwM0AQ&#13;&#10;yuFU9se/NeWfEHxxp3hHSZ9Qvp1jEak5Y9APWug8X+J7Hw7pst5cyKioD19hyT+ua/EX9qP9oe88&#13;&#10;ZajP4f0WfFlEcMf75xz2xjg459STzQB5p+09+0NqfxA1mTTtOl26dCzKgBI3HuWP8u3NfBt1FLd3&#13;&#10;Id2+Z27nrnn/AD7V2WoMhcsW8xz78nPXOP0z+Ndl4B8CXfiTUoV8okZX+HqPp1/z34NAFj4X/DO5&#13;&#10;8QXsW2PcSR15zz0Nfrj8HfhJp/hTTo7y6jxKBnJ4wOuf14/Gsz4K/B+x8PWEd9dx/OQp547d+f8A&#13;&#10;PtXoHxB8d22hWrWVkwBHy8Y/L+uf/wBdAFnxv43tdMh+xWjgkg4Hr9ePyNeGLqr3SyXt0/yA7j9Q&#13;&#10;OAK88uNauNYvJZWkLOeOuNo9PXn6Vyvi/wAS3dx5XhrQA01zcMEwmWJ+nH+ePpQBb8SeKNY8ca/B&#13;&#10;4T8NoZjuCYXoD0JP0x3r9Mf2ePgXY+CNFhu71fNu5QHdm7sevbp6e1eZfssfs7ReGbQeI9ciL6hc&#13;&#10;7Wdn/hOOg6DqecV+hEFulvEI4hgKAPy6UAPijWNAqjAFS+3/AOqlAxSc0AH04puOv+fal/z6UjHA&#13;&#10;68fWgBjMACWNY91dAAr6/wCc1PdTYB965DUr0AEA4/GgCjqupqmQDyefXP4e1eW6zqhAYE88/wD1&#13;&#10;vrWnrGqhdxBwDnivLNSvmncruJ3Z9/p6fpmgCrd3jTyNnt147e/+FUUQyNnGM9P8elEaFivGSfx4&#13;&#10;/n/nit7T7JpiMDp+J9sf5NAFvStOMjDK9M9P89q9S0nTAAvGP0xn8KoaLpW1Vzwev+Ar0jTrADbg&#13;&#10;Zxn6fjQBa0+xCgZGK6q2tgACf89zUdrbgKB3rVQYHp3oAVVAHSl6GndB+tA6CgBMjjHNIcYNHGeT&#13;&#10;gUjY79OaAGknpVC+v4bSIyyNgDNRanqVtp8LzTuEVRnnFfmd+1J+11pvg62udF0O5V7zBHynpnpx&#13;&#10;1x/k0Adn+0t+1bo3w/0u5srCdJbwghUDdCfXB4A6mvwG+LHxi8R+P9Xub7U7kuCTtBJ4B7D+dYvj&#13;&#10;74jaz4x1KbUdRnaR5Gzkse55yP8AP0ryiO2lu5REilgMjpjIPtx1/wA5oAqOZruTy48uc9QM8n/P&#13;&#10;PpXsHgD4aX2vXMP7guGPP0z6/nXV/DH4R6jrt3E0sJIc56ckH14/T+dfqL8Mfg/pvh2whluIAGUA&#13;&#10;nnv6HjnHIoA4j4T/AARs9HhjuryEnp94DnH4f5719OwpBYxCCFQoTsvc+wrP1HWLayVYIh7Kox1x&#13;&#10;gf8A66teGtLu/EN0CgYJnDuc8YxwB3J70Adp4d8PnVZxIQSDy5xwBzwOxzX074d0AWtvFBBHgDoB&#13;&#10;6/561n+EfCv2WKONI9oAA24x+P6V7bpmmJbIOMt60AQaXo8cADsNznH4V1MUQVcAdP8APFEcQUD/&#13;&#10;ADmrIHp09KAAdvX+VGMYxyehp3Ymj14oAZntSkE4waX6mnD/AD3oAYBikJxnjH605j19/eqU0wUH&#13;&#10;nmgAkmVc85rDvLvapGcHFMvL5QGz+pIritT1McjPr/8AroAm1HVdhI3c81wGpaqOctn8ah1LU85G&#13;&#10;7kc/1/z/APWrjbm8aVz7dOlAEt1emUnGcfiMVmqpZgTyfalUZJA6f55/w5rTtbUyttHQ/nigBLe2&#13;&#10;ZyABnnt3z+fpXZaZpZPJBzU2l6UxHI4/n/8AWr0Gw03GOMgfrQBX0/TAoAxx3JxXY2dmFA46f55q&#13;&#10;S0swoHAwK2Yoto/zxigBscO3H+P4VZ2kjAPP/wBal29R/n+lOAI6dBQA0joBz+tLkjkinHpzwR7U&#13;&#10;zn+X40AGcd//ANdIzgKMmo3kCAsTgCvNfGXxA0rw1ZSz3M6xiMHJJA7UAdXrOvWmlW7SzuAFHfjF&#13;&#10;fAfx/wD2qNK8HW89rbTqbjadoyRznH/6q+a/2iv2wsNc6V4fnEhAI3Dnke/8xX5EePviLqfiO+e+&#13;&#10;v7h53Yk9ehznoAP/AK9AHqnxf/aA8ReN764luLgiInhQTyvPbOeo5r5J1jXLi+maJixLN1Pv+PI4&#13;&#10;NVZWutTn8qAYLYOfY9h/jXtHw8+EF/4kuomngbBIP3c5+h569aAPO/CfgnVPEN0nlxNtZup6du3+&#13;&#10;Nfod8Ff2dndoru6tzuyPvY4455r3f4O/s8W9ikE91DgjBx/+vp6/Wvt7QfCtvp8K21rFkqOOBzj/&#13;&#10;AD1//VQB594T+H2n6HbRw20YLjv/AI8dPevbdG8LpGFubsYVeQP8/TvXSafo0FigubsgFOfpWRqO&#13;&#10;pXGqyfZrBcRDqenfB64oAdqGqCM/ZLAAkcEgZx9B/OoLDR2mJecElucevqTmtXTNGEW1sZdupI74&#13;&#10;5x/hXd6dpJc52/LxQBl6fpmcADGMD6Cu3sNI6ZXGeP8AP+FaVlparjj/AArrLazChc8EenWgCpZ6&#13;&#10;eqY45HNb8MATGR+n9aljhCgADp2qyF9e3T/PNADVQLjA4pwH5Hv709QQeTgD9KXGM56H/P8An/OQ&#13;&#10;Bvt/n/69IMY+tPPvTTj/AD6UAIPbmgD3oHt7dP60uCe4oABgDrwP1xQSce9IeOo6f5/Cmk0AOznn&#13;&#10;H+fyqPOOvGKGbGcnp/nmqM9ztGc0AWXlArPnuwuec4/r61Qur4LnBx/ietcre6soVlzwP89aANe8&#13;&#10;1JBnDc/Xr7VyN9rAwTn17n/PHrWHeawOefc8/n9cf5zXF3upmTJz+tAH/9H9wSOvr/n+VPA7Y5x1&#13;&#10;/nTgMZyM/h/nFL3GOCP89P8AP4UAM5ye49/SnDj/AD/nrSgY/H8KaR3PX/P0+lAHPa9pIvIGeEfv&#13;&#10;VHFcPpc11M76bqHLDIU+oxxXrDL69+P8/wD6q5HX9IMii8thh069vx70AfBf7T3wdtvElpPdrb7m&#13;&#10;KMuR7g8Ht1r8Jfir8OL7wdq8qvGwTJABGMY649q/qY1KGPxFZS2UoAfG1hjvj9a/Nj9p74A/2rbP&#13;&#10;fWcAYgHnGenXj6UAfhBJZpLC5ZScd8Dj8DXJSwGElcktk5zxn0r3zxp4NuvDl9JbyxlUQkc9SoPb&#13;&#10;Oeeen4+leX6nYZX5V9fwwOo5Ht/kUAYVuonhJPbgdP1/zisu4h2NkdM/TOf89O9X7OR4JAGPGTkn&#13;&#10;HB9uOf8ACk1OJCyuDknrjB+hPHvQBmI5XBBx/hnpWhp2p3WmXsV5bOUeJgwK+uexGOf0rLbqT0HH&#13;&#10;/wCrNPViGDjk/rke/wClAH7DfsrftGNdRW2i6xc4YHHzAfmOf5+1fqro2rQ6napPE4YOAc4HccV/&#13;&#10;K74P8U3/AIZ1a3vrWUgqwJweOw+vucfj6V+1P7NPx5g1mytrC/n+faAuT9Mg9ecH60Afowk2zDHq&#13;&#10;P09sf5Fa0V2RjJweOw/zzWBZ3KXkCTQncjrkHI9Para9cnkdvyoA7C11DJB7/wCev/1q37e9ORzg&#13;&#10;cY+v6V5vHIV5yDj+vT/61asN4yDp+vbuPbvQB6lBfbhlTwPStqC5B+8eBXmNtqGBycZ/Ct22vyCD&#13;&#10;nrjj/OKAPREnB6857/0qyrAjGMfj6VyNvehsHPHpWxBc5xluR/KgDN8TaRHfWxkVfnXnr09+K84s&#13;&#10;76UF7adMumFx6/T/AAr2neHUo43A5z1PWvKfFGlvYTm7gBx1xjqPfmgD5l/aF+HVr4p8LTTrbb50&#13;&#10;BYFeTtwfT3wRX4hfE/4bXOkzTu8RGwlSMH7p/wDr1/RRcia7hMd0A0L5x3A/D+lfCf7RHwr8y3lv&#13;&#10;bO2BjcEsAo75JPbp6dM9KAPwY8RWM+xzsIAAUkjv2OfevO3VkZh1IxX1r8QfCdxZ3Etsi7dmQM8c&#13;&#10;ZJGR1+h/Xjj5a1axeyuWjbkHoenT8f8APSgDL3nJIGT3qaKQc4GM1UcnuAcc96mViDg89PSgC4JN&#13;&#10;vKnH6819Q/s2/GnUvhp4ysbmG4Mds7hXXI2YB64PT69q+Uy5znpmpreZoplmQkMD1zj9e1AH9mfw&#13;&#10;m8d6b8QfC1pqtnIH3qM4IOPUZFek3FkNhyOP61+Dv/BPr9pZtOuYvBmvXJCFgsZZ/wAs5Jr989Ou&#13;&#10;odTsorq3YOsigj8aAORudPDA4HJ/EVzV3po5ymcf16V6rNbArkjH8+OKxrmxDDpz/j19eaAPG7zT&#13;&#10;Mk/KVHtxXNT2WCQRzXst3pik5Az+HTHpXLXmlNg5H+FAHlbWxBPGRj8v6/pVOeASRtGRwen1A7en&#13;&#10;eu2vNPx2x/h2wP61hXdoy9B049fT0/p/jQBP4C1y40u7/s1mOxzwOnfqM9fevYNSsmu0XgMJByc4&#13;&#10;Ge4r5+ZDa3SXMRwVOePbt17/AOfSvoTw5qA1nTBGhzsAI9zjnNAHxz8b/hcNZt5pIRkBeQOCQO3u&#13;&#10;PevxF+OXw3m0rUbtDH8iNuH4d8/p/wDrFf0yeItI+2QSxSgEgEY78+vtX5c/tNfCdDb3GpIgUkkY&#13;&#10;UcDPQgfU4oA/BCS3Mc0iMu0KT+HPTH9KqMvduv5V6p498NXGk6tcbgVAc5zj+QHevM5FHzDrjn/P&#13;&#10;Gc80AVAcjn/9VRlWyOP/ANf1qxg5yODTNufx/p0oA+if2b/irqHwt8dWGpwTtHC0qBueOSAcjvX9&#13;&#10;aPwS+I+n/ELwlY6paTLKZY0OQRjlRnGPQ1/FlaSGNhk9O+cHjnqO1ft//wAE6/2jDavH4K1q4+ZN&#13;&#10;oj35HZcDGec/nQB+/gAx1/TP5UpB/H+VVbK5iu7WO4iOUkUH8wPervtj0oAZS4LEjGP8/wBaXrnv&#13;&#10;mnDPf+VAELRqRzWLqmn/AGm1aMDnsK3yARxzn9f84pjRqR7c54x+NAHk+lbYbuTT5BkfeUZ7Hrj3&#13;&#10;FdDNbbYWgB+Ydz3BHSs7xFp0lldrfWw+4dx4/h/iFacMiSokvLqmFI65B6E/40AfAH7UvwtbXtCu&#13;&#10;bqOIyMqng/3eo/LrX8+vxH0FtH1aWKVMOjYb6jpj0+tf1k+N9Mh1KxuLKeLzBghgQcYPc1/P5+1x&#13;&#10;8Ll0HxDcXNnGqQOxfbg7sL0II7UAfnc0XmsSq4Jwck+nqKoyRhWO04J69/x/zxXRPDh+CMAD2BwP&#13;&#10;X8/r0rPnUj5uhJ4II4x6n/PtQBV8veCznIB/4CQexPakK4JAOSPx9/yqxEzOgXIP49eOccj3pHYZ&#13;&#10;B6Zx7fXAOaAP0T/Ym+LF14b1xNDnlKKCCqluCCeR+v8AX3r93tG16K8giuYX3JKAy478ev8AnHev&#13;&#10;5SPAfie58L+IbTVbZzuhYZ5HQnnv+v8ASv6BPgF8TLfxX4UtlEoLRqGX5sbg3p9CP5+lAH3jYaiD&#13;&#10;jnJH6etdZaXYb5c4P8q8S0vVgwB3ZHGP/r47V3ljqIbAZs496APT4LgHAY5zx1rRRwRmuLtLvOBn&#13;&#10;j/P9a6G2nBxg+n+eaANKeJZ4Xibowx6da8thU2mtGCThJQc+zLXqavn26VwHimP7DcpqCpkKwY4H&#13;&#10;POAT+RoA2ri1whSQ8ZwfcHo1fPnxR8PJqug3um3MZk+Uqo/A4Jr6Wtbo3tmkzDgqQff0I+tch4k0&#13;&#10;5bq2cbN2Rjp94YyOvr0oA/lL/aS8EP4T8cXaPCIorvcwA5GQfTtn068+tfLd3kAqB06Z6cfy9a/Z&#13;&#10;r9vD4Tm10+TXYI1DxHeu372MjIPr71+NWqNtbb1zz7YHOD7fnmgDCkfcm4dT16ZHrn+lZ3fg/wAq&#13;&#10;v7iQVAAA756euO/+fWqG7k57/SgDZ0e8NvdpI5wFx+HsB/Wv1Y/Zz8Xpqtsmnu+7AU8HPPJAHbAr&#13;&#10;8j0YBgwGCT09MA+n+fWvr39mjxa+ka7DZyPmObAGTjAB4xx1oA/X3Ei4wevQ46j6d66jQ9YaB1jL&#13;&#10;lcEEHr279MViWCJqGlQXyAOCo9OfxH+f61v30LEAYA54P9P6dMUAfRuha22Ey3P4euDXruk6oWA2&#13;&#10;tkn8frXyLourmFlUtkADvnrjv/nsK9m0LWgAAX53Y4/XP9f60AfRi3QntHRjyVPT9P1qh4Sk36hL&#13;&#10;G+cyjafx7D8a53S9SEigE8nH48flU2kXTWmtMo4CsDn/AGT/APqoA9WlhwHhKhgflOfr1P8A9evm&#13;&#10;34yaPFf6JOhiUgB1bcDj9D/WvpuaJDK7uSQwB55HPp615P45s01CCe2iXG9Sw5ztY9/SgD+Vb4w6&#13;&#10;Tc+HvHOr6FbKURJ5CCRg/Mcnj+VeIvbspIJyGx8pPvjnFfeH7bvhFdB8fwahFj/TFZJGXuynj6ZH&#13;&#10;pXwbKzbxhunBLA8YyQTx/KgDPnVYnK5z24PPH/1+uKjWUqQXTKHPtnn68U+55YvvwRjj0/8A1D1/&#13;&#10;lVTJPLtjt+Xtx+dAHXeENSbT9btrtSMpID6+nX/P9a/o5/Zf1Ya/8PbTf8zlO/U47H8K/mntCyyx&#13;&#10;lWxhhgfXn2zjue1fu9+wR4nkufD1vptw24pweTwP0/8A1e/NAH2f4l0FXV2CE5/Lnscfzr568TaI&#13;&#10;0DsyIUUHsPX0Pp/jX2/rGlrJE3y9euPT/P8A9avDvE+ghvMIXnHU8fXP+fzoA+Tzm3mB3EEducdf&#13;&#10;69ea9O8K+ICjIkjYHOTgAg569fYfrXOa7ozW7ncMYHH9B346nj865y0ma1udrEgD+HH9SPz/AJ0A&#13;&#10;faXh3V/MVRv5OPYZr2LSNSBAG7jgf48/zr468J6/lUUy8nP/ANbnsMdvwr6F0LV0kVDngY/zn9f6&#13;&#10;0AfRFhe7gDnriuJt7r7N4stt54ZpY+c45OeKm0u/zsBPp6dK5rV5jDr0F0X2xR3SlzjJ2uvGPxAy&#13;&#10;aAPpa3nV9gQfd/DOOP1rzHxvYQ3lld2Lqqx7HB69G/8A1mvRNPnTyMR5LJjJ9cjrXG+KLVGM3mEg&#13;&#10;7FOBx1OBnFAH8wn7bmixad8Xbm5gXCXkKvkHIyjMDg9MZPH5Zr4kwNwH3M98ZII79elfpx/wUF0F&#13;&#10;LDxhp+pRpsXMsPC4GAcgj8c8+/pX5qSkiYsxwA3p7df8/wAuKAKkayZYt85P+cmpo2G7bjJODz06&#13;&#10;dKY5DHaR14PfGTnt9f8APFCKy4JGCT6jjg5Hv/SgD1H4f3rQ69DhsKcqfTn/AD9PyxX6CaYn2vT7&#13;&#10;a6By7Rrkk85HH5+pr83PDMskWo2soOEaQfe+oz39+c9a/UH4f2ian4XifglAQdp4B/Ac470AaXh/&#13;&#10;UHtbpUyQPwGPr+dfV3gzxAZBCA+QQP8AP9Ca+N7mOWwutv3QMZweenX/ACenWvWvBniFlmRTKRkD&#13;&#10;9eoHr7j1zQB+hPhzVlkVQW9B/n/61ewaTe5x82fxHU18m+EtbysXORwPx/DH5etfQeh6grqMHr+P&#13;&#10;5UAd54jn3WEQHclcnscY5rO8LXKw6NEIU3O0kh9BkAqMfQ1Dqk/m2cAY/wDLRf1//X+tT+HoJH0m&#13;&#10;KNHVGS5bGADkYOcD2zk5FAHTyw/6Ek7kM2e5wfT9DXgHxYjz4bvY2QMGgbv15GefXtXvBgZoU+Z5&#13;&#10;AzbuSAAc9hyOa8a+KFmBpNwrFnJgnGAcdBkZx/nj8gD4OjsL64nlSMkI8MZ2r1+dhnkd89/wrQut&#13;&#10;Lmkv4C6HBz8xOOAQB/XpXoXhbSJzFBeTnZKIWjYHAyBja2T6HrV5tI8+/V2YupfOOyqo4B9ie/8A&#13;&#10;hQBxtzoi3mkeUyAIdqKW5C7OSG9eenFeA65plslzD5QBV3Y+mcHaAPTkZr7C1O2W30VIYgA2MnaM&#13;&#10;nn0/Wvmi/wDDszOZ5Fw7fOMtgEAnjH8/5UAeWzab/oLowwUkPf8ADOOefT9a421nNnfEHgKc8849&#13;&#10;R/j+de42+kwyRTxxAElgePQrnrzmvH/EVg1lckqCASefTnH+fx4oA+jvh/4j+WFFIDHGBnAx719f&#13;&#10;+ENUJVDu9een1FfnF4I1RopYvnwASP8AD/PrX2h4J1ppY41DE4xn345z6/lQB9i6Ndkkc5z/AI9K&#13;&#10;9L0+fgZOR+A6V4P4fu2ZF9vfv+ea9f0q43IOcZx+NAHoEL5GM46fjXAeNtQayZmBAIhIHcgsf612&#13;&#10;drJlQO/5c15x44tTqE8sJOxAEyQfQ5x/n+VAEEWqTXFrYlwAphXccc8E8Ht0wK6S1vFlhGFDP3OO&#13;&#10;D34P6VVn02OOK3ghREVEQ9/vEc9Px/wpwXyoisaDC89Djjj2oA+Kv2otZisreA3Em8XN35bKpGR8&#13;&#10;rAE+gH86/NW+1hry+tYpUJlhAj3k5Jx93p17/mK+2/2wtXxYLZltiXDMe3059x1zn+dfnVeTeXdm&#13;&#10;4hJDuFA56OV5Iwewzn8OpoA95bW0ttERQcgjj3Hfj8Ku+D9VW+mPljg/JnjGeuD/AJ9K8F1PxCsO&#13;&#10;lqu8qoG4f7oOM+/sSa7X4X64J5FRhkn73qCQeR34AxwaAPqrQZHh1FG2rG0VvOV3HJy3ABx2FfX3&#13;&#10;hW5EdtbRg52Rp7D7v/16+NtBu4md3IGVt9me/Xoe/Pb/APXX1D4avgJihOCmF+nHAx/P8MUAfTOi&#13;&#10;TEgZbn/GvRrB9yrz/T8f0rxzQrpiijOR06kDGOnXmvUtLmyowOOP896AOvj5wO3SqV0gwcnrVmFt&#13;&#10;wBxnH4UydMqff2/TFAHnmsQ5UnHavGPFFsJI5MDkf5HNe+anDuVscYB7D0ryPxFbfJJkZA7/ANaA&#13;&#10;PkDUNJa88SCADJCnhSTkucDnsR1Ffc/hayOnaZAqpgxRogLfe6ZP/wCuvmHQbS2ufFzIF3HeG3Ht&#13;&#10;t64znBzgDrj8a+wkiXyQsZ3Eqp6c4x/9cUAbVtOEttzDI5YHGOBx096/N79tvxbb2nhq4gVsO7qg&#13;&#10;A6Z5yOOlfovKHWzd3JJ2D2PPXNfjR+3Bq891qVvokTYErFmGOTl9nXp/DxkcdqAPz21e8nFsSXIC&#13;&#10;rtAAH3vU+vHPtxXJ6FLJe3EUDMch8FeDmuz1zTpLXTBPKgAAzznO715PbGP/AK1N8AaUGlRlTkMT&#13;&#10;kc54/wAmgCTWIpLaFLZMo7Ar2GGPOT24xk1+hv7BXhdrzVtS1eV2lZIYoVOOB5j89Opwvf8A/V8E&#13;&#10;a6sUl0ElXK/M2Bz0GOPQZz/nmv18/YF8MPF4Vi1SWHZ9ruDIPlI+SIADPP8An9KAP0pkiWOJIlGA&#13;&#10;gC/gP/1VxeqLw2e4/wA49q72dePp71xOrIQpHBP/ANf8qAPC/FERaN/TnHHTGea+QPiJbgLIhH8P&#13;&#10;5/UY/wDr/Wvs/wAS24KMcYB4/wAf8eK+T/iFBuR3BwegH9D/AJ+tAHwN4mLRaicDox5z09s/jXtf&#13;&#10;w1uQWTnIwMZ54xznvXkfjCLZflu+Tn29hXoPw4n2sgIwVI7g89u/Iz/k0AffvgyVmjUHqMY/Af56&#13;&#10;19EaG52rzx+HQe9fMvgp90MR6YAyO/5/19BX0noTfd5weD07Y/yKAPSxcra2b3LHG1TXxF43mbxV&#13;&#10;8Qo7GMl4bEAOwxwzHc2f0FfU/i3V49N0VwxxhTI3+6gyQT7181/D3w5LqN1ca/qYzJduXyzHPPJG&#13;&#10;OnpjPNAHtGm2PlW+M7Ny44wPfj6CvU/DqQ29orgHgHqemOpx2ri7K1+0XMVqqHCgtkn/AOv/APqr&#13;&#10;u9RVNH0PefkYJzxnHHvQB+VP7fnxAuZG0vwdbTErcsbiQbuoHC9OuOtfkjqMgaRjIcZ5BHOQOvP1&#13;&#10;5r6e/aH8av47+LGr6nblpba0laGDecjavHHXjr/SvlXWg7XnlKOD8voCff1yfy44oAEZ96Buo579&#13;&#10;COhH+fSvcvhTBqmv+J9P0yND5SMu47eo+8eSOpNeK20KI6LnBOFz9fw/M/kM19y/sx6B9u1AXYyc&#13;&#10;ThEwAML/ABHpnn3z6CgD9XvhVpK6RoFnABguMn6n/IxX0NpoJUZ715P4ZjEcMSINoAxjsO3tXrOm&#13;&#10;4OO3T/61AHX23bj9a0AMYA6VStug/wD1VoqOtAGfdHg5FcLrDhUbI9a7i7OM88fjXBaw3yMPr7UA&#13;&#10;eNeJJD83+fyrwfX3GXUngd+/vxXuHiN8hjnOf0rwfW3Ysw5IP+cen+e9AHJwxeZcooHf14zngf8A&#13;&#10;1q9CvL021lDaqNg+UnuNxP4+veuKsdi3LTOMCIbz9M5GSalgaXW9aigBICSLlVHVm7Ht8o5oA9h8&#13;&#10;PWQa0d4Ml5fkH8R29cD6nrj1r6U8IaTJZ2yeYMNgflXl/g3R42kHlD9zAQq5PXHGTgfiTX0PptoF&#13;&#10;K7m5AH/6qAF1u/TS9IluWGCFOPT61+Df7SXxGl8Y+Or11lJs7A+VGByN+eTX6oftQfEdvCPhK4ht&#13;&#10;ZQLiceXGo5yxxkjp09+K/CXxDqDSSEv88rNvdmPVj3Pr/XHUc0AcwzvNIWxnLFcYzj8fw/zxWdIp&#13;&#10;WUs52k4CjPOO+Bz3roLGF5YzI/CnnPTj/wCv/n1ra8C+HpfGHi+00lUJgiPnSnA2qikZGOn+PagD&#13;&#10;7T/Zt8DJp2jpqV5CQXzNLvz9wZ8tfxPJ9819F3crySPJIcuxJbsM1c0DSE8PeGLe2C4kuQJG9lH3&#13;&#10;Fx9P8az2b5wQBgk9z/n8qAOs8ORAsmeB6/yr3zQIsKuRgfSvHPC9qyhOODj2/H8q920KHIVSMEY9&#13;&#10;aAPQNMTp2/8Ar9q6iIdulYthHheBnH+Nb0QIxxx/OgCyoGKfnuaP4Rjk0jDgn0/pQBTun+UjuK4T&#13;&#10;WZ2XcM5H+cV2F6+FJzivOdbmwp7H/PFAHl/iW88qOR2PA7/T1r4U+MHjRYZjYQS48wMWx/d6Dj3N&#13;&#10;fSfxb8WRaLp8ru5GFZjg/XH51+ct7PqHi/WzNIcBpOV7AZ4X/PH5UAaPhXSn1vUhcSozHdnHXvgD&#13;&#10;8OMfn61+kXwg8JQ6fZxNKm0vgnA/If8A1q8B+EvgARtGdm4qNx9z6d+lffXhLQjBCm8YCe2Me3+T&#13;&#10;QB20c1vpuntLINgRc/kP/rV+YH7VXxakv72Xw5p0pCphpNuOeThe/wBcGvs/48/Eiz8D+G513hZW&#13;&#10;Q7R+Hb8TX4s+MfEFzrGo3N9du0r3DFu3r/IUAZljI93eSPcAkFgze/AwOP5V6P4ciNzOkrjAQnOe&#13;&#10;57Y+grzvSYWUAZ5dhwM9T0PX/PFfV/wE8Bz+LfEMStDvsLR1MzYzvfsvvk4J7etAH2z+zp8OTZ6f&#13;&#10;FqV7G3mzhXO4/cTqq+gJ6mvs3aI0CgYABA/Csjwzoseh6ZFaooDbRuwOPoPTHatS5fapxQBh38pG&#13;&#10;QO/59P0rzDW7ofNk/wD68c122sXBAOD+fevIPEF2QrYOSB7fjzQB51rl0WlZeoPPv+f+ea5JuXGR&#13;&#10;gEn8Pr9avX8oZzu5/wA/rVe3jEj8nJH9enpQB1ugWmXBxyefz/z1r2vRbT7u0cDnr19vevO9AswA&#13;&#10;MDGf8/54r2bR4MBSRyMf/rNAHVafHhRxg/SujjUBeenFZ1pEAB3rVUAADHT1oAeoP4UvbNHP50cA&#13;&#10;ZoAgmk2g45xXj3xH8bad4V0e5vr2dYhGhZiSOFHJP+A9a9E13U4dNtpLiVgAoPXj8B0r8Wf2tvjz&#13;&#10;N4h1C58J6PcH7PC3711b5XYdRwTwP5igD58+Nfxll8d+Kri5klJtoWKwpngJ68dz1NeaeGdHuvE2&#13;&#10;oJHEjFCRwOnPP45xXK6J4dm1zUwy7pS7ntnjpz3GOoz+vb9Ivgx8IobC3guLmEK3Dc9sdMdqAN/4&#13;&#10;S/CmLS7OC4khG4gHJ4PQYx/n3r6D1W8tdB095nYIFXv146//AFq6aNbTRrA5AG1eB0/DPevj/wCK&#13;&#10;vxBe8uTYWj7iCehGM46H1oA5jxH4lvfE2uSQq58iI7mwc8E/KB/jVpV2pHaQjOflwAPmJzgA9sdz&#13;&#10;XIaAhgR5XIZ5z19+5PTgCu/0axu765t7GxUveXp2RcfcQfecj3z1P4UAbnhTwjdeM9Zj0SxDG0R1&#13;&#10;FxIBw3qAe/t7V+ovgHwXYeFNKhtoIghVQPTA9hXnPwW+F1h4V0mGeSIGQDduI+ZnOCSc9QOgr6KA&#13;&#10;wOmPp2oABioJHwOeP8KnOADu/Ksm8n2jrj+n60AZeoXWxW5wa8y1u/factj8R/L0rqdWuwkbc4OD&#13;&#10;6149ruobQRnk/wCTQByut3ztIwzx/LA7Vx5PmMOMngEdOP8AGp7mYyORu+9/L0pbS2ZyCR97B44P&#13;&#10;4fnxQBr6VaebKFx0/wD116/oungKvGCcdq5fQ9O5Xjr3r1rS7PaAQPrQB0GmWXlADGPoK6y3iwOm&#13;&#10;MVQs4SB05rZRQB0/rQA8DH1P9KU/596X9aTnp/nigBDx36VzniDXLXR7KS6uZAioO59Kv6tqdvpt&#13;&#10;q9zO4RFBPPHvX5NfteftQpZQ3Hhbw9cYlIKuyNjAx0/H8PagDgv2tP2mpdUnn8K+H7vEe4rI6MD/&#13;&#10;AMB4/U/hX5i6tqs1wWdmLsxHXjk56/nWVrOsXeqXMt1JIS0hJOScgnnr6/59a7b4f+BNU8TXsabG&#13;&#10;Ksw6jOf078+/1oAk8DeA9R8T6ghaNnBYYGOMenA/Cv1L+CvwZtdFtYLy+hwwUHkHg1q/BL4K22i2&#13;&#10;kd7fJlwB1/wIr27xt4p0vwjpzRRFUZRgY+nH17UAc7498a2vhXSmgtHWNwvr0/z718KeJPF1zrmp&#13;&#10;O2/zHc9uwPX/AD+VM+JPxFutaunjWQ5OQB2HsQe5/SuM8P6XMU+0SbiXG7BHcdffNAHX+f8AY7dY&#13;&#10;LUtLcy4B2gZJIwAB619s/s1fs7ySXCeMfFcG66k+ZFbOEB9j3OOT71z37O/wJuPEeoR+JNdhItos&#13;&#10;GJHB5B/iII/Kv1E0fSLbSbNLO1QIiAADA/OgCxYWEFhAlvAm1U9Kv8+lAHtjFKP8fpQAAH0pvXnp&#13;&#10;TqTp070AMb6c1Rnm2qeeMfhU00u0HPGK5u9vQoPPWgCrqF7gHnB+teb61quN3zdc1d1fUsA4OCBX&#13;&#10;lOsaizs2CMnP5/nxQBQ1fUGkYhTk+x6Z9a5g7pWGTkn/AD+FSys8rHqSSO3/AOurVtbMzAY5J/z+&#13;&#10;f6fjQBY0+2MhAA/+t2r0nRdKI2/Jk9z3x9f1NUND0r7r7Of89a9U0zTgABjA4/P17UAWdN09UAGM&#13;&#10;fhXY2VtjnHWorO2249fx6VuwoFA/z+NADkRQo4/yKm4B9qbThjoBQAvbik79qOg+v40xmHOTg0AB&#13;&#10;bA3Vg61rdrpVq9xdOECgk5P41R8SeJ7DQrKW7upVjWMZOTx096/Gz9rP9szyHufDPhW4DuCyMytn&#13;&#10;AAOcYPYdf6UAd3+1h+2RDoCXXh3wzdKbnJVmUg4x6Ed6/Enxh4x1bxPfy6hqErTSuxyWPc/z6fyr&#13;&#10;B1/xVfa7fSXl5MzyzMzZJz15A5P41S0fT7zUpxFCuST8pyTz6k9eO2KAKVvZ3OoTBEXKvjHXj6fj&#13;&#10;/nFfVnwi+Ct74hukkntyQ2DyOgB716F8HPgFda1PFPcQkoPbjHHt69uma/Tfwb8PNH8H6cipEqso&#13;&#10;HUZx9P8AP8qAOR8AfDDR/Cenxu8QDooJJ7nHf0xVzxX4vgsENtajJwdq+vv9OOveovHPjqGyRrW2&#13;&#10;kBfoF9M8ZOCOMc+teX+FfDmpeONS86QN9nd9pYdXx/Cuc5HuOnagDrvB2h6t4v1BZWDGEttdvXno&#13;&#10;vt7194+A/AUOm20UbR4KdByQvufU1B8O/h7baPbRrFEEKADjoox0HvX0FYaekACIuBQA7TtOjt0C&#13;&#10;oMe/+NdDFEF5xSxQhQP8KsZwPQUANwR1p4HYim45zQetACgDnNGPQYpfT86U/wC0eaAG849f/rUx&#13;&#10;mxn296VmGDnjFUJp9uSDwe1ACzzhR1rnb2+2A4OQP1qO9v8AaDzxzXEajqi5O5sH/PSgCfUtUxnn&#13;&#10;gfz/AFrz3VNVznafX0/+tUWpaqTlQeo7evb/ACa5G4nMrZ6f1x19KAJLi6aUnnjt9PWqqoWJ7kY7&#13;&#10;UkYYkjHA/wD1+/8An8q2rOzaU8DpQAlnaOxHy5/D/P8A+r6V2+l6TnaSMg1LpulEhfl/z+Vegafp&#13;&#10;wXb8oBH+fSgCPTtNWNUDDGP16evrXW2tqAOmKdbW20AAc1rxx4zxyPfFADY48YH/ANbAqyAMEDgf&#13;&#10;57U3Hqef69KeMAY6Y/HFABjB+lLmkzx70xmAHX/P+fegAb3qjdXkVqhkkYAAdzjp9aytZ8Q2WkwP&#13;&#10;LPIFAH06V8B/H39qjSfCVnPBbXAacBgqg9+nNAHvXxb+Oei+DNOmklu0jKg9SM+3HtX4qfH/APau&#13;&#10;1nxbcyWumXZjtkZhkcE/QV8+fGL4/wDiDxveXD3F0xiY8Dc2MduOn0ye3rXydq2vz3ZKR7mLd+vG&#13;&#10;enPf68+9AHXeI/Gc91LLLLIXkY5Yk5J69f1xx/WuLs7PUfEN0qwoX3cd8Z9Mj2rQ8L+DdZ8S3ieV&#13;&#10;Czbzg4B6H/631r9GPgf+zVPP5Vxc2+48HLKevTjj8j1oA8f+EP7P1xqskMt3bsRnng4J7e/4evH1&#13;&#10;/Uf4ZfBDTtCtYpHgA6Z49e/P4V6z4F+GOl+HLONEhUOO+Ov1Fe06Zo0k5yibUTAz0/KgDmNH8PAK&#13;&#10;ILWPgcZxwB6fjXZLaWGgwGW4I34/E8Z//VWhf6jZaJAIIvmmIxgYyfX/ADxXIJa3Wq3Aur0kAE7U&#13;&#10;zwffpzQBBPNe65MCQY7Yc9MZ/wAK6LT9KRFCouB/M+9adjpeQAqgDj3/AM5rs7DSuFyME4+tAFCw&#13;&#10;0s5Hy8Cu2stOCIFYVctLALjjkV0MNuVAzwKAK1tZgHp1/StVYwowR071IiAAY4qTGB6/h/8AXoAZ&#13;&#10;0HPb/PanY6GhgfTr05pCMkZ7e9ADgoAGM4/zijHP0z+vakBPYdf1/wD1U5v8/hQA0/y/pSDj6D2p&#13;&#10;x789P89aaR2PNACdD70oxxzzxS8Ac1CzgDOcD0/yaAFY/r71XZ8Z5xUEtwEzk+tYl3fKOrdOvfvz&#13;&#10;/wDWoAv3F6qgnPFc5c6mgB+bGOO361kX+qjBBPBrib/VlUEBuvp3/rQB0Go61gk7vXB/+vXD6hrB&#13;&#10;weckZrGu9VJckHP+e/X0rmLm93Eseh9/T2z/AProA0rnUi4JztU+/XvzWFPeMxIjOQD+f+f0qBt7&#13;&#10;kc9e3TP19antLF5H+UfePqMn3z+tAH//0v3KIzjnk+nem4Awe361I2ccdv196cFA9ifegCMKTxnG&#13;&#10;P/r80gX2wetSLwP8/wAqXnGMZzQBFjjk/mO/emtGGUgjg8YHP1qfPXPT3pewyefzzQB5nrulrpsx&#13;&#10;voF45z/Xj/61cXrmn2niLT2gMPmBx3HqPzr3a6tY7mFoXG4MMc9q8purX+wL4h03QycfTPoO3rxQ&#13;&#10;B+TX7T/7PsUen3eraZagOVY8Do2P/rV+O2r6Le6bdvZTxspDEHI+o9O3+elf1g+NPDUGv6bOs6KV&#13;&#10;lU5zz24xX4iftM/Aq70TULrUbKIuhJbKggDOe/Tv9eBQB+Y97pbKysvReoJPX6fXvWY0ZKGM8MBj&#13;&#10;0/kPevQr21aCTynHTd16857Vyt1bmJi4XIBHTP5E5/SgDkZbZ0ZtwIPfOQfy/rTdmCO4OOcjHPQf&#13;&#10;yro3iE6DvnjnOcenf/PasiW2dJHQIVxkHsPqfagAiT5Q6gk9c8jn+Wetes/Df4h6l4R1WB4p2WMP&#13;&#10;z1AGDn+lea29srHawOcDj6e/+fyprwiFw6g49Md8jJ4x0xzmgD+hz9nP412fi/TILK6nHnAKvXrg&#13;&#10;cc19kqoZA6nOcc9PrX80XwW+KWpeDNbtpElIjVvXGfqfp1/wr99vgl8UNO8faDBIswafaPw9fpz0&#13;&#10;/rQB7S/BKrx049CP/wBVR7iOSvPp/LP+f51oNGcALzjvVSSPGOcA56cdR09vSgCWKZhjnIPP51rW&#13;&#10;96QNrHj68e9YJ+Q9M9vX8elOD8gZxj/OaAO4tL8qRg498/nXS218GHB/lx9a8ujuGU4PB56H+da1&#13;&#10;rf7QFz1H+H40AerQXxOCDj8ulTahDDf2rR9Gxx6g471wtpqRIGW4P+FdHbXwYBTwD6UAeezRfZ70&#13;&#10;2t02I2Py5PQ+hrL8R+HbXXbCSB0yCpyCOOn9K7bxRp0d0guk6jB49f8APpWVp91FJCVfhkO1hj9f&#13;&#10;fPb8KAPx1/aR+CkujXs97bRBI5NzA++ent171+U/jrw9cW88jumGTOfbJ/XPb8K/qD+L/gbTvFug&#13;&#10;ypLH5kqAlAM5/wAjivxQ+N3wzk0ya5ZYCu3P4jrkenPGe1AH5oyo6MVccj+dRoSOi49/p3rsvE2j&#13;&#10;vYXT8fLn8q5IZDbSKADaxHPJP5mnKuDwM4znvShgec8D/PtTgw4PUfl1659aAOr8GeK9T8Ja9bax&#13;&#10;psjRvCwYgcAgc/0r+nT9in9ouy+Jng60srq4DXcSKhDYySAFJ+ua/liAPG05/wA856V9U/sw/G7U&#13;&#10;fhP44sp1nZbR3Cyc8DJ6nHXj1+vGM0Af2ABRIobrmq01tnPGTXmPwe+JGlfEPwraatYyq4dRnB74&#13;&#10;5FewbQQSBmgDlZ7JcnI49KwLvT1PbGf055r0GS3B+ntxzWbNaBgeMgfz7UAeUX2lnBAXPHXv65rl&#13;&#10;bvTMZ44Fey3diCD6fyP+Jrm7vTRycZH+e1AHil3YMoJYYx3/AJ1q+FdTm0u+WAnCOeB6/wB7j+Vd&#13;&#10;Ve6aGB4x1J61zE2ntDLuUcg7l+vb/DP6UAe4XNnBdQJcxDII5zj8K+c/if4OOtWM9sbZXjZT7njo&#13;&#10;cHrivcfC2srcWgs2XsRz6jsM/pTdc8kW5aQYIz2zk0Afzh/tG/Ce40rVLx47cgK3JI424zkZxn/6&#13;&#10;9fnfqlo1rPJCwIKk8HPH9OnJr+j/APaI8AxazaTX0NuXKKQTjqnXJPtX4X/Fzwd/ZOpzzIuCScnH&#13;&#10;Vc9+57delAHz2w+TdjH+fWou4wM5/X/61WniILKTn+mKiZGA3kcD2/D8aAF5Xa/U/TpXqXwr8c6l&#13;&#10;4F8V2GuWMjJ5UgzjnjPfn2H6V5evK5PJHbr171ZtUYOCR1GeO3/1/egD+wn9l74wWHxJ8DadOk4k&#13;&#10;m8hN/wDvY5xX1iMN34NfzK/sG/H678F+J4PDF9O32WVsKGPGOg5/oPyr+kjw/rUOs6dDewMCJFB4&#13;&#10;Oc5oA6JRmn4wT6dMUi84p+CfegBAORSsvODS46f170p5wc4/OgDE1uyF5ZupXJQEgevHSuC0O7W1&#13;&#10;aTTpjhlyo7ZU9Ov416uQrAgjk+vvXmesadDZ6ot068D9Qef8MUAPvLFZ13SPkD5T6cdj3Nfnh+1p&#13;&#10;8LrfxDoFzcwWg3op2tgDkdOOp5r9KJollAkThH2kexPWvF/ih4fi1TRriGRC+VYqMdwOAfY0Afyj&#13;&#10;eLdCl0bV7i1lGArnbnjGPb0BwK4S4dpE7BByfr6H0NffP7Vfw1Gi6rLqthDiOQhvXGTyB2NfBV3E&#13;&#10;yg+WcA4J9R/h9SaAKURKFix3k8Y9Pf0qKaTau3HXj/Hj69qgRmVtq8k5Bz9ODz6VLOoYBsgEd/ft&#13;&#10;igC3bM4C7Mqe59/T26cV+i37JfxRk0u/t9Hu5iohJUBjwUYYwOoOP5c/X847acgAMwGMe+Me3588&#13;&#10;/wA69E+Hvie68PeJrS/jOADtbHQ88jPSgD+k7Q9eDbCGBBwRg54J4/A16ppesbwp3ZA79evbHWvg&#13;&#10;j4Q+PxruhQO0gLx4HUcjt1yf07da+mtH11twLNkdv59P0oA+nLDUgwHOScflXZWd5nGDxXgelawG&#13;&#10;2/NkD9f/AK9eg6fqnIOfoM0AeuwXIOATxVPxBELjTnOMlP8APNYdleqQOeD1/wDre9dAkyTQtExy&#13;&#10;HBH4UAYXgq58y3ks5yd0R49sdfrXR6tBDJAzLkhfTuDx+leeW11/ZWuBDwJT3zgsp5478V6Y8gkg&#13;&#10;zkAFeO+QentxQB8J/tL+AV8T+C9RgMAJjjc9M7lxyMnkcdDX8wnxB0e40TXr/S5VKG1lZQOvA6H8&#13;&#10;u/4V/YR4v09L+2mtJ+UlTbnuQeo/pX81H7avw4Pg7x295HF5dvdgqDyeR3JPOSO3QdqAPgzBzgnB&#13;&#10;5PPUY/zn/wCvVRx90Dn8/wA60TDzjp75/wA47+vNVZ1HDDIA9aAIA2CM8Y/yK7rwVr9xo+tWd5E+&#13;&#10;0QyK3UAcHrmuAweA3H+eKtW8xhkVl4Kn69896AP6J/gTrFt4p8Hwujq5MauvUk7gCQD+PNd1q+km&#13;&#10;Bzx8vWviT9hjx8l9EujTttZCEx6KRgduxPPXnn2r9N9Y0RZELAZJ+6R7+h/yaAPAGUwyHB2g4/3T&#13;&#10;z69f0rr9D1gxOsZb0zjsR/nmqmq6S0BPynaD2H8uOPx/xrl9zW8m5TkjPB4oA+n9A1olRvOB045H&#13;&#10;HPHf/JrtFvVGqQSK4UTLtJ6k+mK+adC13awQvj8+f89vavTn1RZo4pVkGI2zkZ4+g/n/AEoA+s01&#13;&#10;JJdLtpd5aQoEb2brzj+Zrmb4ROSzDcTweuFz15rT8JTw3WhYRQSy7wMAZBHUe/8AnpUi2yzIVwOR&#13;&#10;nJ9jnpQB+Mv/AAUF8Ai78PPrqofMs2DhVUdMEH36d/6V+J97ujnZRwB6+o//AFV/T3+1t4WTxF4H&#13;&#10;1OzgtzKXhcZ9CVwDjHr7+lfzJ6/ay2l7LayDa8EjIw6EMvXOT6/rQBzVwnzFs5Bxk+uPXp09aroQ&#13;&#10;cnqf16/yrTubceQAgzjgcHjk9s+o9f51jsxyBwSPr2oA1bORkdWxhB6joP8APWv07/YT+IL2PiuD&#13;&#10;RWO1JdwUnng84PpX5awscHPAGc9efYDivqL9mnxMvh7x5pF4rYxMN3oQeCT+fSgD+qRIlv7CK4TB&#13;&#10;WRQc8d8ZzivPtd0hTG+4ZBB/HHqO1dx8PbtdW8KW06HcFUdPQjgj61b1PTwVbIzj9M0AfHvivw6P&#13;&#10;n+XPB/P6fSvA9WsGt5XyDgemMgd8V9y+ItGV942gg+3Xvx+dfOnirw84lOxACMHIAI/+tQB5Vo+p&#13;&#10;NZzDY3CYHXgg+lfQfhfXw6xgPkj8/wAutfNd5bvauxb5MH/P4+v+HNdR4c1o2sqBmwAeSMcY5z/n&#13;&#10;/wCvQB9yaDqnmIF3Ef59e3NWNcuGad2AyWRW56fIecD1ryHwtru9U3OM+304/Liu31jWBbRw3eCw&#13;&#10;2sCAM546D/61AH1z4bZJ7CKVQSJYY2BPB6dPwqr4pTMSbAF3Bhk9sDj8qwfh1qcl7oltK6MNg2KT&#13;&#10;xuXGRwefbGK6TxMQbRHYZIfp1xkc+1AH4Xf8FF/DhbRxq6RBXtrhDuz8xV8jhewr8aZeJGUoRg9+&#13;&#10;cA5H/wCqv6EP27vDf9oeA9SaONi6wGTI55jyRweMDrnt0x6fz3TKWIySSc+pwc9fU/5NADVUcMOM&#13;&#10;9fxPH+R3pm0+YUYHLHovPPY5+lWrdC0QVhweB26evbjsevWn+WyzMoPBORz7ck9fz70AbumJ5RXk&#13;&#10;lw2ecc5x/n9K/U34Av8A2joIh2kl1Dc9iQc557mvy102NVfgHj6d/Q+vvX6g/sn3CTxJCzZIAAX+&#13;&#10;XGeKAOw8YaS0MryKhJP0/EjGRx/hXG6PqD2t0MnGD+WK+o/HHh5XMhUYz7f0Hbr1/Cvl7WbBrG6c&#13;&#10;gYIJOB7fh0/HNAH074I8Q+bsBbn5ce35cda+qPDWseYEUOSOOf5V+dHg7XHguEQNwMenOfXHpX1/&#13;&#10;4O13zNil+eB+negD6iu7tTZRNnhZFOfxro/CDxvpxbO8LM74POc9f/r/AMq8qOotNYLt670GB3ye&#13;&#10;nuf/ANdekeFLYDTnQg5EzKQDlvmXjPYfyoA9OhtxLasWXJCjbznAPJ7ivJfiNaE20uAD8khPIH8P&#13;&#10;HuenpXpFpcPFZqvUMpVsHqQMZ9Oa828c3LJaM/yrtDjjP8QwOnpn/CgD5i0uJRp8X2mQkupClfvD&#13;&#10;uykjjA4H8q00Cy58oqFJXB9cHBz1x3+lcomtWsthFGrAYRgfLz1RsEe5z36HqK3dFaDCOMhVI47f&#13;&#10;vO/PTpxmgDSvwklr5USFgVbueNvHX8a8F8WvpuhWxa7A82KEFQxOcM3Qdfrj/wDVXvN63loFztAB&#13;&#10;U89gcdevP5V88+N411HUjESWi3qm4/w46fX1456UAQ+GrVL+KaTGRIwK8YyvuPrwa8q8eaOIZHYD&#13;&#10;aATx0A9cf5/KvoXwHp0clwkYUYCkZ7DGe3X/APXn1NYHxD0IESHacgEdiT/n+vWgD5D0e7ktr5UD&#13;&#10;EKTxnjn1H4//AF6+tvh9rfyx/PkkYPuc/wCP618j6zatZX28DaSeOfT/ADzjFer+Atc8tkTOCuOe&#13;&#10;ev5jigD9H/C2qJKkRDckcjPU/wCTXtuj3fTafb0/CvkrwTrKyRJhsEDvjjnkZ/Svozw/eh0Vh0JB&#13;&#10;oA9vsJgQO/Hc/lzXEeI3lm1CVUA2GWNGJ6YPH61u6Zc5ABPX/GuR1h1OoOHDyF7mL5V44785x39K&#13;&#10;AOxu1ma+8hWyEzwvTgcDNWr6aNIhEByMAd+g6en51nzSE3MsrsISZMZPzZVRzkfpVG6cPbzMZWVW&#13;&#10;Bb7oGDj1/U5oA/KL9tWW5fW7C2UZEA3FUxyGYgK3TqR25r40+wSJaLcXEeNi/Lznczjk8en/ANav&#13;&#10;qj9rO5nn8c2kET5iTys7um758c/U9Oe1eG6nYf8AFPBGH3M7vdh6DnP8ycUAeCardPcqNpIQEKBj&#13;&#10;HCda9M+FtzPaRmSVlQkMyq3y7skYHrXA3lgPMEEA4Qckddzn5j2/H8q1rOSXS7lC4xhhxnkkHqD2&#13;&#10;/l2oA+2PCWoWs0TOsm+OUxxoejKdwyD3OetfRHhjUi97IwfB8xvfHYZ/GvjjwDqYkt7cOMhrpQT0&#13;&#10;AIIJB6Z9OB+le+eCdaE8zu5xmRuufXkH1759qAPuTw1dfKhJyOMdf/rV7DpU3yhlOTx/k186+Erv&#13;&#10;dEgZskjv0/A+le3aPccKAeCfb/PpQB6haPlQavSL8vue1YtjICowcj+lbeQV9vrQBzGoICrD1/Gv&#13;&#10;J/FUfl2c7ngBSa9jv4+Oen+eteQeOMx6a6jkv8v+BoA8A8C6Zc3vie6dOQ21Qx7ZOW+nFfXem2Mg&#13;&#10;IaR/mYElfQdF/Ic15R8J9Atzb3d85XdcSgjAx8o6c9f5V7hYwu9yZARiTHboADjP5UAVPEC/YtGl&#13;&#10;mDBSFYqT64wB+tfhV+0rqcmsfE67VmLC1Kx7SOPkUdAfQtz68/Wv3A+Il5Fp2jM877UGNxxkgD5j&#13;&#10;x79K/BHx/qyeIvGl/q7gbrmaV88f6su2CBj06d8UAeJ+LITOiwY+QNyOg6dBn+VbfhXTY9P0/cow&#13;&#10;cfzB4z/SptXtzK8ZxnDFsD0Ocfhit6ziEViEP33+Y89z05HT+VAHGmz83UJN6AqDsPfr1I/Dn61+&#13;&#10;9X7Knh86L4G0uFk2mGzQn/el+b+Zr8QvD2kvqutW1rAN73lwi+nDMF9vXjkcdq/oX+EmnLp/hpVU&#13;&#10;YUbY1442oo6fif8APWgD0u4U7Semf85rjtTj3Zz1yfxrtZhuU4HP865PUVyD2oA8a8RR/JIccjPt&#13;&#10;yPT+dfKfxAi/dOVHODz04xj+vX1+tfW/iJSUceme1fLXj2NjG+znGe5wB34+vT9aAPz88fxbbiTb&#13;&#10;03Nn/P8Ak5rY+HtztlRQeB1BHOOx7/T+VRfECHFzIeiKxA/L0rN8AyBbpEJAx+Hc9fX/ACaAP0G8&#13;&#10;CTFkhzgEjj68V9QeH5DhBnH/ANbj8K+TPh/MDFFnk8cd8HoP0r6e0i68q2a5Y4CLuPscfn1oA5T4&#13;&#10;s600kI0yBsvcSLD0z8q4Zz+PH+TXS+D7OG00iCFstKEBOemX7/5/+vXjurPda94zt7VWBW0A38DG&#13;&#10;WO9xz7Y5/CvetOthBbEHII+b0x6D+dAHoPh+GLzi6Qk7+Mk9VHQV5L+0r47t/B/w+1fUjIUlggdI&#13;&#10;xk8yyAheM84yOK9Y0GO7WEu52LGOewOeetfmZ+3p46jMVj4NtpiZZ5GuZlHZRkID69O9AH5fO7zm&#13;&#10;W/ucKzk/XOeSen4c1xMcDPeNLtGVY88NyT+XavQrqFVtyoUKCDnpzz7c89B1rlZ1+y2j3CAkKCfT&#13;&#10;r0x65/CgDCtbZ9Qv4rZF5MgRcfTkn06Cv1Z/Zm8LppmnxXZTBRVB4/jkwWz+HrX5j/DuG61nxNBE&#13;&#10;8QS3tRuPHJ7k8HqcV+yXwisDpuiWFrj53USydOGk5H1AHSgD648O/wCqXsPr6DtXq2m5+XI64ryr&#13;&#10;QBtVR0A+o+v0r1bTAVx7H2H+eKAOwtgOOOa0R7d+9Z1uDgY5/pWh0AOOBQBm3vQ9vf8A+tXnWssR&#13;&#10;Gxrv70khu/8AnvXnGtuyo/bj/PSgDxnxNICjg8Y7n/PXNeEa04+fJyBk4xj/AD/9evafEkhLOOhG&#13;&#10;ce3bnH+c14ZrD/vWGcA53NjOB1PFAGShYxrbwjdJKQePQ/dHtmvWfBvhtLYG/KB55WKRkDqT95s+&#13;&#10;/QfSuH8IaY+q3BvXTyhI2FJ7AA8juP8A69fT3hOyE0yR2agLCMK2MfU4/wARQB6T4Y0e203T4d42&#13;&#10;uw3c+p69fwroLzVRplpLe56DH+FS6XoCbxNcyNMVxjd2/CvIP2hvFtt4O8F393GQs6R7UB/vyHA6&#13;&#10;enWgD83f2m/iTdeKvE8ljbOfs1kxiXHRiMbj9eMD2zXwrf2bXt8FIyVIJ4/EfjXrmt6g2oyyXVwd&#13;&#10;xcnnOOAe/XP9R35rmNKtA1w8jIuF/HkH16/Q0AYd5ZC1tBBHkFup/lX1P+yn8OFmkPiC7U4vW3A4&#13;&#10;4EEPLcejNx+BxXhaaHceIdWsNEtY9811IqemN3UnJ6AAk1+pfw+8M2vhfwnE1svlgxrFEMcBEGDj&#13;&#10;/eIyTk0AM8QTNJIcDAHAwOB2AFcjEpeYLgkAjHp+fQmt3VnHmuFGQv8ALP41lWSEzpk5A/x4/HPW&#13;&#10;gD1fw1CAEOBkfzPWvcdGhICYH+R15ryjw1CdqcAZxjjGOn+f8K9q0mE7V49PSgDs7NfkBHf/APVW&#13;&#10;vEpxx1rPtV2qPatNB2zg/wAqAJh9aY5wD608nFV52wDn/OKAMK/fAJzjFeQeKNSW3hlmc7VQE884&#13;&#10;r0zVZ9qNz618aftA+P4PC+gXLebtcqQoXGS5HA/x9qAPjr43eNpvEHiT+wLWXcikM+08deAfbnOP&#13;&#10;w5rofhr4HRlifyt0kh6kfxH36f16V4r4E8P6l4j1Y6xdAlp2LEsOSzHr/n34r9Gfhf4U+zLHiPIj&#13;&#10;wMkdcj07CgD0zwD4M+w26b0wwALfXsP1r2q/urfQNJkubk7Qilj+pqXR7Fba3DOMHHp0+lfJX7T/&#13;&#10;AMTjoWkto1nMEnuFKgA+5GTj/P50AfEH7SnxVfxd4puLKCXNpYtg44DPnHH9fp3r5HUPqV6xZsAN&#13;&#10;jkY6Dr/h+lXvEd89xdmR33SbtzHpuY5IP1HcY707S7XygjZw74LZ9PXnPftQB2ugadPd3MFnYx+Z&#13;&#10;cyuscKjqXY4GP89K/aj9nj4YW/g3wxarOm6ZBukboXmb7x+gzgfSviL9k/4Vvr+rL4uu4swQN5dr&#13;&#10;kYy38b/8Bxx7/Tj9bbCzhsbSK1hGFjAH4+p+tAFps44rEvpQATnGf8a1pmAWuU1OcKDjnb7f56UA&#13;&#10;cdrd0QrY4H4eteJeIL4sxXdx+X616Pr95t3cgj3/AMT9eteJ6zc5mODnr3GP8/nQBgTsWk3Zz9OM&#13;&#10;88c8Z6mt3R7VZJATg56D6+vFYEW6STcOg/x/nXo3huxJkD9yAOv9aAPRNB09crxjJ/KvVtOt9oGB&#13;&#10;jH5VyWi2uAD3/wA/lXollDgLx/n3oA04EKgetWxximICBx0FSgYoADVO5mWGIuxxjr9KtscAnoK+&#13;&#10;bfj38W9K+Hnhm7u7qYK6oyqucMWI4UfzoA+bf2tf2g4/B+lzaNpU4N9OCqhT9xem4+/YV+MMdzqv&#13;&#10;ivWG2bpZJnyW4555rf8AiL451v4l+J7q/unaV53wuSeBnIA9OvT2r6S+AXwnuJLyK/voN2MNyP0/&#13;&#10;+ufrQB33wR+B91iDU7uAA8HJ9epA7DvX3npeirpFoqhRGij+Q961/DdjBptnHEI1TA6djj8K4z4n&#13;&#10;eNrbRNLlSJgrjP1NAHlPxU8ftZA2Nq+Cd2fZR1P/AOqvkSO4kv7g3cp5lOCPRAeT75pnirxPNq98&#13;&#10;5dyxkY5x09hj+vf0p9hGylEiHmOc8Yzlvp0AH+fSgDt9HhM5dnBMEKgsuCScnCoMfxMQMCvvf4Df&#13;&#10;CiRCNe12PN3Ki7sj/VpnIjGO/r+FeN/An4X3GuX8F7cxk2ltICmf+Wko6ufZecfoK/S7SNKt9Js0&#13;&#10;tYQAFxk46+5+tAGhBDHbxiOIYVeMDsBU2QM0o44qORgAe1AEE8gUEdPWuT1K62d8fqTWxe3AUHnr&#13;&#10;2rzvWb4R5UfTjFAHO65qOxGAbrn/APXXjOr35lY7jx1z/IH0zXS+INTU5UH15447c15xPKZGIJyT&#13;&#10;+v4/40AIgDOMfMCTn8enNdjoliXYZHI/p7f57Vz1hbtLMNvIPXn/AD3r1jw/YBQox1x60AdXolhh&#13;&#10;VyOtelafaBFGBjpWJpdrgKSOf8/Wu1tYcKOwP8+tAFqGIL9BVscd6RV2/j+dOoAM89KpXl3FawvN&#13;&#10;IdqoMnn0qS4nWBDIxCgZ9uK+D/2oP2jdP8CaPPY6dMHvJFYIqnkn1I/Hv7CgDzv9rb9p2Hwnpsuh&#13;&#10;aFPm8kyvBGV4PP8An61+GPiLxZqninUZb+9lMskrFtzHJyf68nnpXfeMtf1TxvqsuqarOZTO56k9&#13;&#10;+2fQf597Hg74f3GsXUSohIZgM4z1Pcf5zwfegDM+HvgPUPEV/FGUyGIJ4zjHU89K/Wf4J/BKz0e1&#13;&#10;gu7qEBwAeO3fHXrx1+tZ/wAD/gjFpUMV5dRbSMHB57ducc96+pPEWvad4L0p2LKpC/KM4x+H40AV&#13;&#10;fF3ifT/BekMQQrqOg7fhX55fEr4h3euzyTySkxsSIl6df8/yrc+IfxAv/Et9JK8p8hCSAOc+g7V4&#13;&#10;xFaT61eK75KZ4XBHfgf0/wAmgDP0fSJdSuzc3MeVPqM5PYf/AKq+2vgZ8E7rxdfw6lqcWLGM52YP&#13;&#10;zYPBPsOtYvwW+EN14mvoJ5Yj9liIx/ttk8n6DPev1W8IeFbLw3p0dlbIoIHzYAGSPagDV8O+H7LQ&#13;&#10;bGO0s4wgQAcDHT+QrpccZH0/z1pgGOc0/wChoAM9OaQ8Z4o5x0pCSDQA7Pp1qvLLtB5x+NPdsDnr&#13;&#10;/npWPd3IAOO39PSgCpfXeMnP864LVdTKg4P65+lX9V1EJkA59/xryrWtTHI3Yxn88f5/+tQBQ1rV&#13;&#10;Tuxu/P8Az/OuBnmaRzyTk/T64/8A1VNeTtK5bOB9P0x0+nvVSGMyN0z0659Pb+VAEkEO9ueOnbPf&#13;&#10;vXcaPpxaRX29/XPUVQ0rTmlcMRkH+Veq6NpnlgLjH8ie/SgC/pGmgBcrj8/89q76ytAoHGMVWsLP&#13;&#10;aBgV01vFgAt/kUASwwgKKtAH1x/gKAOOBS8cdxQBVWfMpi9KtE81CIkDmTHJ/r+dOZwuSeMZ9qAB&#13;&#10;2C5Ynge9cF4x8a6Z4YsJbu9nWMIuTnj6+1ZHj/4i6T4Q02a8vJ0iEa5JJA4/+t1r8H/2p/2uNU8X&#13;&#10;X9xoXhy52WpJVnDfeHcDpx6f0oA7T9q79su81S6u/DPhi62xKzLJIp9+g/A8c1+SWueIb3Vrp7i5&#13;&#10;cyO53Fjzkn39Dyf09q0L43WpyNPK5kYtuJOecnJJ5P0ra8L+A73V72KOKIvubkDnODzx+P4dqAMT&#13;&#10;wx4VvdfuogiMQ5+owT/niv0Z+Bn7PJvWguL63+QEMc9/U+3au++A37PA8qC+v7fAG0ruGDjjp6V+&#13;&#10;i2j+HtM8OWCQQRqgVQM4x9T/AJ96AOZ8N+EdH8K2Cx28SoFAHpjA6ZOeTXmfxJ+IUGmwva2rjed2&#13;&#10;Mc9+v0Fa/wARvHK6ZAYoHAc5wuScAAZJ/wA/nXzRpGg6n8QNeESbpElf5mAPI75PYc+v4UAL4W0H&#13;&#10;V/HusqWDSRO2T6uR6ew9a/Sz4Y/C+y0GygHlIHQckDOM9lqD4U/Ciy8N2UTmHBAAyeCcfjx+Qr6T&#13;&#10;sbJIlGBgigB1jYpEoRVCqK34ogoxjmlhh28f5xVoAZ570AABwO2KTj/P8qMU7GenSgBvJA9/8aU4&#13;&#10;HOcUv0FA4/8A1UAJ0pjOAevNJIwAz/Osy4uQuTn9e1ADri425Gelc1f34jz834YqO+1AKDg88988&#13;&#10;GuA1LU/v/Nk89/50AT6nq2MgHjv+P+NcBf6n1yeTUGoam75UEH+X48VzM0hkJ7hvX+lAEk8pkY5O&#13;&#10;R+PT2qMRsSPXjr7/AI0LCzHOMngf/rrorHTzKRx/n1xz+tAEdhYPMwOMY/r2+td9pulj5flxj/P+&#13;&#10;c1PpelYALD/J+n4f0ru7DTQuOOnpQBHp+nbQBt457e3+NdXb220AAcU6CAKoXHT/APXWmse0DA5/&#13;&#10;zkUANSML7Gp8ZyP8ik6YA707uf8AOBQAmO//AOvNIMfT+VDEjjPX+Y9qoXl7FaoXlbAHvQBaklWM&#13;&#10;ZJ6fyrzLxr8QdL8M2cs1xOE2DPJHavLPix8dND8F6fM73Kq6A4Gec/8A6q/E79oH9q7VvFt9NYaT&#13;&#10;cFLYMRnPLdOAaAPp79o39sUxNPpHh2cu5yu5T069O3+favyK8f8AxM1rxLePLf3LOzEnk4x9Pbv/&#13;&#10;AFrivEfiy4v52aaUybm5Oev1/H1/pmuc0rSdQ8QXaRQqWLsAOD+Y/wA9qAKrveanPsjBLN/LnH1r&#13;&#10;2j4efBnV/Ed1FuhYo5BHy+/XGc4wOma+gPgv+zbqetXEE99EWDANgjjvk5+n+Tmv1b+GHwG0vQIo&#13;&#10;pGgG9QByo/l/kUAfOfwR/ZrtNOiglubYAgDt1OMnPOa+/fD/AIQ03QbRIoYgpIHTr09K6ay0y102&#13;&#10;NbezQFwMcfSuttbC2sIDe6m+COdp/rQBmaforSKbi6G2Ifhj/PvVTV9eWHOnaOmSOM9h9f8A6xqn&#13;&#10;q2v3WrObexJigHG7v9Af68VWsNMCgKo57n/H8/egCraWDyy+bckySnPJH8ueK7Ow0snGQT/ntVvT&#13;&#10;tMyRlev+f0rurDTEUAgZoApafpY44yO/euttbEKBxVm2tAuOP0rVjiAxgc/pQA2KALgY6VZAB75A&#13;&#10;p4Xpn/8AX+lL7Y/X/PH+eaAG/hz/AJ9vwp38zQRj6/59KOP8/wAqAExkelBwelOPT1/z2pB6DmgB&#13;&#10;ufb9f8+ho6cetKRx06d/XIpje4zn/PNAC9B83QU1mAHJpjv/AJ6VQnuQuc9P/rUAWpJQoxn1rJuL&#13;&#10;1V4zjHvWfdagq/T8P8iuUv8AVxH0PP8AQ9KANi71QqpOcfpXHX+tDnnAHr657/zrCv8AWDzlsE/4&#13;&#10;1xl3qLMWxyD+J/z70Aa9/rDbjzn8Oh/+vXL3WoSMx+fr2z61mXN2zg8HJ6noPx//AF1RO6VwGJxn&#13;&#10;/J60ATzTtLnBxnHfnnP+f8mo44GfAGfX1Gfc/wCc1ct7R5WxtwPzPPpx3rrLHRckFgMf4de1AGHa&#13;&#10;aUz4JTOcY47/AE+ldtpmhAYYpj8cCugsNI2kfLx9Pbjv/k12dhpe1R8uM/57f1oA/9P90O/4fn60&#13;&#10;Y4PHX3/LNIpBPrTxg9O3+elADNvcUdf0qQ9D6c0g46HH+eKADB/H/D2pu3GPfFPIGOOB/nFBHGen&#13;&#10;+e1ADOPwPtWRq+lxalAUZckdK2gPxB4pdpOfQ0AeQ+XHaMbK9OQchc/oM14P8XPhvpmt6JdJcRgi&#13;&#10;ZTjjpxxX1R4l0JL+AzKMSJyMdfw968yZZLxWsb1MMOORwQO9AH85Hxw+EE/hfULme3gZYMnnHTP+&#13;&#10;fyxXyRfR+WjIcAk+gPtn6cV/SX8avgrYeItNnkECuHV8jaDxjsP6DrX4Y/GD4W3vg3W5ohGywFsr&#13;&#10;xgEc/l6f45oA8GsoV2g7NwA6euPfjrk4NF3Y20qlo1I54GM/r29q04dsQ2MQcduR9Mdv896aTGw2&#13;&#10;qxAODgDHOOef85oA5y1hBk3Ff6Y459+anmsN7blIwffjnHPtV4RMHkwM5Pr0Hr/n3rZtohIoySRn&#13;&#10;GBk5/wDrkf49qAOMWGSybIOGB69uR06c19kfs2/HjUfBGvW1vcz4gcgEE+v6dq+ZZ9MRlDgZPb65&#13;&#10;z/nnislY57C4EsHyMMHuM/X1x3OfwoA/qi8CeKdO8Z6Hb6laSCTzVUnHfPtXXvaMO2D/AEr8X/2N&#13;&#10;f2jpNI1K28Ma3c4hkICljjBx3+v+etftrpk9rrNlFeWzB0dcjHYH3BNAHNPb4zxgfh1/w/Sqrxsp&#13;&#10;HHTHv34rrZ7FgSFGMd/84P8AKsuWzIJPoR25/n/k0AYBGFwTnOO4OfWpkkwRjqf8ev5VYaEDJIx+&#13;&#10;f0x/9f8A/VVYqBkdD06dMUAX4LwoRzgemR261u22onAGdp9+cCuPLEcg5PTp3z0/yanilOR7frng&#13;&#10;UAejpdpLGYnOQ39a4y/D2F9uU4Q4z7j1/T+tJb3hUjuDnp+nNS35W8tyoOXA9vTpQBeiaAIExvVx&#13;&#10;x345zXx/+0J8JYdWspNVsoAMjkDrzx0/GvpDR74ySmymOCPun6djXSatp1vrWmSWbNkMCD9fQ5/y&#13;&#10;aAP5ofjB8Of7OvHzEVIJ+XBHGO/+ea+QNQs5bG5eFu2e/v3/AMK/db9oL4RNb/aXaHCMzMoGeGA6&#13;&#10;Zx3z9K/JPx/4Na3mlLRFHRiM4455/p3+nvQB4NuBBzyef88Ubs49ae6FGIbqCe2P0qLPQg5z/nmg&#13;&#10;C6nzKM9R+HHc1JHM0Egljba45BB7joaqxyYOM9fw/Kp924ZB5A9vy/lQB+w3/BPn9qK50G+XwV4g&#13;&#10;usxOyiNmI+nT/P8AOv6GdF1O31ewivLdw4kGeOa/iB8KeJdQ8L6vBq1hK0bwMG4yvA7fpX9MP7Df&#13;&#10;7SVj4/8ACsGlX9wPtkAVNpPJx14J7YoA/TYjP1qF4gRg/wCc1LDIsqCRTkHGOakIz35/l/8AqoAy&#13;&#10;pLYHnHWse4slOeMf411ZUfU/hVaSINkGgDzm800HII4/z3rlb7TVweOR/wDrr1ue0DbgR0x2/wAa&#13;&#10;wLrTwcgjFAHlSrPp9yJYyQGII/3gf616RGLe+sRczYkJHzgDgelZF7p3mK0bLw314PrTtAuvIkax&#13;&#10;uRw5KnjHOO3saAOB8aaBZ6tZTWwhyTkjjrx0/Gvxn/al+DkNq097awBVZSV4/McdeuPSv34utFhm&#13;&#10;hdEjBB6E4GP8K+PPjl8N4Nb0e5iNuGlCsOgzu7fgcnI9ffmgD+WXX9Jl0+8lt5EKhWxzx69PrWOs&#13;&#10;W+NSRn+g9vr/ADr65+Ovw2udH1K5lMJUK7cbQOAcHr3r5RfMMuGGSCRnBwf8PX3oAzwu0DHJ/r1x&#13;&#10;71aULxIWAJx+uO359P8AGnGMFgynIxn0z+PH40/BG1XG4dsZ4zjPQ/zoA6bw1r9x4f1SDU7CUpPA&#13;&#10;yspB/unp1HWv6aP2Jvj1aePvBNnZXVyHuYlCkZ+YYH8v17etfy9xRLG3ByM/r/j796+0v2SvjJff&#13;&#10;DTxpawTz7LaVxnn1PQ/yH50Af1iQzbh1q6rA4OODXlPgTxfa+J9BttStnDeYqnjkHjqc16JFODjs&#13;&#10;frQBsZ4pTjGG7d6rRybh1qdSGAPXH+fagBx7ep/X8KwdcsftFuXUZdP5Gt8Yx1xg/TkUjKGUjHH4&#13;&#10;0AcLpc3nWz28/wB+PP1/CsHWrb7VZyqTk44P+P4VsXEf9m6n5j52g9+hH/1qtXlvFK4eM5U/MPQn&#13;&#10;ocUAfmB+0z8JpNc8O37JCGWMGaPjopHOT6A+9fgj4t0s6Dqtzp85zIjkdOPfr19K/rY8feE7bWtM&#13;&#10;mglXeHVsjHBBHI/z6cV/PF+138Jm8H+Irq8tT+7c71xn7hPTr2x+XSgD8/ZmMWWIyDxjjB784pTJ&#13;&#10;uYYOSOvTnj271LfKF7kBRzxhjn+fb0rNDMAcn26Z79D3+lAEizhGznaD+I/z/kVqW10VcOhwd309&#13;&#10;Dn65/wAiuecliSBgD3/WrUdxhQF6jI5zz6YI/P8AGgD9FP2aPiIbbZp93LgqduD3yDj8f/1V+mui&#13;&#10;ax5tvFPG2d2T2z0/Tr+dfgB4F8T3GharFcxybASFPXse3P4V+vvwZ8cweI9It8sd7Lghm5yCc557&#13;&#10;gf56UAfaei64VCjOR07cfz969T0jWBKF+bn+dfMdpdyKQyHPvnuRxkY/zxXdaPrZicY5Az0Of6UA&#13;&#10;fUmm6mcAE+ncV3Nlf7sDPWvnrR9bWQABsD65z616JpmrZxzkD/P5/hQBveJvlnW7jHKEOO/IPP5i&#13;&#10;u6sr2O706J0OAR+Pt+A964S/nS4st5OSvPPfjBq54U1FWie0JwEJ29vp1zQA/WreadvlTCE4/wB7&#13;&#10;pgj86/KX9v8A+E8es+EZdctLYPPBh1I+9wOQev5AelfsHKyzRuFUFyu5d3PzDrxz/n1r51+NHhCL&#13;&#10;xR4X1GFxuDIxwADldpz1oA/kXu4hayOjcAMMfn05/H9KyZlUE46gHPp+mfxr2f4ueDrjwl451bR5&#13;&#10;FIWGZ2HbKE5XGPbj8OfWvIjCA/zdDnrxnj1weP0oAxh78gmlO7HPQdvx5p7DEg7j3p8qhVIXv3H6&#13;&#10;cdqAPq39lH4gN4S8f2dsz4ium2HpxnByfav6QtCaLXPDtrfffLxjJ/2sc5FfyWeF9T/sbWLa/BO6&#13;&#10;GRTgZHI/qe3/AOrH9On7JnjSLxl8PrZ94cmNWHOedo3D8/X8eaAOu17Q1+bK/wD6+nSvG9Y0zycj&#13;&#10;HGe4689a+wdW0pZQfkz/AJ6dvTpXjviHQNwL7eOR+fY/559KAPn6KVrZ1OcEds88Z9u/+eK7rTNb&#13;&#10;HktGxyAOnc8dD1xWFqmmSwSE4wB6+pPOOemBz7/nWHHNJbuEJ456Z6Y5zyf60AfeXwa1c6hpUMBO&#13;&#10;CpeMjqckfLn0xXqwtvs7GJfmIOOp4B9f518p/s9+IIobufTnPzOFlQ5GS3OQfw9uuc19b6s+26Fz&#13;&#10;uwkoDBc8ZPUY70AeJfFrQm1DwxewBN37tugwCCO56/TFfy6/G/wtF4a+JOr2EY2jzGlHB4Vu+T7j&#13;&#10;mv6yvEbQ3+nT25TIePvnB6/iK/nT/b08Gnw98QLbV7MYS7jZZNoHUMSAT+I/+tQB+fF7bPveFiCw&#13;&#10;weOnsD/+quRnQrIdw59v6GutmEhcrKGyCQwYHpiuevVSNjtzg+3fPFAFFDjG7kk+td74G1KWw1eC&#13;&#10;eB/LMbiQNgcYzXChTjJ5GfxrU0yZre5SReOvTOSM/rQB/WJ+yD4p/wCEo+HunyzSb3eBQR33LkHP&#13;&#10;v6j9a+qL6x3Kc96/Jr/gm941MmiPo1xOztasMBj0RuOOe3fp296/YqeAMucZB/woA8Y1fTDgjbk/&#13;&#10;5xXivifRA4kBX3/L/PrX1FqNj8p44IPb/P8AOvMtb0wSB1IyPTHvQB8NeJ9CNu7Mwzye3TuM9v8A&#13;&#10;PNeajfayq3THXHfnrX1z4o0EbXynyk9hjtg/57V84eINIaCZhGMAk846en60AdL4U19oWTc/BwB0&#13;&#10;9vpn617gNVWa2tp92SjAjr79v8/pXyFZXclrMgJ4HPTGfY/lz717DpGvMdO8vJyoB654z37H/OaA&#13;&#10;P0N+F85uNEhiQjCkcn1B5z6e4zXf63bvJaOijO1uccYxXiXwX1uWfStgAXLBxk9v4sD1Hr3r3uaR&#13;&#10;pYZV+9nnj+vPpQB8J/tP6TLrHgnULC2thIZLecFmBOMrxj/9dfzI6nZGzuZbZm2CGUpn0529K/q7&#13;&#10;+NEf2nw/eQrH5jKrdQT16Dr6de1fy1fErT5dO8Z6/YJgGK7m4z0w5xjuf84oA4NWWNiiHq2OnbJO&#13;&#10;Tk56c/ypZVZSCDg8EkegPA//AFmneUIx03FjkeuD689uvSi4VVUMTxkY/P06/h+WKAOg03cQjoAA&#13;&#10;ehPH6V9//sjamV8Qi1dt2Bx24yTjPqP5dK/P3SmXIDEk5GSck47n0HvX2L+y/fJZeP7cGQETIVwO&#13;&#10;nHPPvx19/pQB+wnirQ0uLUMFByM/4Y/+t0r5F8aaA0MshA6ZPQ/mPf8A+vX6APY/bNHt5gBl4l9x&#13;&#10;npn9OlfPfjjw2rxSNt4APbAHfPTqR0/T3APiSB3sbkLnGD04zjjp1z04/CvoTwR4h5SFiVJwfbr+&#13;&#10;f+cV4z4n037JO55AGB7Zxz+eM+tL4b1drWcbz0I646Hv/wDWoA+/7fVvN0rAkyQV6egPBz1r17wN&#13;&#10;rge3Pnz/ADmby3C9cjoTn64z+VfJOja95+nPErbmGOD7d/0zX1j4E0RbaznlIUNI4lO08EMuQQT6&#13;&#10;cZx3xQB7xpMMsunOpBAGV54zxx/+sV5b48hJhkE+AFkReeOMZOM/p/8AWr1rw+HNrgPncD0GBxjG&#13;&#10;T/8AW564rzT4pRxDT53lIz+6OfQA89evTsO/tQB8UxSp/Z5kUKjq11H8vPIc4Oeg65Jra8N6hHLE&#13;&#10;kisMORkDuqdD+v0GK88/tN5ReIYdkUTzyc54Ykhee4wa0PDOpRNDGqgZjRhgdPTBGfX0oA7zUNWR&#13;&#10;1R/MGwmR2c9lH/1+K8xvdJhv53Z5MmAoX3HK8nccY74POP6Vo6/eM1uYkIUk4GOAE6txVeLSjLYz&#13;&#10;tJO0omAZtvTj0HYgcE0Adf8ADO3hk1GUQHKJKyjr9fqRz3/Guj8caN5sch2kgZzx09yPT0qr8J7C&#13;&#10;KDUlCd5MMwyQx25BzyOO9es+KtM81JEIyDn/ACPpQB+aXjnRzEZZFU5B/D2x+vSuF8M6ibO7RS+A&#13;&#10;Cx6H0PHvnvX0v8RPD4jMrBMg5Gcfpx2FfKV9G+nXu4jaQffGO4oA+3vAWsj93lgQcZ9uRnrX1r4Y&#13;&#10;1JXRcnG4L+o6V+c/gDxARJFtYcAZ/PoB6/y+tfafg3VhMiFTgHHOc/X8uwoA+rtGutxH+Nc3dagk&#13;&#10;msxwA5aSdXCgclUPJFR6LefKGJ6A/h6VztpELjX7NssVjY5+bGcnjOOn+fpQB6a1ys92VUAq7FlH&#13;&#10;UgZ6Z5+lJqcbNpEkzssYMbAsRxnJwMEj6CqsINrMFIwYs8DrhjkEev8AOp9XctpEzEDLKRnGOp6n&#13;&#10;rQB+Sfx3tP7R+J00byb4bdVYPwQNqcZAGByelcJ4is4xo7Rx8ywL8wPPznkkZ/z0r1b4pMtz451n&#13;&#10;zQJUWcoMAABY1GMevOee9cHrhYwebt2u+09h83Q//rOOlAHhVnoJa5eQqei4Oep78+3tXAeIp7mw&#13;&#10;vWmtzjY6urcZzn7vPY5/zxX0ha2cUTvI4OVY8+w6kAcfXFeNeNraK3nNzGDlc5K47HnBPTjFAHoP&#13;&#10;w9vpo7WCac4LTGUbzkltpJ4PqRxXqvw81tnkUk4JYnGQcZ4xn/PvXgvgubytPinncklZmZj/ALKd&#13;&#10;x7V0vw+1Jo5kjzwGGPbJPB+p5/8ArUAfpp4F1LzI0+fIUf1yR/SvorRrgNjHfnr6ivjj4d3+5EGe&#13;&#10;DjAPv059P8O1fUvh28EqR88/y46/jQB7lpswZVGev9K6mNsjnn/PrXCaTOCoPY/hXaW7hvl7etAF&#13;&#10;e9UFTivBvihK8FjlCfkVpCAMk44A/PmvoG5GVJ9f8+1fPHxR3yMLRCoMuyIbueXbP/6qALvw5s9Q&#13;&#10;tfDqRoQh8tM+uSATya9e0tTbrtLAlz78YHIx79a5Xw/Zmx0hEjbJKfxdiMZ74rrrJpAFwudob5se&#13;&#10;vftQB89ftFeIW0fwnq18ZCrxWkzKf9ph5aD65IPNfihOCbtz0ACr2PKjp+Zr9PP2xPE88PhiXTYX&#13;&#10;KLczQwsc/wAKneRjuOORX5co2ZXdzyZGJOBnnpn9PX29KAM66UyzDdyE/Dr9P881YuZljRScKi57&#13;&#10;deOD+H5dKrsQ0pIyM8Ej/P4/0pLptyFQcFgOgB/AZ/r/AIUAer/AvSxqvxG0O2kyDbz7sHgnyzv5&#13;&#10;H1I7dK/fbwVAlv4eskUfeQNz/teo+mK/FP8AZT0ZtQ8fT6g64FpEQvB+9KwHXscZz7V+4elxrBbR&#13;&#10;W6DAiRQOAOgFAGhMOK5jU1BUgjGf0rqpACpauW1ZTtO08n9aAPJ9eQhX4z/P/CvmXxxFtSVeG9v6&#13;&#10;59fSvqXXIyyHPX/PtXzZ43iXDsf4cjn+f+fyoA+AviJbDfLjrlh9D0Hr9K4HwTMovATwM8c8Hv8A&#13;&#10;pXqXxGjAkkzklicYGD6A8f4/pXknhaYDUNqsVB7Y7DP06e/6UAfe/wAP7hXjgHUqFz16j3719F3G&#13;&#10;oxWWjKJjgye+MKOp7cD2r5g+G8zGOEA4+7k4HPHc+teoeMdSmuLc2Fr/AKwhYVxknLH5vXnAx7et&#13;&#10;AHZfDZodUu7nVntki+05bn5iQe5z69eK+h4IobhY4oML5hGD7A5x+teV+BNHXTtOiikj8skbsEdP&#13;&#10;QAegr16wtYzcoEXIXA9s5yRz+ZoA2b+KLTdHkctgt94k8D/9Vfz+/tEeKm8ZfFXWNSiJa3ilMMQz&#13;&#10;n5YvlB7984Fftl8f/Gdr4M+H2q38r7JIreRYzz/rJF2pjHcdR3r+e69umvdSmuHPmGV2cnv15Pfj&#13;&#10;6+1AGPfKSqrggZOO+RjI/L+dc1roaK3aEOBkDOBxnsB9a7hkV2TIGRljxnjpj/PGK5DWS5KpGOSc&#13;&#10;9MYP9cdsUAeh/Ajwqsl8sznL3UqoT/soQWx7ev4+lfrD4GCsI3A+U4/Ljj24r4Q+D2j/ANnW5l27&#13;&#10;DbwpGpJ58yXBbr7f55r708CqyxRKOTwMk5yBx6//AK6APpnQACqFeAO/pXqumjoMc5x+PvXlvh3a&#13;&#10;Ag7j/OO1eq6b2/8ArUAdZbccE5/rV07iB7VSgxgdvw6Vebhen+TQBiXxAUn0rzTXpGVW7g5/z/n8&#13;&#10;a9Hv2G1iOcfh+leXa+3ysAfXn+VAHh/iR9u8no2cdOv1/CvBNenYzCFThpm2cDOF7/pXtviefaGP&#13;&#10;TGeOv19P8a8u8Maemt6zLdSRZSJxDGcnqe/5fjQB6H4M015oGaJcKAIUPbA+839BX1L4R0JbC1Re&#13;&#10;pOD7dOlee+G9JiM6W1jGES2wGx3PevfdHtfIAGOvU/yoA1Cy2Vo0rnGwZr8mv2uPiFLrPiP/AIRW&#13;&#10;0nZorc7pQMcuecfgK/Rv4seMbbwl4avL2Z9ohjL4/vHB2j8+a/FHXbq71/WLrVr5jI80jtnPXccj&#13;&#10;n8f8KAOGuoN6iMDIwB0529Bgf0/GrK2KW8GCoGDk9O3t7egrdgsWkYscjceTjPT6/wCfU067t5rl&#13;&#10;hbWyF5pWRIwP7zEY+nP/ANYYoA9Z/Z68Ey63r8uvyJwSILYkdN2PMYH2AAyOmcd6+9dbaGytEtYB&#13;&#10;tihUIoA6BeBgVy/wa8GQ+FvDES7cG3jEYP8AelYZkI/QVqeJJjk9qAPNdSYs54465z7U/R08y4A4&#13;&#10;PIx9eh4qjdtulI4x+H8/8RW/4dQtMH6Z75/rQB7b4bt9qIOvT9a9f0qNsL7/AE7V5toEWFRiMFsc&#13;&#10;HsP8n/Oa9X0yMKoJ54oA6OFeBWggPc/piqsKg4x0/X9KuqAAKAHf5+lZl26gHJ7fkRWi+McjpWBf&#13;&#10;yhQSo/WgDz7xbq0WmWMtxKcYBxnHU8e341+Rfxj8VXXxE8d/2TYP5lnZvtJXG0y55b6dvqK+y/2o&#13;&#10;PiUvh/RJLKwkBu7gmGJc9WYcsT/s18dfCvwleXs5upImkLtuY++Rwev9aAPffhT4PtbWG2hSMZOM&#13;&#10;HHqOp68nnvX3P4R8O29pAgWPnPPvmvNvhh4KNpDHcXQy3X/9Qx1r6OQRadaF24CjPp0oA4nx/wCK&#13;&#10;oPCmgz3Uh2BEJJyOOP51+J3xb8dal4y8R3Oo3M+YI92xeozngf419fftU/FiS6uT4b0+QnnEmD68&#13;&#10;gD19c/lX5wa/eNu8lRux9fxyfX/PWgDm2G65AzkKOec8g/071618MPBOpeOPEdpo9ku4XJG5s8JE&#13;&#10;PvkfgTj3x9K8usbWSeRIVBYuOfXaP8ff24r9cf2QPg//AGdpC+I9Tt/LuL8K4JHzLAPuLn/aPJHo&#13;&#10;aAPsL4U+BdO8G+G7OytIBGsUaqg9F9TnuTyT/wDXr1Y+vpTVQKoUcAe1I7DmgDPu5MKcDA/lXC6x&#13;&#10;chQcnn+ldVfy4B98+3NeYa7eKpK5xjPfNAHnniG+2k4PHPv+OK8nvpGllZhzn9fXB9fWut1y8Lsx&#13;&#10;J6+vf/CuIYh5V5zjvyPwoAu6ZB5kwAGc46DknP59q9n0Kx2hBjkY7fn6V51odv5kgc9eB0yf517j&#13;&#10;oNqdq8c8fTHSgDsdKgK49K7S2UDHrWNYRBVOB19z/n9K6GEAdOn+e1AFkAYpfTH+FGMiqGo3sNjb&#13;&#10;vcSnaEBJzQBzXjDxPbeHtMmu5nVdik88Yx3r8NP2hviLq3xM8SXELSkabAxEagnDYP3vb+gr6Y/a&#13;&#10;p+Ok93ev4T0Sfg580oegz049e4r4u8MaDqHinUoolQkFh15zzgknt9OfrQAfCv4XNq2pJI0O5CR2&#13;&#10;zjpyeOtfp94I8H22h2MapGqHAHQD6/5/CsD4W/Dm00PTYnMQMpC5bGCfavaL57XR7SSaV9ioM0Ac&#13;&#10;74j1630DTpJZHCMBx0r86vih8QLjWbqRw5KgsEA5z6kj6frXqHxd+Ib6pdSWMDkQJ1bOOM8kEfpX&#13;&#10;xhrOrG6unyfunA5H5A/4UAa1hMol+0znnqM9gefzzmvpb4OfD7UfGepxmZGhjkG527xw9gPd/wDH&#13;&#10;1r58+H/h688Wa1Bp8ELSxBhvCjhmz0xzn8eMD1r9sPgv8MrPwppEc7xgzv8AM7EYLPjgnvhR0/Sg&#13;&#10;D07wL4SsfDGkwW9rF5W1AoXP3VHQf1J9e9d+ox0pqAAY/r1qUdP88UAN6c1SuZQBx2/rVqRgoJ9K&#13;&#10;5y+uQoY54H6UAYmqXmAeeR/npXlGv6jtDMTgnj8feup1jUFUHJxn0P6V4xruoeY5A6DP+f1oA5zU&#13;&#10;bsTSE5wBnr655rKiXzDtxye3pzTWYtIQTkH8j9eufatzS7QyyDeOvH6/T07UAdHoenZZWxyf8/54&#13;&#10;r2PRrAKFOODjiuY0TTljUAAAnHOMY969T0yz+Vc9sYz/AJ9qANqxtuAcYI/z/WujjQKP8Kq20WFH&#13;&#10;bH+fwq+vA/z3oABnv3/SmSyCNSzHAFK7rGhZjwK+afjr8adH+Hfh+4uZ51EgUhRkZLY4H49qAOR/&#13;&#10;aP8Aj7pfw68OXDxzK1wcqiggknHTGfzNfgj4+8ea18Qdfn1jWZ2kLk4GcKBngY/H35962vi78VNf&#13;&#10;+KfiKe/vZWNvvOyPOAB24z/n61ynhXwje6xdpFEuS7YIAPr2x9e1AE/hjw1d63fR2sCbkJXgDt6Z&#13;&#10;/nX6WfA/4NC0WK8uodp4bkHGR/jVP4G/A2O3WC+v4AeAeR15H4f59K+2LibS/CWlPIwWMRrz26d6&#13;&#10;AK2pajpvg/SmkdlQIvHrke3P5/1r4H+JvxDvfFWoSwRS5t4jz788DP1GPrXR/FP4j3nie+bTrKQi&#13;&#10;EnBx0H15/rXgtziJDEmcE8+pI9uPWgDKl3306wRMSoOO/OR1/wA9a+jfhF8K7jxJfRN5TC2VgCwB&#13;&#10;+Y88D+tYvwq+G1z4m1IIyERqf3r9cDPCgep6V+qvw48BWHhnToI0gVGRQFXHQD1469zQBreAfA9j&#13;&#10;4Y02KCCNUcKo6dB/nr616iiAYAFRxRBFA7irPXp79aAF+lHajgdKQ8/T0oAXuajYhc4NLwAeKz7m&#13;&#10;cLnBx/nmgCG5uducf5FcbqmoFQecdff9Kuajehc8/wBa811rVVXcc46+/wCtAGdrOqkKcEHP0/A/&#13;&#10;hXl1/evKxKHIPp0+tW9T1Eyuef6/T0rn8eY45/Lt/X/PpQAKpcjjIH5f598V0emWIlk55OeeOvTv&#13;&#10;VLT7SSZxkZPT+vPavT9G0jlcjk45I7/5NAGlo2lKig7ef616Rp1gIwGAxxVXTbBY1Hy4rr7aDjHQ&#13;&#10;CgCa2gwBxxWkq8AU1UAA9aeM/wCeKAHUmfXvSmq8syQruc8DrQA6RxGuWOAK8M+Knxd0PwJpM93e&#13;&#10;3KRFFJwW9v8A61c18afjp4f+Hej3E93cqkiKcLkZPoAPev5/P2hf2kte+JesTxJcvHZDdtQE4I6D&#13;&#10;OeMnqccfrQB1/wC0t+1b4g+IGr3OlaReNFYByoAHLDPOfy49u3r8ISrNfzHJLmQg++ewI/SrMG+9&#13;&#10;m4UuWPfoOT/n/Ir3f4e/C+8168jYRsFJB+7z7evPHr+FAHL/AA/+Huo6/dxRmIlWP4nnjj8f85r9&#13;&#10;Svgl+zxY2sEV3e24JGMnHJ9vyAro/g58DLbS44Lq5h24wcMAPrknJ7c4r7R0yyg022WKFQFUD/OK&#13;&#10;AKFholjolokECBFQY9vTHv615r468ZQaVbsiuC5HC+noSfTvXReN/FkWkWr/ADZfadozjFfKsOn6&#13;&#10;98Tdde2sgwtA43yjJ3HPQYPGevQigDmrDTNa+JGteVAjPCWw79jk9j06fn3r9DPhP8H9N8K6ekjw&#13;&#10;5lIBOQSSR3z/ACrV+Gfwr0vwtYwkQqZQoxwOD3J4r6AtLMKvHH+c0ALZ2QQABcAAY+nWughhCgcU&#13;&#10;2GEADjAFXlXj1oAANvelOfzpOoPGaO/XmgBeuBR1xzSZ4A6f0oJHTNABxUbyBe+KbJKqjnj/ADzW&#13;&#10;RcXQGecn/GgB91djHJyK5XUNQ2BsHBH+f1qO/wBRWMFicf56V57qergbiT1/HnvQBZ1PVgMkHrnj&#13;&#10;r+f6159qGpGZiqtwc+g/z+dQ32omVyoONvv/ADrCaTce5B9v8aAJHYyZxyP89qdFCWIXqf8APJ4N&#13;&#10;PjiyQvr+n5V0um6cZWDHgn8O9ADbDTN7AkdPz/w616Dpmk7SrFcGp9L0lVA+XHOeg/Wu5sbBVwAO&#13;&#10;ntzQBHZ2IQDjnr9P89q6O2tdg6VJBbEDpxWgqADj/Dg0ANWMAdMVNjoMcUnQn/OaTPGO1ACn2/w/&#13;&#10;Go2baOTgCmySqgO48fSvM/G3xB0vwzYSXFzMqbR6gY/+vQB1ms+ILLSoHmndQFB64/rX59ftBftY&#13;&#10;6N4PsZ4LS5V5gCFAYcmvmL9pT9syOH7Romg3G6XlTtOOvB5H+HXp0r8gvHHxI1rxRqMlxe3MkrsT&#13;&#10;1bgAnkAe3v8ApQB7H8Wf2g/Efjq9uJLi7IgYngcjHTI6Z/ka+WNR1m5vJSqMSCR3/wA9/WiG2vtV&#13;&#10;c7BuJbHAA6nk49K95+GnwS1TxPdxPLEwjJ7+uf6UAeVeDvAOreJb9AkDMGYZPIx064/Sv0++A/7N&#13;&#10;CgW95d2gJ4zkfdz1APGfUmvbfgn+znY6RHDPNbrxjtzkYzX31oHhnT9DtVREUBPYf5+goA5HwT8O&#13;&#10;9M8O2qL5SoVHp+gFenRJLcMLazTC9yB26cVPb202oNhRtiA6+3v6fzpdQ1y00hTZ6cN8pHJ9PQmg&#13;&#10;C+507w/D5sx8y4I4HXnHb/GuJvbu+1qUvNxEei+vuf8AP+NQLHPeTGe6Yu7fUgeoH0/z6V01hpbM&#13;&#10;w3Dr+QoAo6fpucDb69u1dxp2jjjK9f69av6fpQ4449v559fSu1tLFEHAx/n8KAM+y01FA4wfp9a6&#13;&#10;SC0CgcY9anhtwoGB19utX1UAYAx/n3oAZHGFHHTj3FSgcA9ce2PpSkck9/8AP9aDj8vwzQAmD9f8&#13;&#10;ml57j/P0oJB6dPr6/wCfSjvkcf8A1qAFbnpTev0NLyOBwBTSe/r/AF9uaAFJPOe1ISOOevP/ANam&#13;&#10;5B4PeoWkCj0oAlZlHfHv6VVknUDr+ZqrNdKvAPBrDuNQUA5PHNAGhdXwUZBx+tcxe6qBkBv/ANRr&#13;&#10;G1DWAN2DjP8AP/P61xN/rPUZyT+n60AdBqGsHna/H+cVw+o6uDld2cfz+lY17qxJKA5xj6c//rrm&#13;&#10;5rpmc5PB+nQ/56UAad1qGf4ufz/SslrhpThTn39R39P61XUPKQSSfp/L9O/StG1spJSQAcHj/wCt&#13;&#10;/wDXoArRxNJt2fN7dvzx/wDrrftNKeUhscgjp+QP1NbmnaLggMuc4H1x+Gf0rurDSAMfKPr060AY&#13;&#10;Om6KDgBMgflxXaWWlYwNuM1u2WmBRkjj6V0VvZhB93A+lAGZaaaoUHGeP88Vvw24XC45/wA8VOkK&#13;&#10;rj0+lTqAAOKAP//U/buK4DqCpznv2/DpV5Zl4B4P+cV8z/Bv4vaV8QNBtruCUGUqu4Zzzjnive4r&#13;&#10;0cds+vb+lAHTK6nHOc96eOvPX/PNZEU6sBjof84q4kwx1x+NAFw8DPSgYpm4Hp0/z7U4EHnvQAoU&#13;&#10;jHOPr2pRnH/66AMHnj/PSnYGBxyaAGFQcjscdq5PxBpkflG5gRQy812GAMY4HpTJYllQq4yDxzz+&#13;&#10;NAHkqW9jqluUucGRR930+tfC37T/AOznZeLNMm1WxiVZYQzYx2x2/T8a+79W0ubRr/7bAMxuRu75&#13;&#10;GfTsak1Swi1/TSmA6uDwfp0NAH8mfjnwTqHhjWZrO7RozG7DaM4xng1z4t7ZlVRyeM8D09v1r9nP&#13;&#10;2p/2ckv7K51bTrcBwGYkDnPv+XSvx41rQ5dFvpbW4iKspI6YAx/nt9M0AcldwiNvUen4+vT3q1Yu&#13;&#10;Y2wRyeevU44HP+e9ROqtL83Q9uc/Trx69Kpuj2k/7tt2854/T0/r0oA613idQADkjr2/Dtx6VlX0&#13;&#10;QHDLjIPB49hxj8hUdlc+aM5O/rwO3t3GO9S3T+YmMZO09fT1/P8A+v2oAr6Vd3OianFfWcjJJEcj&#13;&#10;acEH6/yHrjiv2+/Y1/aLt9dsYPDGu3ObhVVV3Ny2MA447Z5r8OlMZIEh+fg/X2/+vXeeB/GWp+C9&#13;&#10;dtNU0+byvKYE4wOnJ/IUAf1gi3iuohLDyGA7cDvWZcWAyTjkev8Anmvm/wDZc+Oum/E3wzbwTTqb&#13;&#10;uNQGB79On9RX2DJaCRd4GQf5d+KAPMZ7Ehj/AId+4x7frWTLakbsjjn8P/116bcWBbOB+n9awp7A&#13;&#10;8j1/pQBwDW+Og/rj/PeqzLgjIyckDvXVXFgeSBzz+WPb/GsmW2K4yOfpj8eKAMhMrzn8QP8AD6VZ&#13;&#10;WYjHOR/nt+dJJFgjHOO2O+ahZSCcjGP0/D8KAMHWoZYpReQEg5PTqD/Oup0C6a9jExbGOGGfr2+n&#13;&#10;8qy5VV0Mbcgg8Z6/4f1rJ0uVtO1PyZf9U5xx7n8Pz9frQBp/EPwdYeJNMk8wLJIAeeOPTH6V+PP7&#13;&#10;QHwrFnPNcwWyoeQ+e5yecfhkH3r9zGsIZoAYm3iQd+eO/wCVfLfxy+FcGr6fLOkWZGU7iB8zD0zx&#13;&#10;060AfzR+M/Dp064aROmT+f0rzdhknHy4619+/Gf4ZTaVcyWzRZRi5UgZ5z3I9fb/ABr4c1jSptNu&#13;&#10;ChBKk9fX2PH+fzoAw/un6VaRwSR1yP8AOPf3qmxPTH50+OQhsAfoPzoAuFT0PIP4dq+if2dfjJrP&#13;&#10;wp8a2d7a3LJbtIodckDk5J9/yr52BYoTjOMdvw60sbmNlZeGGOen0oA/tA+BHxW0v4leELTVLSdZ&#13;&#10;HkUbhno2ORX0AOwHav5n/wBgb9p2XwdrUPhHWbnFrM/y7j0yBjGfyr+j/wAN65a69pkF9auHWRQe&#13;&#10;DnqKAOgI59aRlB75BzUgA4OeD7f5xQMn6/5+lAFV4SciqE1uGzgc1ske2KiaLcDnv/n8aAOSuLFW&#13;&#10;zxk1yGq6e0RF1FwR1xxnHf8AOvUZYAc8Z/8Ar1k3dksqlZBkPnP/ANegDK0fVobmyVH5dOvfvg5/&#13;&#10;rXL+MNMg1GJzsGCMN6euTiiOKXR9Tzn92Tg+m3sa6i9tXu4T5IyGHbvkZ70AfkF+0z8JrXV4Lu9t&#13;&#10;bTBTPmMBtznoR9a/Efxn4YuNE1aaOVNoB79B9McZya/q5+I/gubUtNmttil2RgB14PUE5r8Kf2k/&#13;&#10;ha2l6jdRW9v80YyW28BmGQR2xxzxQB+dvk54A5BPUdjz/jQ0e0qzL0xz6e3Tn0q3NbS287Rk7WBx&#13;&#10;jj735YxS7sjaBjJOPxH8qAIEC5JAIB+nc8dK3tNuJI5UuIm2urA7vfsAcisDaQQGGAfp0+h/z6Gr&#13;&#10;9q7QuSx464wfX+n+RQB+9H7CHx8bVdIj8L6td7pYdqjc3PI4r9arTUEkRXU5BAOfbtX8kvwZ+It7&#13;&#10;4A8W2Gr20n7sON4zgHnqeO3pzX9KHwW+JFn418KWd5BMHcIuffjrxigD6oguc456VpRSjGc/nXBW&#13;&#10;eoKR7fyrore6U85yB+vegDp1bIPNSg8Ht1rLhnyODk/1/Gr6SDHrmgDnfEdgt1al84IGDjisPTA8&#13;&#10;toY3f54Dxz1wec/UV3syLLEY2GQR/wDqrztYm07Vju5BOD/IUAX7m1iuIT5g4x6E545FfnT+1x8J&#13;&#10;tM8ZeHry5htAZrQM+7aAWAByM/nxzX6SyRS+YYsYRsFfx657V5x458N2upadcRTRKd6Ec98g8H1o&#13;&#10;A/j58c6P/ZGs3dkEKCNsLkYwvbr6+tebTHy/lByXz6c/Q9fav0a/bS+ET+D/ABTLqFrBsjZi3Tgg&#13;&#10;9Bj2OM/yr85bsYlJYcpxn69ulAEQbIPrx369P8cU1ZcHZ0H+RSL8xO4EDtj371XdSGI4I/z09aAN&#13;&#10;i3m8qQsj8D+77+vof85r7g/Zw+IhsdVgsZpMiRvXow6d+vv3r4OVjgjO4HBruvBWvyaPq9tMj7AH&#13;&#10;ByARz/nPWgD+hfTJ0v7CK7iO4Mo6cc8+np6fhWpBK9uwAPTvx+fc/jXjP7P3jC18W+HYUjfcSoIB&#13;&#10;65Hbt9a9yu7No3LY4HQDtQBv6TrLxEfMSRkn2/xr1fR9bDAZYgjHfv6187hmjPJI2kZyc4/z6f8A&#13;&#10;6q6jSdXaNwg5zyeAMf5H+c0AfVNlqAkj2Mcg8Y9Rj/D8an0G/wDsurlGbhiR17/4YryXRdc3AAtw&#13;&#10;MH1/z6107asbW7hulG4H/PPp60AfTUdsnlluFDYIz71xOraZFcxTwSkGOQMoHsw/pXS6BepqWnxT&#13;&#10;H5jjaT9emP0q3d20ITO3JJIP19c8UAfzqftvfCy30zxxb61aQGKKV3jkbBwecgk9f8Pyr89Nd8Jr&#13;&#10;b8wjpkYIwvtzxj2/lX9CX7afgJtd0CaWytGmcAurDhUkUEjoM8gY/wAa/EPU7dGle3mGCuVOe2D3&#13;&#10;AH50AfJd5HJbyFJBg/QVDtLAMDgHrgf5/Ku28X6YsN6XiX5ULcjp7cemf8+nDDeT/Pn8hQA9D5cg&#13;&#10;OSvX8Ppn0r9nv+CcHxNkiEvhm9m+WF0wDnlXyDX4wFRnOckHH/1/avqD9lj4g3Hgb4nabcbytvcu&#13;&#10;kUg7YJwDz6f59KAP6urmzWWIPgEOOPyrgNY0gSFsjj3HT8a7rwNqkXiLwzaXsbB/kAODnr0/z+NW&#13;&#10;dS03kjBGMjntQB8q+IdCAZmKkAZ7dfUf56CvGtV094JSRgDk59P6fjX2JrWjh8ttz17fh/n1rxbx&#13;&#10;FoWc/J6+/wCf+NAHDfDC/XS/FVlPIxTEgVj/ALLZHX09fev0SuZ4bvSYZIfn8vBzyeAe34V+aS2U&#13;&#10;9hqAMYw2cj1GO5J4/U/Wvv74f6vHqXh+GO4l865mt2I6Y3L2wBQBpzwLPbKzHJGRj2I4zX5Kft7e&#13;&#10;Dhd+GLrU4bbfLBtbeQOOcMR7kHA/Wv2Vg0V7jTzKBgSR5GP4W7j8K+D/ANp3wq/iDwxfQGPLtGwG&#13;&#10;Bu9jk9ePQUAfzRX4hAd5CWeT7p9CODn3rmb233jeDwPbAPPrXeeLLV9N1W70tkCNBMVYAccHH+RX&#13;&#10;LTR/ujuQgjqBj8ORQByqr8+Mjqfw9asQnyp42PIGcH09MetOEZd1IXGe+Ox9T0prqNw3ADb65Gf8&#13;&#10;c0Afpl+wh8R5ND+IlppgJWK9Xaw9DnJPf04z6Zr+mjRbhdS0i3ul53oK/jc+B/i5vCvjXS9QUhTF&#13;&#10;OpLdjzzn1H/16/rj+CfiOHxL4Hsr6I7ldA3X+9zigDur20DKRjOf61weq6cDu4/z/n0r1meAMvT1&#13;&#10;/wAmuXv7QZII/Lr+lAHz5rukiRW4z69M89f89uK+efFnh9WDqEBOeDjp6Z+ua+x9W04kH5f65ryD&#13;&#10;xHo6yo+V55//AF8UAfCOtWZspyrD72D9R0OPU0ljqTW67N2Mjpk89v69a9d8YeH1DFtgwDnoDgf/&#13;&#10;AF+nT9K8Uu7d4HI24yORj04/D/OaAPvP9nDWYrjTsk5KMMnqcZKkfnyfSvsq1heUFDnkY59uBnsf&#13;&#10;wr86P2c9QnjvTbBtqF8MvXcrrkEEf1x+NfoPp8k37rzHIHlqcd/f8+gxQB5N8R7NJdNuI41yxjz9&#13;&#10;30JBGPr61/MZ+0P4bXRPjR4nt5k2AzGRd52j5+c89R1x7V/VB4oQmKdGZQD5i9CTjqASP/1V/OX+&#13;&#10;3boUGn/FP+2IV5vY2D5AClo225x6j+ooA+Ebp0lv3aMAKu1Rt5xt7fqaJ1QrsIyQeccg4Hr9agij&#13;&#10;YTF2XYVP3sAdO+Pbjmr13EBCAOTt64yCf/rZ/wAKADRt3nKFcKQzE45IyM9B/n86+l/gxdxaR490&#13;&#10;i4Em5zNsY5wMMcE49Ox//VXy7o1r586BjtBYc/T16/z96+i/BcsdlqdpLa4Bjdcv0yAeT3//AFet&#13;&#10;AH9GPhBPtnhOzkcZIXByP51xXi3R90TkjBx6ZB9fyrtfhDKdQ8HwseSVVvwI49PUVr69piyI+Rk4&#13;&#10;oA/PTx14cUeYSmCM9vz+oJ6V85ziSxvC4zgHpn07fiB+vFfoF458O+Ysg2c8kYHX2PPFfGfjTQ5I&#13;&#10;Jn2jIB/T2/P06UAdL4W19zD5Lvy/rnsTnH/1vev0P+GGqCfw/aSCTLyQtGzM3ft/LABr8ntAv2t7&#13;&#10;xImfaM45P5Z6++a/Sn4LpLdaZbTqCzG2jZgBwQSFU+npgj3NAH15oVw1raG383LyBTxgAHvgEnp6&#13;&#10;5rivH4gOlyBw0rhRk8kA+/rXoej6QsFqAUUuVHAAPQ54P+ArhviHZ3M+ky4GAVHGeuDz+VAH5oeK&#13;&#10;NTS0l1OJSYw8ksZH8IYgkAdehxzXNeCNdG9EkbcRv3AknlRwf59axvibqcllrWp220Ya4k5Zs9Bt&#13;&#10;yR/jjNcH4L1ZYX+cZMu5efbk9Og74oA9d8U6qZr6CJJwhSUcDP3WPIPr3/yK9F0q9tItNhRZcYdn&#13;&#10;QnPKFuQOeQccZr5i1/WxLqCSjks4YBeSOOxPp9K9A0e+2xIskhiABdQD93jIHHqByaAPrn4TeW+p&#13;&#10;Mq7ci4VsAcAt1x17CvoDxBYB43JHJ4/Ovl74CXiXWtXJgUhGaJieOGxg89evSvs7WbUEHjg5/HvQ&#13;&#10;B8YePdF82GTCYb+Yz2FfC/jbS2tZ5GxkDJXjnPpn+n0r9OfGGlB4nVhlT178ds89unFfEvxE0IrI&#13;&#10;+1OQSRgdc8j2wP8ACgDxPwfqptLoRbuc549fQZr7U+H+tlgnzdQOe2M9/fHevgGFm03UR1G0jpnI&#13;&#10;54yPf/8AXX0/8O9cLNH8+cBfwz2J9qAP0I0HUCLbDMSCp7ZI469K6XwPF9r1KJ4ImcqGZm5PAGR7&#13;&#10;cHmvGtA1TzrB9h+byzjPb2HX3r6a+HNta21hGyPmRrYHcOFOTyQOccjuelAGuumymVjsIACru+g5&#13;&#10;ye3vWb4piWHSJI2wjbgMZ3H2wenPpWo10wnkVJGL7iDkdhjnHTmuU8XMIdHdizMxkXOB2zz/AJH4&#13;&#10;UAflX42aQ+LtXRSVIu5Y8sccsevrx7Vx1w3nkBm3q7fKeuFz/OtTVpTca/qN1MDk31zvJyzYVyAS&#13;&#10;awI5UCRrjdkE4OM9Oe2O+MfX2oA1IowkTA9Sp29iPUf/AFq8w8WWcOoeeuFEbRI/t8p6/Q9T6ivR&#13;&#10;PPOzA+Uc4Ppk478Vzt/D5oDoAVIy5HZFHGM8enr7UAcTYJBa2P2eCP5EgnbPPO4AY98446Vi+EL1&#13;&#10;rW9jOCBnn2Ge/rx2NdTpls/2D7NKm6RLSQlvUyP69MgDHvXBqzadqIjYbQhI6ckZ/p0oA++/hxqw&#13;&#10;dYlD5zj8Me3fj0r7E8LXgZEG4Ej39R+nSvzr+GOrEMoY4AK9Bj6g/wCPPFfcHgzUN6xvnBwPp/n/&#13;&#10;AD0oA+o9FnG1R2P8q9Cs3OMN/wDrryLQrkskZxg/hxivTbCbKjHH6j8qAN6VQU4//XXzP42f7b4q&#13;&#10;sbQ4w9wznIJ4iAxgjoef85r6XaTbbu7dEBP5CvlnVDLqXjeCGME+TGW6cZdstk5HQAUAe5aZLb/Y&#13;&#10;4rdFyREGbP144/WuokWJbc7jnKk/5/8A1Vyeg24ZTJIME7UXJ5AHJH4Vv6vOLfTrifPCIWGOMYH+&#13;&#10;NAH5SftmeIkkv9M0qH7sssk59BsG0Y7en5V8CGcsTg4BJJ7H/P8An1Ne9/tQ63Pe/EmW2mYuLK3R&#13;&#10;dp6DzPmyBjvnJP8A9avmM3u9jggA8j/aHXp/n6UAbqykHCjpk4/z3/xpFdWcLkA5PPXPHX17/wA6&#13;&#10;wReYJJORy30A9f8ADrVm3kIdDgZIzk+nX/P+cgH6L/sZaS1xJNeFAftN2oz1+WMA/kc1+tdmcqM8&#13;&#10;cf5Ffnb+x3owtPC1jdNnLrLNz/tuQDj8M1+henvwvqP50Abjcrz0rBvxlT3xW7kkdayL5dynnk0A&#13;&#10;eWa6pyVbqfy/xzXzr4ygLo+wDIyfx4/z/OvpHX0A3cZP+Hb/AOvXz74zjPlOwOOPzH86APgL4kw7&#13;&#10;TKQerNjtx2/WvBdBlWLUQu5gMnp/hX0r8S4PmlUAYGep/wAMZr5ksx5WpqMYwR159f8AP+NAH3B8&#13;&#10;NrlVt0kkJJjBb22j1+teweGZYdU1uFbhmyR5m0er9yT7Dv7V87+Drh00lIo8gzssQH4/Nx/TtX0p&#13;&#10;8LdMurie51ExFEfCqcYHXj34HFAH1Zo1nAyRuU2qTwO4A9+D+Vd7othFGrXMhOeSfT3OB/8ArrhN&#13;&#10;P2q0Vsr5IVV47d2I79OMV2ep30Ol6C0gbDSLhT65oA/NP9u7x2XhsfC1lMS9w73Ey5yAi8IMD3yf&#13;&#10;yr8v4IGXDPlQ3tjH/wBf1/nXt/7Q/jR/FnxI1a7tGZoIJvIi+kRIBH489e/NeMRRtDEZJJN2Oo92&#13;&#10;69fT6dqAKzAsxZT94lct6de/8uta+g6La6hrFp54yqAzSBxxtUcAfXv1/WqNhD9pmRAcgknoO3Tr&#13;&#10;+tejeEtM3BnUFpb5lhU9OHbnt6D/AOvQB7j4TtTbW9hb58uebNzIM9DIcKPwXHFfYPghSVj2nA4+&#13;&#10;mDj/AD718maK6y6qXTGxdqqByAq8L9MegxX154JXZEm09Md/T1H49eaAPo/QRhFzwcf5Feo6bnj/&#13;&#10;ADx/+uvMdBGVUkckDnPOa9O05Dwe/X8KAOrtxxV1yfL61Tgxgd6tu3ydKAOb1JsLn/OK8n8QS/IR&#13;&#10;0Ht/WvUtSYYJ/wA5rx3xLOI4pGY8AevtzQB87+Pb0gPDG2Gc7VByAST0Pp/k10XgXwo+l2sTtLl7&#13;&#10;YHJUcNK/Vsn0rgLi3n8R+LEZcG2snV3yertnA7n3/DpX094f0iK38qyJ81hgu3q/4/kKAO+8JaQl&#13;&#10;naiSRPnbb39f8816dCyQQPO/ReaxdM08KF3c4/SqHjjX7Xw7oNxdzsESONnbtwOg/E0AfDX7V3jo&#13;&#10;XVzF4WtmJyRJJg5x1wMe386+JWjVsbBtUkYycAAEdf8APSuy8XeIrnxP4kvNZvCXeaQkD9Bn6AY4&#13;&#10;+lcxI6I2ByB+ZH5+3+NAEAiztVOpySc9hn2r034NeGZdf8WR3bRb4rDD9M7pmICA+47V5yrDymcg&#13;&#10;gsMcZH+PPOetffv7P3gn+x9GivrqLE8qi6kyOQ7fcU59FPT9KAPYLm1TSdKhsIgAIlycd2x8x+ua&#13;&#10;8c8QT5Zvm7/16dq9h8RXPBB/w5614XrcxYsDz+eTQBx0pJmIxkcevTvn/P613vhe1GV44BHXtzxX&#13;&#10;CKu+Tpgk+vbJPP1/wr1fwxb4Ctjjv+B96APY9AhwEyOD/SvTtPjwOa4bQ4sIvGAMce9eiWKnaP8A&#13;&#10;OKANeJcYyPTFWB6+tRJ0HrUwP4GgCKU4Hp9a818a63Fo2mT3bvswp6noAMk56cV6DdyrHGWY8DnP&#13;&#10;0r8//wBp7x/K9uPCelyg3N+SjbTykWeSR79M5HegD5L8QX+ofF34hT3kX73T7dikWc7doOSfQk4/&#13;&#10;LHavrz4e+FjaRQQW8QUD5mO0dfSvJfhl4SnsrWKOCMAzNjJGCB3Y/Xr/AI19u+E9JFpCkQA3dOnf&#13;&#10;uf8A61AHdeGtO+z2satkbfw6Vwfxo8e2/hHw7cOkgSUodvrn29+9eoXd5BoumSXMxChFzX5SftBe&#13;&#10;Prjxd4mextZCbeD5c9QTz2/z6UAfN3jbW7nV7+71i6k3zStuXJJwc9MewxXi0yTXM7yO3HLHIxwO&#13;&#10;vOefwr0LXC0sotwdwQHJzxnHzH8Pf8OtY9pprX9zFptuPNluGA2DJ69B9M/5FAHsv7Onwuk+IHjG&#13;&#10;OSeI/YbYpLJgdcH5UHse+O1fur4V0GDQdIisolCkAZA6A9MCvnH9mr4UWfgrwzbu8WJSBI5IxukY&#13;&#10;c/gOg9K+tAMdqAFJGM1RuXwODj+lXScDn61i30oAJ7D+ooA5vU7nYTzzXkPiK8RScnn6/wCfxrvN&#13;&#10;avNqnBwf079ua8Q8R3+cruwM/UjFAHEardeazDOD7c45/wD1jp0rLtQHlHPBPfv9Khu5GZxg7jx+&#13;&#10;Jxj/AD+la+kWpklQhcYPp+fP9KAPR/Ddke68E/nj3/WvbNHttigYGRj8a4Dw/ZbQnHIx+Vet6Zb7&#13;&#10;MHGPx70AdDaxEc56fnWqo4HNVrdMYwM9qt8L1oAR3EalyeBXxP8AtNfG+DwdpEmn6fODdzgrGP8A&#13;&#10;a9cd8f59K9z+LXxG0/wVoNzdzy7Ni/nx0A/lX4m+PPGOrfETxTcX9yGkDuRGuOiZ6AnocUAcjDHq&#13;&#10;fivV3mYvLPK+WZiTknP446/yr73+EHwtTTraG7u4huKgk9wevX69f1rh/gt8KWVk1C6h5fk+x9f8&#13;&#10;K+79L0iPT7VFChQoHt/+qgCC3SHTrYfKFVfyPFfLHxh+Ir7JNOs5Nh9vQ9sf416z8S/G6aDYTIpy&#13;&#10;xBAAPJ47ev51+e/i7xBcXsk1xMfmc/LnGckdfwoA858V6600ssAZid3zHqT9R6e/pXmlqj3V3FBA&#13;&#10;uZZpNsYzyB/EfT0/xzWxrc+3dJIcbs54HAJ6/p2r6h/Za+Dl14y12LxPfwN5CN+7ByABwf6fyoA+&#13;&#10;sv2V/gnHpGl22s6hF+9f5gWHzY9cHuc8Z5x71+iFrbpDEqINoA/IVheH9Hg0ixis4FACADIHUiuo&#13;&#10;UYxx0oAcB07ZoJwPSlORzVaZ9qnJoAqXU2AR6VwurXoAIJwRW5qN1tBOeleW67qG3fk8D39e1AHL&#13;&#10;a9qDAEl8k5H+BPpXk17ctMzMTz2/+sK3Na1B5XIBwM/TPHJ9a5bqw5z0544Gee1AEtpD5jg45zxx&#13;&#10;26/mP8K9N8P6aThiucf48muV0SwMkoZgMHHT6/5717RolhtQFhxjgfjQB0WkWAXHy9f8K9BsrfaB&#13;&#10;xgcdvbv/AJ71i6ZbYwcf4V10EYUA96ALCKFFIzBAWY8CnMcD0A968p+JHxC0vwZo899dzrEIlJJJ&#13;&#10;HT/P50AYPxf+KmleBNBuby4mVHRT1P5dO5J4r8Dfjh8Yta+JviGeWe4cWSMdkYJ4APUjp7//AFq7&#13;&#10;D9oX4/an8R9cnsbWZhYxuAFyRnnv0r560PQL3XbmKKNM7iASBjP8+/49e1ADPDPh671u9jjt495J&#13;&#10;wDjuf6V+knwP+CaQxw3N3DlhzkqPXt34+tZ/wL+CQi8i7uoucAn69evf/wDVX31Y6bY+F9N3kBNo&#13;&#10;69/bnv8AjQAnl6b4X0wzSbUVF56dq+L/AIufEW51qaXTdPciPODhse3HH+T0ra+LnxVlvp5NIsJR&#13;&#10;tBIbB446DGK+eBu5nnwXY55HTIoAy5lFvE7sfnfqWPQHr+ddB4F8JX/jHWorazi3ox6nkAc5Lew/&#13;&#10;w65FZelaDqHivV4tK02PzGdueTgjPrX6d/Bf4R2PhTS45JE3Stgs2PvE/wBBQB13wo+GeneFNNhR&#13;&#10;IV3jnOOSx6sf6CvoG3g2KOMVVs7fYBxwPStcDp2AoABx9ad6dzSfjQPX19aAF6D9Kaf0pxPHrVSa&#13;&#10;TAOeKAGTzBQR3+lcrf36Ip5/+vzVy+ugoJ/zzXnmsamBkZFAFHWNVAz83HP+TXk+r6m0jFc4PQ/5&#13;&#10;9q0NZ1cliAeDj8s1w0shc56nv7H9P8+9ACM5kk+YnOex7+uav2dq0zj3/POe/wDn+VVbaFp2Axx+&#13;&#10;teg6JpWSq47D9PoPWgDQ0TSd2Nwx2/zn1r1TS9PCgfL2H/1v89KpaVpyogwMkf546V3Nna4xxz1/&#13;&#10;KgCe0tunHNbaRqo4H4U2GMKBkc1P2/zxQAucfhSH160E+lUL2/hsoWklbaB6mgCS6uoraMvI23H6&#13;&#10;D1r49+Pn7RWh/DvSLhnuQJwpCqCMn/Oa4r9pD9qHRfh/ptzBb3KtdD5VXOeeOn9TX4E/Fj4weIvi&#13;&#10;HrUt/f3LOrfcUZKqDnI9OnQ9/rzQB1Pxv+PXiD4la9PNNdsbYsQqbjjnjkcH1xXzlHb3WpThIlZy&#13;&#10;SOWGcnPGefel0zTr3V7owwDec9QvI989q+6vgl8Dn1SaKZ4PlbbyeDj1NAHn/wAG/gfqniC8imng&#13;&#10;yrYbvgD2/wA+/PSv1t+GXwV0fw3YRu8CCQYySoJ44/Kut+Hfw30zwxp8SrEA6qB0xgkfjXrsWXxH&#13;&#10;EMDHTnt364oAr21jBZoqRqFUcenFc14n8QwaPbuzMFYAn2HHf+nNbPiDV7bRbV3ZwHUck9Oe9fPE&#13;&#10;Onax8SdV8qIOtgWwx6eZg9/9nvk0AcvFp+s/E/XEgti408Mdzj/loc8jP933/nX278PPh1pnhexh&#13;&#10;hhgXzFH3toGB6Ve8D+CLDw9ZRQW8QDqqgtjHTsPQZ6V7BY2KoACO/wDnNAElpaBQMDit+C3wAaZB&#13;&#10;DjHt+tX+lAAFA7Yp2P8A9VKM9jTR6enpQA4k9O1J/jS9zTc+tAAcD1x78VXklCg80yWYA9fpWJd3&#13;&#10;gUHBx360AS3d2FHXpx9K4/UdTCBuf8T64qDUtUXBGcAe+f0rz3VNWJLNnn9CPX+dAE+qaucn5jj/&#13;&#10;AArgby+eUnBJ/pUd7emV8A5Gf8/4Vk/MxByTn1PQ9/r09KAHklm2nOM88Z7en/1qt28BkYf4cCi2&#13;&#10;t2kwAuc4/wDrcf5/Wuz0vStxXK8/559OaAK+maUWI4xn/H/Jr0fTNJCY4BBqfTtK29F4Ptx7/wA+&#13;&#10;K7S0swuOOP1oAbZ2SIBkdhXQQ24XtzSwwgDnvz71dQKB/n+lACqpA6c4/XvS8ED/ADzSlf6/hTCe&#13;&#10;TzigBzZA57Vn3d5FbRF5GwB1/KszWdftNKgeWdwoXJ9OnX1r4D/aA/aq0fwdZzxW06vKAdq7h1/D&#13;&#10;6UAfQHxY+OGh+C9OlknuVQqD/Fgnjt3r8P8A9oT9rXWfFc9xY6VcSJbHdyrYzgeg69T/AFr58+MP&#13;&#10;x/8AEnj3UJ5r65IgbOEDdeew7+4NfLl1eTX8rRgliT/kDP1/GgC7r3iO81WZnnmMrueWJyckjB/o&#13;&#10;MdvcUeHvC2p63dpFGpcMV6DJOa9E+H/wt1DxJdJ+6dgSOg7H3x+fH41+onwX/ZotrERXmoQAZUHB&#13;&#10;A546jtQB8zfB/wDZwnvTFNqEJY/LzjIAHB5PH681+m3w0+DmmaJCgS3UEY/h+8P89/rXrXhrwbp2&#13;&#10;lRLFbRBQO4/OvQo0isgIoV3ue2M498UAPsLG00qFUjUbwMYGM/gMfTmty1tDKPtN+diLzjsPx74q&#13;&#10;jEsNkv2q+f5uo79R2/z/APWwr/ULrU3EQHlwjOFHGR7kUAaeqeIGlU2GlHbEOC3r64x19v8A9dZV&#13;&#10;pY5IZvnY9zzn8ferFlp25s7eP8P8+tdvpuk8qcYxjtj+lAFLTdLyAdnPtXd6fpYGARzx14q9YacF&#13;&#10;CjByP6frXUW9oFA4oAr2tmF7Dn8v89K2YogBUscQUc/5/Kp8D8vagBFXBHGetPxxx2oA/wAnvQe+&#13;&#10;OKAArxyen9KbjkjPFOPT/Pakbtjn+n0oACOR3pPTnPvz+lLn1qNjwfT1oAViDnjFMZwMEdqjeZRn&#13;&#10;0H4Vn3F2qjrg++aALMkwXjP5cVk3N7gHnH6Vl3moqM4OM/p1rkdQ1ZRnnkUAbN9qoTviuO1DWQFK&#13;&#10;7sDn8q5/UNY25wc4rkLzU92ecAA9enT+n0oA2L/VySfmx1/zj+f/AOquTur4tn5xkZ/AdOM+/wD+&#13;&#10;oVQubs4PHPpx/npVFS8hAP4fU/4ZoAmd2kbr17/yp0MLOduM4/U9uat21g8jDjg+g546cnnPPWu1&#13;&#10;03RchW6/4dqAMSw0dpCDgEH/APVnBrutP0cYXAre0/RwFGVx+Pf6V2NjparhiPp/nigDJsNHUBeM&#13;&#10;5/8Ar109rYKMELn/ADz/AJ960re0wo4yPoO4zWokXHSgCCG2A5x+n+FXFQD604Db1H+fWqV3fwWk&#13;&#10;TPK4UIPWgC2WVe+Mc89MVx/iDxdp+iW7yyygBQfw/wA+teM/Ev44aL4TtJWluFXaOPmA5xX5C/HX&#13;&#10;9rzUNaM9ho0pRclAQfbt0zwepP50Af/V+QP2cf2idV+H2tQW1xOxtWbBBY8egx/n9BX78fDn4naR&#13;&#10;430WG/sZ1dnTkbuV4/Gv5HbTV5rZ0kUkEehAyOxJ9v5V9+/sv/tM6l4L1e206/uWe3chcMflAB55&#13;&#10;4z7f4UAf0fQakpI55P8AnrWzDeo2dx/X3r558DePtL8W6TDqenTB94z9MjkV6Xa6mVPznH6UAelx&#13;&#10;3ORgHke9XUn4GT/WuCt9RB744/z/AJxW1DfZx35oA6uOVSTg8ip9w4x/n8a52G7U981pRzZ70AaW&#13;&#10;fw9qX6c1VWUHjtU6kHnNAEF5apeQNEwyWHcdDXA28B0O4ZZ8mJyfoPevSfRhyf5Vl6pYJe25QjLD&#13;&#10;of6UAeX+JNCtPEFrLbvGJIpFOfQg8d6/F/8Aav8A2cpdK1CXXdJtsROfmK+vHHH1zmv25sftME7a&#13;&#10;fOMKc7T04PbP+ea83+JXgfT/ABNps9leIJQ4446f56UAfyv3+lNp87w3MTb1I457/wCcVztywAKM&#13;&#10;CFI68fLz1H6819/ftHfAq58IX11fWcJERbIUAnH0wB/P6Yr4SvV+yFkkBLkjjb3Prj/PcUAczDc/&#13;&#10;Z5ipJUH145I4NXmv4d2UOSeME5BwPTNYmpia4UvjBHqOnTjNZNtciPEbOSQeR9eePp1/+tQB0U1w&#13;&#10;sRyDuAI6dwcdT7dc1fs72JpBGE+UcZOefp9R1rm2nDQ7ccLjqMZ9ic1US4COrr8o9PU469ex796A&#13;&#10;PtD9n/4yaj8MvFVteRyFbZ2+YBiOpHQcA9Pev6Ofg58S9H+Inhu2v7OdZGZQTghiD6EfjX8kOnX7&#13;&#10;uvynBA4+bpjjNfoT+yJ+0lqXgHxBBoerXObSUgYJ4G7tn16CgD+jaW0749/0rJnsAc7Vz/P8ar+C&#13;&#10;fFumeMNGg1KwlWRZF3cEdx0PpXXvbhu/GP8A9VAHnNxp5J+7n9OhrCutOO44GT0/z6V6pNZqe36V&#13;&#10;h3FgCGOMg+vNAHlE9kyMeCT+XasmWEjgrk+n4f5/yK9Mu9PGSccdOOtc7dafg8Lz16Z60AcM0ZUk&#13;&#10;YwT+P1NZWoWwlQSxjDpyMdR612NzY8tkbj/9esuWDAI6gfjnr/nmgB/h/W5iDazvtCYwcen+PT61&#13;&#10;o6ov9sWsls+ckYJx0PTH6965KS2a3kEkRIJPIHse30ru9IPn24deHAGexIFAH55fHT4Tx3EEkgiK&#13;&#10;/e5I6H1P4elfj38WfAtxYXMytCdyMQeAeueQB7Y5/wDr1/Td498I23iHR5YiA7bT1A5PbA7V+RHx&#13;&#10;7+GLQzTs0GHTPO3hhkc/XjnP5UAfjLdW720phk4Yf561VH15r03x74dm03UHLRlcZzgDGM9SeO3F&#13;&#10;easu09etAE0b7QQTjPb/ABNOznv/APW/Gqw74/WpwrNnngdaANvQdXu9E1S21KxcxywMGUqcHj3+&#13;&#10;vav6O/2Cf2o7fxnokHhnWblftduAoDMCx6dck8+n/wCqv5qWBDdeR/Kvbfgd8VtW+GPjOy1e0maK&#13;&#10;FZAWA+7169R+H40Af2s206XEayIdwODn61ZGefevk/8AZm+NemfFDwbZ3sM6yS7FDAdm2jgjJxya&#13;&#10;+rlOR1/rxQAvpn/GggHp3/8Ar0oIpemf59KAIccdPT0qF4uM4yKukfnx2/8A10wqO38v8/zoA4/X&#13;&#10;NLW4gMsa5dMfjWRo14xU2szfMhIX3H/1q9Bkj3ZBH5151rVm+nXgu4BgA546deaALOrWi3UJfZk4&#13;&#10;/wAMivgj9pH4UQeINHubm1tgZFUsPlHTuB68jNfodYul1AspIAYfr+FcN4p0SLUrWWHYMPkc44NA&#13;&#10;H8lnxX8F3XhvWJhJEUXeQwx3BPftXkgzuU8gg+o59/yNfrh+1n8Gruxur27ig3o+7Bx7nJ6e3Nfl&#13;&#10;BfadLZXbwTDayccjoPXP+cYoAypQWLMBxxn1HrgZqCQlWJz83Q8j8O/r/OrkmMFB1B5OPx56k5rI&#13;&#10;mUn5gc54x05HfP1/lQBu2l4zEBeoY98c57DP5etfqF+xV8fpNHv4PC+o3BKH5U+bPpx78V+TFtdF&#13;&#10;JQM4Hbjv2+nP4V6J4S8Uz+G9TtNWs3MLxOHznrg8g+mfT359aAP63tG12G6hiuInDJIAQfWu2stR&#13;&#10;yRzz9RX55fs1/GW18ceGLVGmzMEHBPII7V9j6fq+4Lk5/wA9/wDGgD221vAcc47da2oboMBk/wBa&#13;&#10;8vstTGAM8D3xx7V01nqAOOcj/P8AKgDukm49P8KwtctxlLtFyRw3H+elSw3WQMnr0q5IFnhaJhww&#13;&#10;IoAak0d1YJKpBliA6Hpgd6xtQg89CzjIPIGPX0/OsvTTLbauYJnIRyVx249T+VdPd2ogBDjKtkj0&#13;&#10;/wD1GgD8yf2yvhIvjHwjd3NtD5k8IY5Izhe4Gc9vTrxX82ni/Q7jQNXuNMvAyyRMcZGOPXoPX+WO&#13;&#10;K/sg8Z6TDq9lPamMbJQc5APXjgV/OT+2l8GJPCvim71W3iYRbid5HBU9MdenSgD85yQpHGAenP8A&#13;&#10;Ko2/ln/61WJVYMMdR+GPqKgZlYdAO30NAArdiOv+c1YilMTo4OCPzHvVMY5Xpn3qUNhRg0Afon+x&#13;&#10;58Rmstfi0W5uCqORsXPGe4A96/Z9bOPVNNivLddyyqCCOvPWv5iPAfia68PeILXULZyhSRWyMgnB&#13;&#10;7EfqP8a/o1/Zs8bWvjnwTarvEjFAV78gcjr+lAF3UdOeJy8g2gdfb0P41hAtbnd1J468/wCfSve9&#13;&#10;W0EMjDoOnTp7j9a8p1PSZINwwSBj8MdvU0AO0vVWt32Ent37+/r15rvU1UzWoAbDA557DvXjTFoW&#13;&#10;O4YIB98+/fp6VrWWpOoZHJ59uPbr/njFAH2P8Oddaa08gT+ZgbfYY5FeyG+hnty5Gd459N3f6c18&#13;&#10;Z/C/XI11EWkp4LFsdj7H1/zivsSwW2uogYiu1hlQuOMdaAPJvil4b/4SPwxeW8gy2xiPcgdM9vrX&#13;&#10;85Pxm8Kt4V8YXlo0ZjSSVnXcME88jjOSOhr+n7W7YiGVDysmT+fUcY+tfh9+2d8L7mx1F9aRCfKn&#13;&#10;IBVf+WcnIJJzQB+Vvi2wM9mW6gZ6Y9B0H+f148UlTD/KMZ9fyPvxivpDxBE5tfI65yMEc5549v8A&#13;&#10;69fPF+phnKMc7M8Ee9AFRsgHYcAZ46Zx0J/OtXR7xrC7S5RtkkZDKR228j8eOKyY1y3AyR+RwPw6&#13;&#10;fzqxHw3yDJbkjkA+1AH9Tn7CvxHj8Y/DXToJZvMlSIRtyD8y9Ca+67y0EincPUfhX88//BN74q3G&#13;&#10;keKn8J3VxiN8PGpPcdcev+Ff0XwMl5aRTx8q4B49DQB5jqemghvk4P8AnnivMdc0hXDcdf8AP+RX&#13;&#10;0He2WckjFcJqmnbwVxkjPb1/OgD5Q1nRAs4k2YIr2P4U3MtrbRWqHBhl2nHYHoT9c96g13RlkB3D&#13;&#10;J9xmmeBx/Z2qS22D++Qke7J6+/vQB9bafPJBp7oQCyZI7duc/jXyj4+gm8R2uosyKUYsVwPkG7oM&#13;&#10;cHPrivo+/vHGml4i372IPkDsRzyfX0ryi50cwwPktK0m4ncejdsAdBxxQB/Mr+0j8Px4Y+JWptIv&#13;&#10;2e2u3SaIdMhgd3AxjBH+ea+YZWIOxPl2+/X8fcV+pX/BQDwffpqdlr/2cqID5DbRgBGIwWP+90r8&#13;&#10;tpoUjdlbhgQD9D16enb+VAGTMgD+ZtyBzjPPT/61RygMPMaPJHXntmtBkPHv745Hqeneq80Y2qE7&#13;&#10;5HQEAgf/AK6ANjwt+6v4ncBRE24Z4xt7k8dcetf1C/sIeOl8QfDvTrYvkxoY2yc5IPHfPTjFfyx2&#13;&#10;TfZCZAeQOQD1xx365r9of+CbPxOltb+fwxNP8q4kTJ7+mOPx4oA/oGZcqccDH+eayru3znArUtZF&#13;&#10;mgjlU8Mo/WiWPIPH/wBagDzzULDdwF9fwrzbWNNHz/L0PoOfavcLq3B5xnFcRqdjuB2/n2oA+W/E&#13;&#10;+h+ajfKCemfYc181+LNC8nMqrgEkbsZ5zxX3Trelhs5HX+deC+K9CLhzj+vrzigDzv4G3Ell4kjh&#13;&#10;DkGUK20exwfQdD/kV+mekuot4B0+Xb6ng8AnH41+Zfgm3k0rxHbTlsYZ1PHtx69T/Sv0r8KXsFxp&#13;&#10;0BlOSSMDPOWXJB9qAIPEscBVnwPmT5iehx/X0xX4U/8ABQvw8N1hqpXlZ3TJYcA4JwOoHTH4mv3l&#13;&#10;8S2yTRI4AAcH5c4z/jX5Kft8eG7W98C3dyw3NaP5425zxjPPUfn169KAPwpFnMHaQcgEdOAd3p7H&#13;&#10;r+tXJYisJDg7mGfx68+3r+Fbd7qFtGjWcEe5yFXJGAMcEn/61Zs+TbLI/wB4r26Ef56j/CgDM0Ty&#13;&#10;2uTHM+FDHOPXOeCO/wBK938OMjXCPbrvQdxwOO5PbjnFeA6VAp1DfKdoycg9SevH06Zr2vQQ4ETC&#13;&#10;Q43fdA6/jnj8OtAH9Dv7KurpqvgPTmLCQyWicg904P5V7/rFjndtHUelfFv7DWrS3Xg60t5nyYHk&#13;&#10;h554JOMnP+ccV9+6jbbkIx2/T8qAPmvxRpCy7yUyO/6kV8i/ELw5hZmCc844yexx+PavvzXtPyJM&#13;&#10;jJwe3A/z2r5x8ZaEJlkyNw/h69uvftQB+dM1mbDWYifurKvUYB5//V/9ev0//Z9urS78O6cWcK5s&#13;&#10;kjKgknBk+Xj1H518HeMNBaC+WQLjDjoOD0/Af4Yr6+/Z1069Gk2Mhm2hWkHX0kyVIHp27flQB+gt&#13;&#10;iLaO3QoWKg4yeuBxkc47Z/GvP/H95bjTH8pNxRTyfUn19hmuz0ImWwTcC33iWI/vHj8T3ri/GtnM&#13;&#10;1ixzhBuU+nI4OP8AGgD8YvjTfLZeK9SiuCoBZyo3fN9T0B49DzXgmla4sMu5gRg4xnOMke+eleqf&#13;&#10;tJuIvGc6bcB3K7ycnOADn8vbqa+coIjAm89ASx7ZA9O9AHpV74jRb4SxxeYWYgEnHQdsdK9C0zxI&#13;&#10;Z7UO8iROG2jHOcfQ546f/rr5ll1O4DoiYQgFj3+9wMYzg112l6lFbJGqhlxn5m/vY/r1x/8AXoA/&#13;&#10;S39m27L61eqQcho29FxnAGPb/wCvX6NajbBl5HUfj0r8pv2Vr6Wfxe5eUPvt8sM8MQ3XA6Yxxx9c&#13;&#10;mv1xuId9qnHVQc446fpQB4N4m09ZI3G3g/T/APV+dfI/xE0IyQyuiZBJ9OmOn4c96+69cs1KnI55&#13;&#10;r5y8b6SHjkyoKkE/j7fX86APy+8WWElndO5XkH8QDxXReAtVNvLHG7EAMOvuen9Oa7P4kaFjzSON&#13;&#10;p7d++K8N0u5ew1HA4IbHfH5H/wDV1oA/Rjwh4iSG0MrnOIz3JzxxwfrX3N8Lml/sGKe8QxLFaBfm&#13;&#10;4++xI98mvzA+HeoXl/FLFAfMeOF5NqqN2FHPXPXOfb2r9UPCC240zybk4E9jaO3OTkjr60ASTH7X&#13;&#10;qkrRAlFcLk/dJx296wviE/k6CRsxuf1x0ye1deLQwGK4hQhAzbyT3I4OD0/pXCfFi5e18LSzMOEt&#13;&#10;5XIBwDhD3+nvQB+L+r6obm7uPKJRXkuec5/5atnB9+cVDYTiEJGw4QAded3p3z/nNc9q9ylnZjaN&#13;&#10;p3O64x90ktxzkn61U0XUjdJ5hONwBP8Ad9ME8+tAHZXF3yATx0P1P1p8bStAY2IAKhMkdV7kfTvn&#13;&#10;j0rlLrUBvCg8jDAdc89z078Y/Sr9tLOkUhnckEKuPYfMT+HrnnvQB12n6dE0EpQZZoVUjoACffOc&#13;&#10;1414rsja3vmKDgMc+3PQe/rX0l4Stft9pI4GfMSLPTjuAfw/ya8i+IeklJJdq4AOORjp056dscUA&#13;&#10;avw31QhkQPwmCfXjqCenHUjFfevgLVFZIlY5P1/XP61+ZPgjUfsl5sZ8dOn/AOrn2Nfd/wAONVEi&#13;&#10;RNvzuwc/Udz29PbHvmgD7q8O3e5UIbOev4da9b0ycEIc8Gvn7wzdq0Ee05zj/wCv/nrXtGkThgoP&#13;&#10;b8aAOx1OYx6TO4OCVx/31XifhlrKXxFeXjHzJI43YDGTtU7PfHAAHrXpfiW9EOkhWOAct/3yCa4D&#13;&#10;wFbwra3d8wybkJj5cAKpJIP1PJ/WgD13TY/3Ub425XftIwQD2I/nmsjx1KLDw1PKTgkBRn/aPIre&#13;&#10;sGGwEckYUcduuMn8a8e+OXiWHTPC8k7rlYxJJzwPkXp26kYoA/Bz4668+tfE3xDqXmlozOUXvxCA&#13;&#10;o4zjHA9hXkkd3uBXb8vDEfXt+vbirev3banqNzqM7fNdTSSZ6kkk55z7cVyD3knzsoyCfXp7ce35&#13;&#10;UAdZbzxgfM2SB26cnI55zxzV+xeWa5RYSxJBz+OP1xnj8q5KyuhHgMBgZ98dl/z/ACr0TwQseqeI&#13;&#10;dKtFAAkmC/hu3ZH1x3P6UAftb+zhpY0nwhbQ5zsgijB9ccnHFfXunOCBg5zzXzR8JV8rw1asBtEh&#13;&#10;ZgPTB2j8q+idLkyoHXP8hQB2KE7Rx6Vn3gyDzwfersJ+T1/z3qtdDg0AeZ62OHzzg/zFeBeL1Jid&#13;&#10;lXJwR/jn1619D60h2uR1479fXmvBfFkWYD/+v159KAPhn4j2+4yqCCBnp1APPcjvXygf3eqAE8E/&#13;&#10;r+nHbNfYHxJj27+MZ/HP6Z4Br5FljL6wiKMkuBye/wCvJ9fy6igD6e8AEymACTAgj3df45PXr2r9&#13;&#10;DvANokGlwWyop3LvbqMHr09PU/SvhL4VaT/aAtlYAm8l3YAziOM4BBx+ODX6E+GoGhtgzZBkwEGM&#13;&#10;fn+H9aAPSdFsDNKZtgVSvYdz3z3rz74/eKbHwj4Iv9RllIOnwO+1f7xXag+ua9e0bMVsjyMFQKWI&#13;&#10;HIIHT+X4V+bv7c/j4/2TaeFLGUh9Rk86Tn/llGcL06c9jQB+XV882oXJlkQ7pGaQn1J9fbP4Vl3R&#13;&#10;e3iCc5OT279Ppjv/APXrYkjaONpEOWYqo47sDkHsfr+lc7Okklz85yFPqe3H49OOc/jQBr6bMkVv&#13;&#10;KwyXdQoOfbkdK9/8CaU8dul9MdptYTLjr+9m4UD6AivFtC0+O6mtrONRmZvmPtnk98d8fnX1npti&#13;&#10;tt4fE+3D3cjP9Y4sohx79R+lADPDf/H8mCQcjvkHnnn+nfB719g+CUUonc8HGf5fnXyL4cDNfqFG&#13;&#10;SGHpzz+f9K+v/BCfu1br0x649KAPonQcBVbp078fj/nNeoaaAcHsP6f4V5noa8DHB9On516dp+AA&#13;&#10;Byf50AdRBwBgcmp5CNp545qCDoMfjU0zEIaAOS1RtqnPf/HrXz18RdTjsNMuZZW2AKec9R1Jr33V&#13;&#10;mwGU+3/1x+HWvif45a55xi0aB8y3UgjxnPGcsaAM34YzNNei8nKl5Ga5lYDJ2k4RCenXn6V9aeFd&#13;&#10;OvpFF1IuPMOWJOD7fjXzf8NtF+y2ouCm+Wfaef7qcKMY6d/1Jr688N212ECueCo+U9M9+etAHc2M&#13;&#10;bxxneeeD+H418WftTeNmtdKbw9byAzXxyQpGVjQ8f99H19K+yda1CLStLee4kCAKeTxgDk/lX48/&#13;&#10;FPxdP4r8V3eol8xu52LnpGpwuPr1oA81WWQEyS8EfNjHU9OOf881CGVmfIJOMY+v5/rTyo2qgB4+&#13;&#10;8MjGeoye/rzSqWBGTjbkt9fcUAd54A8Nt4n8V2lkQTbQfv5to6qvbGP4jgcds1+pGi6cmkaHBCBt&#13;&#10;eVQ7j+Qr5Q/Zi8DyNanW76PbJfuJDkYIt4z8uCegJwf1r7D1mTah29D+g9qAPLPE1wPm5554z+vt&#13;&#10;XierS75C3fPP4V6j4jnwDySee/XPv/npXkOovljuPHPfP8+poArWSb5hxnn+XU4r23w1BsVBjJ/+&#13;&#10;v1rxzRYvNmXAzkn8f8Ote+eHYNoTIwTz15FAHqOkRggHtXd2y7V5OK5XS48IqkYI612FsBtHPJ/G&#13;&#10;gC7GMj3NSHp049aRQMf0qG7nS3hedzhUGT9BQB5t8S/Fdp4Y0O4u7mURKkbMzHHyqASf5cV+Xeim&#13;&#10;8+IXi+78Tai2IpXxGh52xjlQQen+NevftO+PbjX9Yi8F6ZLncwkucH7qAnapx69SPYVF8K/BoxGs&#13;&#10;aZZtpPfA/wATQB9BeBPDFvHCkgQEfw8dq+gdJ0+GBfNdQAnQ1i+GfD32SCPeMAY2j0rQ8Z6/Z+Gd&#13;&#10;FnuJ3ChVPHtQB84/tF/EuPR9Jk0mwkxPOCo2nkDHNfmfqlwwLzuxaV89eeSOpzz9K9a+IniibxX4&#13;&#10;gudRkdmhRvlBzjGSen+f1rxa+YzMckbADxz685//AFUAcFdoEAdwQTkj257j+Wa+rv2UfhVJ4m8Q&#13;&#10;nxVqEW+O2YRQgjPzjnccjnA6V826ToOo+MPElpoGnDMl1JgnnG0c5PHYc5/Ov27+CHw/sPBHhS0t&#13;&#10;LaJVKKFBAwSf4mJ9Sc5oA9k0ywi06zitYRhUGK0/1FNUYFKTgdeRQBDM+xST+VcnqdwQrdsZ9+3p&#13;&#10;XQ3bgcZ49K4PWbry0IJwTnv7UAcDr96MNzXh+u3nmTEA/d9PfrXoPiC8O1snOT2P868gv5t7kMf8&#13;&#10;/wCe9AFNV8yUen+en+f0xXpHhyx3bWxx+f8AP6+9cHp0BmmVcZ6e/Qdq9p8OWBAVgOfw/KgD0XQ7&#13;&#10;UKoyOfp+dejWEICiuZ0q3KoO3+FdvaoQoI/zigC7GpGP8iuX8XeJbTw5pc15dSKgRSfm4Axzzmt6&#13;&#10;+u4rK3eeU4CAmvy3/am+OEt3eyeEdFnJJO2Xaeg9Px6GgDyL44fF258f+IXsLWVmsYHK4/vHPB+n&#13;&#10;p/jUfwp+H0mqXyX9zbkoemRnv1z/AJ7V5/4E8H3WvXaS7G8oHPK9T14/z61+kPw08FixsoYxEECq&#13;&#10;DnHI457UAdj4U0iGwtI0SIIEHOO3H+TUnjPxTa6FpcspcBlUn06f0rY8RahDoFkzZAIB4/zzXwd8&#13;&#10;SPG15rd7Laxynyxn6Y/z0oA4Txv4su/EGqSyvKwiBbaMnpk4P5fiK8Y1uYcyScquTjPTqBx65x0r&#13;&#10;rLyRjlQcDPPI5OeAB2xXCajaX2tajBommjdPcMF4GcZyC30HpQBT8CeANS+JniuDT4Iy1pFIDK38&#13;&#10;I5+7n2/rX7k/CvwFYeC9BtrC1jVCigcDHT6eteC/s3/Bux8IaHBeTwgzvg5IG4kjqTjP619qWkIA&#13;&#10;HHTH1oAvQR4UdxVr9D60xacelADGbGaxL64wMZwK0bmXYp9q47VLoKCc8f5x+NAGDrF+Bu5wAD3P&#13;&#10;+enSvGNe1Hqm7qf5V13iDU40RhuwSDXjmp3nmu7A5OOev688kUAZlzKXc56n8M1PZW5kcDHJ6fQe&#13;&#10;nr9apRq0rAAEk/16DpXe6FpgLKSOfX6UAdP4f0zGMjOf69K9b0uzUKFUZx/+usHRbDaEBGD7YNei&#13;&#10;2VtsA4z+HSgDStLfaBx0/CtTOOvb/JFRxrtUcfWuW8V+J7Hw7pst3dSBBGpPJ9AaAMzx3440vwnp&#13;&#10;E9/ezrGIlJ5IB/PjpX4U/tOftEap4+1SbR9HuWFjGxDYON5z178enHvXpX7Tn7Quo+MNRn8N6DOw&#13;&#10;to2w7K2N30r4r0vw1caveqnls7vxkgnOeT/+v39KAOf8NeH7vWr9FVWZnbrj1659f8iv0P8Agn8E&#13;&#10;0JgubmIkrtzuHoRj+Z6e9Q/Bf4KgywXVzBkD2/Wv0Q8P6DY+HrBJGULsAPIHX36UAP0XR7Dw5YAu&#13;&#10;qoEH5cc18zfGT4oygtpGlSHeTtOD09vrmug+LfxUS0gfTtPf5xke3p/SvjO4vZb25M8zFnbLMcH/&#13;&#10;AD6YH+SAUVMkjtdTMXcHnPPJ9ff/APXV+GzutVuUsLVCZJCFAHHXoceoHartlYPMyxqm5iRtHOc9&#13;&#10;vXNfZPwV+EKxGPVtRi/enaxPYcDgcZzjGfagDqPgT8H7fQbVNRvoR57ryeOPYcfmRX2RY2iRoi4w&#13;&#10;ABgYHbpxVLS7BIY1SJdqIOAK6mKEKoOOcUASxqFUD/PNT546f5FNH5Up4HoKAFPPSmfpmlP6io3f&#13;&#10;YCc0AJLIFBxz/hWBeXYUH2zUt5dBVO48fXpXE6pqIALA8f49P5UAVtX1QIpGceteT6zq+SRknr+f&#13;&#10;+fSr2t6tjJBwT/nNebX1y0zl88E9P5f5+tAENzM0zk9iT3/TrTIYTKRkdfw78Z9qZHGzkADP4df1&#13;&#10;/Wur0jTPMKnBbPTPHHr9f/r0AW9F0ssQSuQD/n+Ver6Rp21RgemT+HT+VU9H0wbVGOP8K9EsbPaO&#13;&#10;mPegCzY2YQDjH4V0cMWBz1FR28GBn17f0rQxjp/n0oAT9KDnt/KhjxXO63r1lpFq891KECgnJIA+&#13;&#10;poAtapq1tplu887hVXnJI7f0r82P2of2stN8HWU+maTdB7s/KArcjPHY8Y//AF1w/wC1P+17baHH&#13;&#10;daF4fuN9wRt+X1Ppz+PtX4reLfFWueNNWe91GVpZJmJ5O4dcgd/0/KgDW8e/EDXfHuty6jqM7Sl2&#13;&#10;JUbiwHPA749P/rVyel+GrvU50jijL5I6DIwOmMfj/hXaeDfAd3rFwj+UZAxxlhx+fH0NfoP8Hv2e&#13;&#10;I5HivdQgAAwehGemeMcduBnGfxoA8r+Bf7P02qSRXt3b4jJz8wz35GffvX6neDvA+j+FrFEiiWMI&#13;&#10;vUL6f1q14e8N6Z4ZsUgt41QKMfLnJ/Ct23We/nCIMIOgGR0+n9aANiEvcuEiGEB9OP8APrRrGr2u&#13;&#10;i2jyu2wKMkk4/Ac/lRqGoWfh/T3mmcIABljjn6fT6V5HaWGq/EbVt8oaHTo2A2dN2OufXnsRx9aA&#13;&#10;Mm3sNc+JWrgkNFpqtnGD8w7E/nwK+r/CXhGy0W0S1togCg5bHNWPC/hi00q1jt7SMIqY5459a9Ls&#13;&#10;bPAFAC2NkFC7eMdv610cEGAMikggCj/PWr2B1/zmgBAMDHYcdKXBP+FL+lHqe/8An6UAJ/n3pw46&#13;&#10;UnTikLYzQAhOBk9KqTzhe9MmuFUHsP1x3rnry9253H1oAlu7zbnDYFcbqepbVb5scdj6VBqWq7cq&#13;&#10;G/wrzjVNVzuOfTvnOffn/PpQBb1PVwc4br9P1rhru8eVjluP89KhuLtpW+bp9e3+TVNVLEkcg4z9&#13;&#10;fXPtQA1RuYk849/wxWla2ZkYBQcHHP8AT/69SW9m07AjP1647d67rStIJI4z74z09etAEel6Oc7i&#13;&#10;P07V6JpumBQo2jt0/XJqXTtMwBuGO35iuvtbMKq4HtQA20swmBjGP0FbkMIVen+FOigVR0q1t9Bz&#13;&#10;QAAKOvbpQT6UdOn+fWqd1dxW0RkkYKBQBYkkWNTuOMV5n42+Iek+GbR5ridUwDzuA7f5715R8Wvj&#13;&#10;t4f8F6fPLPdKvlg45HJH/wCuvw8/aG/a61rxbeT2Gk3DQ2xJGVJH9etAH1j+0h+2IkSzaX4eu8s2&#13;&#10;5Syv0x2/L3r8i/HXxF1fxLdvc31yZt7bsbs8n69K4LV/E99qk7STOWkfqTyc+oz7+n8zWt4V8I6n&#13;&#10;4jvUhWNzkgYI78e34UAcylpf6vchERtx9OwPpkY4r6g+EPwA1TxLeRPdW7eWwyMg9PrX0h8Gf2aD&#13;&#10;dNDd39udp5OV7flX6K+F/Ami+EbOOK1gUPGoHTB/z+FAHnfwx+B+h+FrOKaeBRIqjjA4Hbg/5/Wv&#13;&#10;pTTLFEKR2yBI1A9BwCMU2w02S6/fXPyRDoOuB+lbEtwgBt7QYCjBb/6/egC0JRHm3tuT3POB/n9a&#13;&#10;n+0pZL/z0mI4BOPxP9Ky1mZU2W+cjOW+vUj3q5bWjSfeG4nGSeefz7UAIfPvZRLcHcT0A6Aeg/rW&#13;&#10;9Y6Y0hGR0xx/n9KvafpbPsOMf5/+v/nFd7p2lgKMjGPy/A0AZenaSBjK9Py/H9a7aysAoAx1/wA5&#13;&#10;q3aWKxjOMHjHFbkMG0ADt/nPSgCO3tVUZGBn2rRSMKOn+fpUixjgnnipNpGewNADVGOvH4UpHHTG&#13;&#10;fejg5Hb/ACaXHGev86AEzzz0H9aaAM/5/OlIBxk579KDn8PX/DmgBueBx/T8KCcDnvTSQOAMev8A&#13;&#10;Kq8kmM0ASs4AJP8An/PFUpbhVBH+TVSe8AzzzXOXmpKpYZx+HegDXuL7Gf8APvXL32qBfun/AD9a&#13;&#10;yL/VtoJzycVwuoauDnnBHT8aAN3UtYwGO/8ArXEXuquxOTkH/wDX+dY95qYYnLY9/p04rmnumkYq&#13;&#10;M5OPXuf8/wBKANO5v3Y9cA8+uPSstpHkfB/xOPXH+eKij3SMGbk88c9fX3rYs9OklIHOOMY70AZ0&#13;&#10;ds8rcDJ/x5z+IrprDR2bB2cH6Y/ya6DTdEA4VcZ9uxHr/n3rubDRsY7AY7etAGFYaIikMUweK7XT&#13;&#10;tIVQDsyR7Vt2mlYA4wBXQwWaqoz0A9KAM60sFwMrjpW3Fbhccc1OkW0EAYH59uKnAGOvFACBMDAH&#13;&#10;FI8qxjLcAfp61m3+qW1jGXlcAivl/wCKn7QmgeD7Kd3uVyinhSCwPP0oA958S+ONM0KB5Zp1AXOS&#13;&#10;TwOtfnV8b/2vtN0KOey0+6Dzexz9DjPQdffpXwz8dP2wNV1mW5s9KuGSM985659/071+cniP4h6h&#13;&#10;qs7yXM7O7Ho2STkHOf8A9dAH0r8TPj7r3jK7lkvL9wm44UE8/X8u/evlrVdda4bqXAy3IOee/fP+&#13;&#10;PNcsby71CbapJBI5xkjj2/lXoXhb4eal4guIgYyQT6e/t1/+v1oA/9b8NVIQkEkLkjOOnFaFhqc9&#13;&#10;ncLLExAH49+3NZjFQ5zwBjrk5qvk/h049qAP0z/Zf/afv/DN7BompXLGFsKNzdfw9q/bXwp4z0/x&#13;&#10;Fp0N9ZSB1lUHg9Ce3rX8lWnahNYzpNG7KVI5B9PTvnpX6Zfsv/tO3mlXVvomszZQ8AMeDgjH07ZP&#13;&#10;fv60AfvHBenAKtgn/Hn8a14NQ5HzcZ9e1eKeE/GNh4hsYLy0lDJKueMcE/5x/jXoEV03GDnPfGc/&#13;&#10;zoA9Hg1AEA5xWzb6gMDnOT/n8q8wivcZB6fTvn/69asF+N/XgZ+tAHqMN4p79Per0VwOOc/57153&#13;&#10;b6oGI5ragv8AI4PHH/16AO3SYHpUykHgdDXNQXYbHPP+fpWglzkdc0ARatpq3CGaMfOvPcVzKXMF&#13;&#10;4htLgfvhxyOvp+NdsswI2tzmuQ1zTAsy39sMMhzx6etAHy98Z/hjbeJNPuYJ4A5wSMAd6/Db42/C&#13;&#10;e58JaxcN9m8uMMccYzj8+nHSv6brq0ttZ03evMgGCOntX58/tJ/CJNetXvI4FaWPJbA5AxQB/PFr&#13;&#10;FtPErgruJ/AfT27V55cpIgLhAh+YH16+3X8v1r7D+J/w8uNBllklhYDcTnGOvXB9K+W9fsJ7eJ2C&#13;&#10;HHGR37YP9ePyoA48ajKANpx9P5/4Uw3sjZZSRwf/AKxrObufT1/OhWIYg89un5UAdDY6jJGwLcDp&#13;&#10;1xnn+ddvYazLA6XNtKUkRgw2tjBH+H9K8sDMpO49K19PvJIhsK/fP0H88/jQB+3n7EX7VstjdweF&#13;&#10;vEl22DtRS7dTnqAe309a/dPRNYtdZso7u1cOjqCCMHPGa/il8P8Aii+8PapDqFi/lurBgQeuOe1f&#13;&#10;v3+xJ+1ZF4ksLbw5r9x/pA2oNxGTxwBwM9eKAP12aIY461Rlt89B6/4+1WrG7gvbdJoW3K4GCKtl&#13;&#10;MnJ6+tAHLT2XOAMk1gXGnjkkY7/j7137Q56jmqM1oCDjv9ecUAeXXWmgc46emO9c5Pp+M4H5fyr1&#13;&#10;u508c8c/l3rAudMBUgjH+eaAPJruxJXp0/rUOmTtZ3IAGVJ4Hv3H+Fd7e6auCcZrl7jTyhJxjp9c&#13;&#10;jp/Tt60AddiGWAOi7sjp745z1/CvnD4wfDO18RadLPFbqz7SeADnnn88V7xpWo/Z5PIuBgE46YAP&#13;&#10;r9K0L1ILgiJRkPkHgYHH9aAP5wPjt8LW0y6uUaAxDBHI5/Ef1zX5+avpcmn3DIy4AJ9uK/pf/aN+&#13;&#10;DEWt2k15ZxbpNh4A+8D79P0Nfhz8XPhzcaPqVxB5LAqTzjGMe/pQB8nYAG6po88np/P8Kku7Z7SZ&#13;&#10;opM7l/r1qAErjnpQBM4C5Gcknt3FNUlWBxgg+lML/MSOh9qXBxz2/wA/1oA/Rr9iP9pTUvht4ng0&#13;&#10;K/uHGnzuOGbgeuePbjHT9a/p68DeLrDxXoltqdlKJVlQMCp6hhwa/h70y+n068ju4CVeNs9fQ1++&#13;&#10;v7Af7U41K2h8I61cZliG0b25+n49v8aAP3JUggU7Gfpj881j6dqEN7bJcQncrjPFa6sDz/PtQA5R&#13;&#10;+f59Ov1p2Mg8cUgOR65/M1J7dqAI9o/CsvU7BLy2ZCMN1Xitgf5/Ogg9DwPwoA8x0yYWsr2E3y4P&#13;&#10;y/XNaZhWQMspyen5dDnpUPinTpI831uMOOfp7j61HpE/9qW6zYw4wGx7daAPmz47fDux8R6LcRNH&#13;&#10;vcqSqqBycdD9e9fzx/H74aX3hTXbiUwMkQYr05C89P6/nX9U+u6XFPbNld5IP44Ffln+1b8GF1O1&#13;&#10;n1WG2BV1bp7ZOaAP59JWCyPg5HqSOvvioZNm9znIznHb2x/hXc+NvDU+garLayJtBZtpx17YI79u&#13;&#10;teeyEeaQwIJ98Dj2/wA+1AGdIzI2MAD+f09vxp8N1KGHoce2Pbn9PSmTKS5bGFPr9OoqqjbSeeD7&#13;&#10;fzoA+3v2V/jJe+D/ABHFp00rJbyMdmD8oPcHtz/9ev3d8JeMLfWtOgv4HBWRRnnOCff8K/lZ0rUZ&#13;&#10;tOuYrmFsPG24Y/nn9P8A9VfsJ+yx8ak1LSodOu5tshAUj0YemB3oA/XnT9YXaoLZ9uP/AK9dtY6r&#13;&#10;nvkZ6/pg1836RrSugdWyCPqPevQ9P1fOPnOR7+3P+TQB79Z6hkD1GP5V0cF2GIwen0/lXjWn6uTt&#13;&#10;54GeK7Cx1LJAY9f1oA3daXyriO/QkEe3fqMiuxtbiHWtPR1GSBhs/T8K5CWRLy1kgY43DA9vcfjX&#13;&#10;MaDq93pWsCwlOY5j/wCPDt+NAHYappW8boxg89vw6fWvz3/bK+D9t418CXt1bW26eKNuQAO3Jzxn&#13;&#10;pmv0vuSsseVPBweK8y8ZaFBqmn3FtPGHjlUgj1OO/tQB/F54s0K50HWbiwnUgwMV5H5f57da5XGc&#13;&#10;gjt+uK/RD9t74PyeDfGkt9ZwYglLE7eq/MTz9PX+gr89JU2HptI/p+VAFNlxnnjjp/I1IuO/B+nQ&#13;&#10;+1SOpIOB0x/k89M1COm3pigCxHIY2DKcMDnj8Otfqn+wX8Y20zXY/DF1LlX5RScfUfl0r8ps4b0/&#13;&#10;pXpfwp8XXfg3xhYazCxCwyDIyejcdf680Af1uPaw39olzGAwddwIGeo4/OvPta0JWDHGSfYDvVX9&#13;&#10;nvx1aeO/A1lcRyB3EY6HP1HXjtXr+o6YrBzjg49aAPlLVdHeJ3dVyTx6f56c/nXJSRvDwwwD+GOf&#13;&#10;8/5OK+ktX0QtuBXIOR+Hfn/PtXlGtaK8bkAcEnnk9fQ/z/WgDl9A1h9O1aKZPlG5ck89OP5dfX8K&#13;&#10;/QnwjqNvNpcZQjLYbPsRzX5w3EDwyjBxg8enHp/Ovr74R609xp0dvI21kyh59+D/AJ/CgD6EvVWS&#13;&#10;H5SMkZ6Z/Ovkv9pH4eweJfBN2uwF3jIDFRnP8J/M8V9VxSjaATvYEj29hiuV8SabFrelXGnzjgrg&#13;&#10;fXsRjp+FAH8qXifS7i0vbuwvUKS27ujr1wynB6fn7180+I4cX7Mg2jqQe3/1vb/9dfon+2D4Qf4f&#13;&#10;+Prm9iQi31EuSQMYcdcfXOevPQYwM/nfqcpmuWlxknp3wT+BFAHOxoN4DHA9fTv+tWWQr82MA46Z&#13;&#10;P4nuKY+0y/uue2P8Dx0/z2qYoBh8ZxgnnHXrk+3Yd6APafgb42uvA/xB0rWreXZ5EyCTaSBtJ6Hv&#13;&#10;jH/16/ri+CniuDxd4Ksr2KTzd0atnvyO35V/GBYXTQSrMg+YEYA54zjB7ntjnFf0cf8ABOH4xf29&#13;&#10;4Qj8PXkpaa0whDHt27dKAP1cuLcEE461y99Y7snGc+td4VDoGA6/gOelZlzBnJHWgDxnVNMBzkYH&#13;&#10;J/CuOtrQ2Wp204G0CQIT14fr+Ve16hYBh0yOe3/664LVNOAWTAwcZH1zkUAd6brzdFij53IHiPYD&#13;&#10;HI/Sueug3lkxckYbCjgjgHFP8P3S3UDJIN5dVbGf4gMHitCBUQskvI5G0cZB96APzb/bb8Etq/w+&#13;&#10;1hlXDonmLuHccgD/AOv3r+ebUI5PPLhSo+hyMcc1/Wd8cPD8GveGrm0ZQI5YtrYGT7//AKutfzB+&#13;&#10;P/DEWheLtZ0y5DRJa3JwDkZTdx39OlAHjTFjhGbJPPI4/L+veoyGwSOAO65JJq3eeT57sp+QNgdQ&#13;&#10;ME46evt09qqNtUbhwD6Y59//ANdAEUKgkHkY6A54+gPHvX2x+yH4ik8LfEPTNQDlEdlVj0yrsBz9&#13;&#10;MdxXxYE3AcZI7cHGM4x/n1r1fwL4im0q/tvsr7SjKfTGMZx/nFAH9kHgDWk1nw7aXStuygHX29fe&#13;&#10;u5YZH1/Ovjb9kTxw3ir4eWE0rgu0KZGecjqfxzk19kKQeR/9agCjNECvrXO31oHB7jntmuwdcqV9&#13;&#10;azLmL8/0oA8o1TTshjjB5/lXkXiLSkkVztwRnp9f1r6KvrXIJHBrzrWNP3Bjjr6c+/50AfJt5pgt&#13;&#10;L+KfZgJIDn68f5//AFZ+wvh3qL3lrHHHEFSMA5J6kYBFeFeJdHBglZRzjOeAeCDn0r2P4bvbw2rx&#13;&#10;RkKWjjk+hPf8T2xQB7Br9o01oqo2zYcZHUV+eH7Wvh6TUPAWrERlwYJAcjryCee3Ffo5ebmsW2ZY&#13;&#10;kfXp6HtXzD8Y9IXV/Cl7a4yZImBx9ORn3oA/lm1m1hgJVB+9RiPl5OF6jnHT25xz3rDYMnyEkgAA&#13;&#10;d+O/p39q7v4gWc2ieJ9RsZU2GG4dRk45J5HT8vqK86aT5Q0vzDn25PoOfSgCO1/1wfGW7EDPfr/T&#13;&#10;Ne1eHIZmh8xmWMgqwBBOM/5/lXjmnPFLcsmMnBwTkY+vPX617Jp8Uwn+QkLwQWIGMjoO5z6/lQB+&#13;&#10;u37DevJB9s0h3y0cqSqO+3kZA/z1r9abuHKZxkEf/qr8B/2R/F0Oi/Ei30vPN7DtB4PzDnJ9v8iv&#13;&#10;6ALJ/tmnQT4/1kYagDz3V7LKurDJ+n514x4k0hHSTAwTnH6V9Haha7lb/INeYa9p+5W2jr7dR/n0&#13;&#10;NAHwj458PMXEoGMNnofUYz7V71+znaJDYWcXlAuLq5RjjOQec49ugNUPGGg+arjGOpC8H8On4+td&#13;&#10;P8D5V083sJJAivFYYULxIACP6/SgD7H0mURQLE67SgGRwMc8Ee3pXFePnhfT5VUsQAeFGCcD1+uK&#13;&#10;6Cy2m9lZnZQTjHXO05HPpXNeNDGtlI5zIcEADjOeD9cY55oA/Ef9pbSol8WySbAGDJgE/e3/AMXH&#13;&#10;cn19K8E1HS3XSJZ0TgqBwAMFeOg9T1/+vX05+0lp9xd+LPPVf3MkSkZztzEQFKjgnnOa89k0xZNC&#13;&#10;iPl53qHOTxkDkEev60AfM+n6ZNPcyFIi4JLZPIZYvvY9Oa1wDHdhJYCQr5+6fT+tdvp+lyjUDbA7&#13;&#10;AhfhTkjfnPPX269qb4h0l4pkfeIhxyOv3eOf8ffNAH1F+yddBPiDANpCTW8ixk8Ekfe49xjH4elf&#13;&#10;thCgksIHHIKL/L2/nX4NfssXT2fxT0iJ5y+7zQFz0ypz/n/Cv3t0lfM0a2cc/ux+IFAHEaxbFlIx&#13;&#10;XhXizTzJG5UYwPT1GM46cV9K6jbDnPfI/wA+teSeIbESKwxnd/n9aAPz++JGigxS/JnIJ/H0/Cvi&#13;&#10;nxBbvY3ZcAjJHtj1/Dn8xX6b/EDSA8MiBeRk9OD78/jxXwT8Q9JEU7PtAUHcOxJ7+tAHR/DTxlc6&#13;&#10;YZ2gbZIYWjzjPDlVIGfb+tfq74A1S/mtvOvS5EFtBG/OPvcLgD06V+L3w4jWfUnhfKgeWP8AvqRR&#13;&#10;9O/16V+4Xh+C0sbK68uLjz4QQT1WJOOnofSgD0OOQ3QECkoYsKTnOQOv15PJPpivAP2jhNbeCtQf&#13;&#10;7WQiW78Y5AI5/MdOPSvedIlMlskrEJnOexOeT0zXzn+01PHaeAtYnQZIsn69SWOOM9+eKAPxG8Y6&#13;&#10;hOIIw0rEbSw9/n5wfapPDWpq8DRIThuPm7qPx/X/AArhNeuXJgW7JPl+YST1O4knA9j/APWpNAvC&#13;&#10;ttuztOQCBx9Rx+tAHdzaq02oRRA5IJBy2DkHgfXjpXfW9wZooluDgvGwyOuc8g57/wCfavBLTVEf&#13;&#10;VT5gyh2k5zkbj6f49K9jt7iSZUCn50xg/wB7P/6z1oA+tvhdYR3WnGVCeY19wdowPToa4X4n6UhE&#13;&#10;oK4Izg9ASO368f5Fe6/BbTC2hAZyETA4Azn9e54rmfiTpK7ZWUbM+oGMnvQB8FWcjWmp7c7cN157&#13;&#10;ngAZ7dMf419n/DHWNqRFuQTxx+g7j349K+Q9etltdS3YIIbP5HoP8a9u+GWpPEIkZsHj17+n9Qf6&#13;&#10;UAfpZ4Mv/NtkIPTt74/P8a9+0a4I27jyfbp618k+Ab4GJNj8Hj0Hbn9O1fTmhXIYIc4wM5HfnvQB&#13;&#10;reOLkvYm3jbDPCwXt8zDAOfrW54V023j0eBC+77Qo2++zqfx7/SvNvGmreXcJGuMllReCctjP4V6&#13;&#10;f4R2wWtpE7b3hiK49Tj5j+Z4oA7+1tz5QZRjr29uK+JP2x9Xk0jwDq0u7YiWrYz8uGdgo+vU8Afk&#13;&#10;K+7I3HlA4CgL61+VP/BQXxKtv4XNrv3NNcpGB2PlruPB4/HH86APyXi037VEzPLsROMZ+bBOSQee&#13;&#10;neuTnjjW6kjQZQMw6HoD/nmrh1yZLdoIgIxtC/KOdp+8Txxnpx+fNY+lRSXE3lpyC2SOhOeg4z/k&#13;&#10;daANu3gcLu2Yz0J9M9Ca9q+DOmyXfjK1m27kgV5F9gBgHPc9P/15rzSaBbZVjCjJ6H1J746f1r6D&#13;&#10;+AWnyzazJcB+QUjUHph25GPwyf6UAfsH4ET7JpNja5xsiXP4jJr3TS26EHjg9PxrwLwvMqlVXgLw&#13;&#10;PoDXt2kTDaATgfl3oA9FtmJTA7/hSXYyOf6VFZMNowc9vrU9ycrQBwOtIuG45714T4sjzGcdefx/&#13;&#10;+tXverpuVx2Of/rV4d4pVjE46de3oMfTtQB8T/EqAhJmAyQSP6Y9q+RFtJJdWZohlsBRjBIZj0x0&#13;&#10;/wDr19nfEVCyzKwyCD3znI4r528Nae1x4it1SMPh/OPH3mHCqfX/ABHFAH3L8D/D7WttDJcqFNtE&#13;&#10;sYBxkNjnj3r65s7ZCkMaoSwXHC929D+Yrxj4aWE1po8U0ibPN+bAzznryfTnHYV7fo8iXF0rckIv&#13;&#10;BPc9uAQB+lAHV6gfsGjzuziMvhFOM4J449P5V+HH7Tvi1fFXxMvTCxeCwItl5PGzJY4HHU/561+y&#13;&#10;XxV1qPQPCd9fyybFsraSdiSAQQuF478+lfgFrt7Pf6hcXsrb2nctn1LHLEf4UAcvdqUQJuwoBbv+&#13;&#10;A/E+vasSG2ZmRFOC7fN3/TPPP4VuXHzuc9HYdOOnv/LvUVtLBHcqpXhMsTzgKvQknrQB6t4F0aW7&#13;&#10;unuRBgqAijb0ZxwM+pGcnr2zX0rr1otlbR2MZwkCJGo/3Vwce+ea4v4NaWbsW9w43KS1y3/AfuDG&#13;&#10;Oea9D8UoRlW5Jz2yPfnufXNAHIeHFU36cfKx47D8T689vrX154KQIiDoCODj+tfJfhlWF8OMElSC&#13;&#10;e3+f/wBdfXfgtR5aMx9OP8+lAH0Pon3V7njmvSdO6DjJ/wA5/OvNtDGEBBwfXv8A/Xr0mwzt79vp&#13;&#10;QB09v060tycKfrTIORyOtR3LYU5NAHnniu9+xWEs2fmAOPXmvh+00K+8c+N59QuImls7eTyYmJIx&#13;&#10;gZlbtzwVFfS/xW8QG1hSxgOJJm8te+Xc/KMewzzimeE9LSy0JFtI9hdiitxuJB+dvxoAu+FtHtrW&#13;&#10;ZFCBQoACqv3QMYxXvejxDylYgk8e351xvh+xjtgOATweeSQP/r+td3czGxsWnc4IH45P+FAHzJ+0&#13;&#10;146bQ/DL6XZyhLi+zEvPIj/jYc+nH9a/Mm5leWc/NwxOOgOM5zjP/wBavb/jf4zfxX4zuzDI0lta&#13;&#10;HyIvQ4xvPvz1/D6V4iscmXcjAOAD0465/wA//qAA9ATySc5z1A6f5H06itLw/ot/4n8RWGgWq4F7&#13;&#10;KN7dtgGWHPsPyrJ3sZRvO0EkYxn73QDr27/zr6p/Zs8G/wBq6w/iCZCuGa3hP15kP5cf5JoA+1vh&#13;&#10;54dt/DvhqJI0wXUKv+4nCj6cZ/Kl12Rdjcen+fXNd1dKkMCxRjaqDAHpx0FeXeI5yFPPI/ljpQB5&#13;&#10;F4kuQ0pCnH6fTP8An1ry27Z2dlJyD2xzXca7OMtnoeT6en9K4KVQ8o5yT6cHnvQB0/heDMuQuM/p&#13;&#10;x6fXj/8AWK+gdCtxwFGMY/n3rxjwrbNkNj7x5/H/AD0r3zQYsAE5oA9B06MhVz2/z+ldRD0zWJZI&#13;&#10;NoJ5z/kVvx/dHNAE4714r8Z/HVv4P8M3N45yyqcLnG5j91fxNeu6heJY2r3MhwE5r8zfjf4qn8e+&#13;&#10;Lk0CElraxclyp4L9/YgD9aAPJfBuk33jDxFLrN+WmuLmQu5Y/wAW4bQT6Cv0T+HPgqPR7WNpIwJX&#13;&#10;ALHH+elePfCDwTbQrFdsCiD7q469CCfXHrjnmvsfTbSCKFRCcEjr1zxyf8KALiKlrbmQ8AD0r4M/&#13;&#10;aK8eyz3R0OynJH8YXPGT6ewr6s+JvjCLwxoUtyz4KKcDoSew71+W/iXWJ9c1O41O5ckzuT19+w/x&#13;&#10;+lAHE6mBsEKHjBySTxjrz/L8jXA61MLeLy0GSV5b0HpXoV0REjTv2z68dT/h+tZngnwg/wAQvGFv&#13;&#10;p23NpEyyXLY6ID93tyxwOO2TQB9P/skfCJpyPGGpJmW+X5Nw/wBXCGwMZ7sentX6g20SQxLFGNqo&#13;&#10;NoAGPpxXA/D/AMNweH9CtreKMRsUUlQMbR2Uewr0VVAAxxQA8DI6c1HKRj0NSngetU7h8Lz2oAx7&#13;&#10;+YgHJ/z0zXlmv3ed/PC+9dxqtxtUjPFeNa/fgbwTkfnQB57r14XYgHrn3/w9q4GRizZA69ef6/41&#13;&#10;t6nMzsT1H5d/Wsu0iEkg2nv79f8AJoA6rw/ZLIVbGScdh26f/Xr3TQLMKq4HQegrzzw9YfcZR1Ax&#13;&#10;/wDX/GvZ9HtdqquOmPrQB1WmwbQOP0rolIjQseB/Ks+0jCIOMkf415l8U/iBZ+EdDuZ2kAdFPAxy&#13;&#10;ewoA8W/aU+MyeFdIn03TJc3kwKoFPOfU9uK/LnRtH1bxNrr31+GnnnkLsW65Jyc/j713XjHXdU8a&#13;&#10;a++qXzM7ysRGpPAGcjHofX2/DP0f8IvhmsKRX1yuXcZ/+tjpx2oA7v4XeA0s7aBniGSB1HQH/P8A&#13;&#10;9evqaK4ttFsAWAQhc9uo6/4VnaHpkFhbLuwCPQfyGa8o+Kvji30m1ktoT+8xtUfU4FAHlnxd+Ipu&#13;&#10;HksLZ8k5B59ewr5UuWdiZJcl2PH+0fx9P85rodQvHv7l7mc/M5Lfh3yPX/PXmueupgiSSLwQPToP&#13;&#10;T8fT60AczqU6W8TKoJcnAI6/h/Q+tfTn7Onwfe7ux4i1iDMkmCAwB2rzgD3PFeWfDP4f3PjPXory&#13;&#10;6RhbxsMD6enOfpyf1r9UfB3h620WwitIECgAZ4/Q/wAqAOv0jT4reFEiQKFwBjsPautiQKoFULWL&#13;&#10;AGBwK1AOvrQAo9s9aid9oOT61MSB/wDrrLu5goPoP19s0AZmoXO1W56j8a841u/KqQDgD8PzrodU&#13;&#10;vQA+D0/w5rx/xBqg2ON3JoA5TxDqG9mVDgDOfr25/LiuEd2d1x0PbH+f88Vcv7tpJjkZ6/kfY+/a&#13;&#10;q9pCZWGOc4/EA5+tAG1pdkZJE+XIOPfp2z7Yr1/Q9NwqFhg98VzGgacPlJ+b/wCt+HtXr2j2AjQZ&#13;&#10;HPFAG5pdngLkYxj37e1dfbxhQPT/AA7Vn2kJRQDxj9Kfqep2+lWj3E7BQoJ9P60AR67rlto1jLdT&#13;&#10;uECLn6nHYV+Qn7UX7Rl3rV9N4W8PXLBOVkZW6EnoOPTGT+FemftGfH9r6Sfw1oVwSWyrlSPlHfHH&#13;&#10;JI/nX52Xelrqt+TGQ8kjdcZPP9T/ADoAzdJ0K61i5MzlnaRiSepJ74/z+FfZ/wAH/gy11NFd3EXG&#13;&#10;Bzjv3x/n0qD4PfCaa7miuJ4yFUAcr0yP1r9FPCvhay0SxTKhRH14xz6//qoATw54W07QbIOUVAoz&#13;&#10;0/GvI/ir8SLbTYJLKyf5yDwuenPfmtj4qfEq30azls7NwZCMAZ+navgfxR4iub+eWaVy0jHnnt1w&#13;&#10;D/n0oAzde1iTUbtppXJds7uD17f/AKqTTLYuSXGAPTqScYxWXpllJe3KOwBAbrj06/l7V9Q/Cv4a&#13;&#10;y6vexXU8fyA7lBB2/wC8fU46UAdR8Ifhe99cDVNQiJHBG4fdHp9f5CvvDRdJhsreOCBAiIAABisX&#13;&#10;w3oFvptskFsgAQdffufrXolrABjA4+npxQBctYAAPwrQxgetMRQAB0+lSAA/QUAAIOO9B/PFJjAx&#13;&#10;j/PrSE4HpQAjEDrWTdXAXPPHNTXE6qDk4xXJahfBQeaAKmp34CkZ6e/4V5drWr4DbTx/hWhrmqFc&#13;&#10;5PHX6mvJ9U1FpZWUnjBH596AK99fvM5OSQT68/h7/Ws1ULMOuOg98/z4qHIckHJJ79f15rasbMyu&#13;&#10;BtyTjOfTHf8A+v2oAt6bYebNkjIB/LP0zXqui6VjBYfj6/y9az9E0kjBI/HHTP8AhXpunWOAMLwK&#13;&#10;ALunWIULgba6q2t1HbAH/wCrmorS2AAXHStdV2gCgBVVVAx2oLAZyeKRmCgn689K858cePNK8Jab&#13;&#10;LeXkqoI1zyQOg9aANXxR4r07w9Zy3N1KEWMH/wDVmvx3/ap/a+kUXWheGrhi+GDMhIx24/xrzf8A&#13;&#10;ak/a41DXL660Lw3OwjBKllbBxjoDzyf89q/O22tNR8Tag08gZyzcsTyeOufx7dvrQBR1TUdd8Wao&#13;&#10;17cvJPJKxJLHIPqc/wCP0r174e/Cu91W6jNzASMgEY6eg/GvVfhf8K0upYTNHvckckdMf55/zn9H&#13;&#10;fh58K9M0y3iuZoVBXGBt745JPegDzn4UfA/TrC3gvLy2UEDOMDj0r6qjg07RLYRRIqBR0HVv8ema&#13;&#10;r3+oWujw7EOMenGOePrWPpq3WuXCuBgNyAegHYn36EfhmgDoLIXOsTgIOGyR1wB68/oO9dld3mn+&#13;&#10;GdNaeUhQAee7HtjH6dqrvc6f4Z0tppmzgE5IGXI65FcVp+k6p431AahqhKWY+7Hjr7Y4+lAGbYab&#13;&#10;qvj3Uze34aPTww2xt/EPp3zX0h4c8PQ2EEcFtEERewHYevHf9afomiRW0KRRIFROMDoPTtXo1lYh&#13;&#10;QMD/APXQAtnZBQPlHvjrXRwQAKOOB0+tFvb7RzV4AAccAUAIBgYHGPSnfjSdTTv50AJ/jS9v8aT+&#13;&#10;lRs6jOKAHMwUAms6a52qeabPcheprmL6/CgknnFAE15fhQcnAH+ea4nU9VKk/PgdvyqrqeqAZ5wc&#13;&#10;15zqWrOzFR1P+cj/AD/hQBY1TV/mK7jz+PH864u4uHkYuWIBz+dRzTM+S/XJ6U1I9+3CjP8AP1P6&#13;&#10;0AKivLzjI/L8cf0/+vWxZWck23OSDj6c1NYae0xBI445/T0r0XS9HCgfLjH9KAKWlaP6jJ4/rXom&#13;&#10;n6btCnHXn/63+NWNP0wKoJHTFdTa2oGOKAGWtoAOB+XFbUUIX6ilSNVAqYDHagBDxwBn9P1pd3HP&#13;&#10;NNd1Rfm7+vtXm/jPx/pfhmyknuJlXYCck9Mf/roA6rWNfs9Lt2lnkAAHr7V+e/7Q/wC1fo/hCxur&#13;&#10;ayuQ9wgICqSTnuOOlfNv7R/7ZMUH2nTNBn3yHcoZTwfp6V+Qvjf4j6n4mvpLm+uWmd/fA59Pp79f&#13;&#10;SgD0j4v/AB98UeO7+V7i6kELchMnAz7evpXzI819qNwXAJZ2z05PoB/nNa+n6dea3cCOJSWYjb0H&#13;&#10;06f57V9m/Bn9n2+1y6hnuLZtnUluxz0oA8S+Gvwb1fxNfRsYCEOOq5479P5/jmv1M+EP7OOn6JFD&#13;&#10;e38SjAzyO/oa9s+HXwd0jwlaxzyQqHC85HPv+v1r18yGZxaWCkAcEg5/I0AULSzs9IiSzsIl3D5c&#13;&#10;KBjPbP8AnrXVWOl7R9r1LnphT0//AFVNY6XaaVGZ5zvlPrzj6Zx+neorm7e6cK3I6hf68UATXN5J&#13;&#10;MSiHy4h+vsMc02GJpcLgqh7dz+Oamt7R3YNLyeOP5/1rpLLT3faoGR/9fvQBTs7EtjA454x19vzr&#13;&#10;stM0jdgsuSSP8mtHTtJ+6ccn/Pf/ADzXc2enbQARwMdKAM+w00Jj5cY/X14rq7a0CrgDGP8APWrM&#13;&#10;FqFAAFaSRgDkcmgCJIeBxwatqoAGKAOcdxTs4zx/SgBwA44pueOe3NL/AEpQpB/X2oAb1II5/rTS&#13;&#10;f8/04pW7e/8Anmo2bH4fzoAdnHUZ/wA+1MZ1XrVeSXGSf5//AFhWdPc4BOQMUAWprnbn/JxWHdX+&#13;&#10;wHJxWbfakqAkH0/z+lcdf6uP4WyR7849v6UAbl9qipu5x06f4VxF/rXzH5uM9qwtQ1jO456/5Fcb&#13;&#10;eaqWzzk4/l60Abuo6wzZ+bI9fp/+uuRu9Rc5weT26/h36VnzXTSE85A//V361GsZbjHOR7d+/rQA&#13;&#10;x2eRsEZHXnp6Aen4c1Yt7V5CDjGf6d+1atppMkjDjOTj/wCtXaaZonzDIz+Hf8/896AMHTtFZsMw&#13;&#10;y35dvWu/0zRQNvy9P5cd62tN0XkEjP8Aj/8Aq712Vnp4UcryKAMiy0nGMr0/KurtbHbjAxirsNrt&#13;&#10;xjt7VpRoAOBzxQBDHAEBxVkKB7U87VOfp61harrdnpsTvO4XaO/50AbDypEMk4A98V5r4t+IekeH&#13;&#10;rWSWadU8vPJOAPY185fGH9pXQPB1lN/pQ3gHCj9Omfx/nX47/Gz9qrX/ABVdXMOnXDJExJyCSQAe&#13;&#10;wPGOn0zQB9yfHf8AbGtdMimtNIuSZfmxg9Px9R6V+RHxF+NXiPxZcT3GoXchEmfl3nsOcDtivIdb&#13;&#10;8VXN7O0l1I0jMT945ODnr6j6fSuL3Xeoyqsasxfp7/p69sUALqmsXt7Ozhiwb/Hrz+XPNJonhXVN&#13;&#10;dmESIxBI+Ycj36/T8K9i8C/CHVvEFwjyQMqnjBGT19Ov1/p3/Qz4Y/s8WVrEk9xbBQMev8zz7e9A&#13;&#10;HyV8NPgBdX7rJexFl44PBz19D3/+tX3b4Q+FOm6FDGVhUEc9B+mOnbg/4V7tZeF9N0K1EVvECQOB&#13;&#10;6jv9a9V8EfDHVPFE0VzcxGO23d8jIHt1+mOKAP/X/C6TryOuT+tNQjPPOM45x1pzLlsdccfjmmou&#13;&#10;H5Gefb8qALCRjJwMdz1/zitSyvrmxmjntnKPH0IJ4/xrOjIwNvOe3GB6ntTm3gDnjB6d6AP0s/Zp&#13;&#10;/aRutMlh0fV7jAG1clsA9OcZ/kfWv2N8G+M9P8S2MU9tKH3gdwcnH41/KzperXVhcxyW7bXTBDZw&#13;&#10;Rj0/wr9HP2dv2jrvSrmCw1OYsoIH3ueeMj8f85xQB+5yynIOeP0IzViKUjJHbsP8/rXmngbxpp/i&#13;&#10;vTIri0lDkqO/X6V6ApYYIOMcdf8AIoA3IroccdPf8jWnDejjnjiuVWRgA2cnj8P88VMk+OvGew6U&#13;&#10;Ad7bahg9c/iK24dQBGd3/wCqvNkujuGGwR/h25rQhvGUg5x0+v8An6UAenw3qtj1/Kr4kSVCGGQe&#13;&#10;PqP89K87ttSwACcH0/z7VtW2ofNwRk/4GgClfO+i6gtwCfKbr6H8Kk8QaFp/iTTxLbjf5i9gD1HO&#13;&#10;fpWldrDqFs8EvII49iOn+ea46w1W48P35tJhvgkOOeg9Me34CgD8/f2k/gI19pk8mn2+G43EL6e/&#13;&#10;+NfjD488G32jXsthPBt2kqVIJznvj2xk1/Vh4y0tdW0xlgCkSD73Xj8a/Kb9pD9nlZbS41ywh3Oc&#13;&#10;5+XP5fz7UAfg5rOgmwlEjHKN6D/PtXMygLIwXoP5V9IeMvDUiSPZzxkOm4enfj1rwHVdNksLgoww&#13;&#10;COPT04+lAGWDnAYcfT8asRsOPUE47YqngZ4GMfhU6nkcdOeTigDSMmUZMYJwevfHTmvQfhr8RtX8&#13;&#10;B69b6nYSshikRuG/unv0rzdRuIGMkfXn261N5Z5LcEc/0x1oA/qh/Y+/ae0n4k+H7bTry6X7ZGgB&#13;&#10;Unrjv6+1fonBKkyLJGcg45z19q/jI+Anxm1n4V+Kre/trhliDDcuflxn04r+oX9mv4+aR8UPC1rc&#13;&#10;LOpn8td65BI9SOelAH1wVBP0x/n6VGyZOT1+lSxsGwVPWnkH16/rQBnPbqTwOPzrMls89vr6j/8A&#13;&#10;VXRMuR161BJEDnv/ACoA4m6sCc9c8/8A1/WuavdMyDxn9Dg//q9K9Olt1fORjr2rIuLMMORyaAPI&#13;&#10;LqwPOByO3Qkf4ipbHfJIEkPC9PUj867W704B2bBGc9+ua5fUrGWHE1v1ByPr7n3/AK0ALq2lWuq2&#13;&#10;bROuTt/EZ/wr8yf2m/gIt5BPqVlEAOe3RuwHXr2/+vX6hadcrdQ/MCD3HQg/T61ynjXw/Z6vp0sE&#13;&#10;6Ao4wwx68ZGemP8A61AH8oXxK8BTaXczbkKPHnsRkDj9RXgzKFcqR933wR2r9n/2pvgfPZTT6jaQ&#13;&#10;74ud2BwCTx2OK/JTxX4bm0u7dlTCljkYwfXGPpigDjjGQGbvx9f8aaFA68jvxj1/GrMSb/kJAYev&#13;&#10;p6Z9qc0BGWIwAf5dOtAFfYBg4JFeifDzxxqPgXxHaavYSGMwsN2DjI4z9PzNcVDHyAwDNwRk/wD1&#13;&#10;qGgIwQP/AK3TH50Af1b/ALIf7QmmfErwdZxTXCtdxrtYbsk47kf4192w3SyAMpyD6V/I5+yz8cNR&#13;&#10;+F3i22ZZ2jtZHUMpPy9R247V/Tx8KviJp/jnw7aarZyBhKitjOccd6APfI5sj2q0rZx3rnIbsY65&#13;&#10;Hfn3rTin3d/60Aaacjj/AD3NBAIxnp/T0qBJVIHHX3qbIIHP/wCoUAV7q2S5ieN+Q2RXlDtdaDqb&#13;&#10;J0hkPPGAP85r2HjaRmuU8SaWL22MqjLr/nNAGNI4kH71htOenvzXmXj/AMPWniHTZLVl3RkEHpxx&#13;&#10;wRx612WnzmaEwXAw8GRz3HarckKyAhRkHj8D2+lAH85v7WnwiudH1a6uIbZhsZmD7cA9+vfP+Nfm&#13;&#10;7fWsiyvG6/d5x2OOg9u/5d6/qa/aQ+D9v4n8N3UkdqHkVS2cdjzx/wDr+vFfznfFfwPP4W8RXMMs&#13;&#10;bRoSev8ACR0x26f5HFAHgLJlduORnIB/X6+g/Os2VVyepBx685rcuUEchjAAAzn/AB/Ws6VFwCOM&#13;&#10;Y69vb/61AFBcjj0/T0r1z4XePL3wpr1tIshVCcHBxjJ4/KvJmTOMHOfapYkfzQy9f5GgD+hX4O/E&#13;&#10;q28TaXAxk3OVx15/+t/Wvpe0v2jQMG3E+hHUd/61+Fn7PPxUl0LULexvpsRjCEHjvwf6V+yvg3X4&#13;&#10;Ne0tJ4nDYxnnvjg+nPtQB7hYauy43Pn0Hc/y/wA8V3un6tu25P8A9fNeGxTNEAc4P59evH1rorDV&#13;&#10;XVhzgE96APoex1TcAA2f/rfyrM135ZoruE8qwbj+8P8AH+dcNp2sBSCDnGO/GO/r+FdY90t3aPHn&#13;&#10;JI49uOKAPb9F1GG+0mKWM7iv6jilvbVbiIlxkMDx/KvMPAWuRwynT5mJPQDt1x+nrXrxSSUFOg/O&#13;&#10;gD82f2zfg/beMPB13dw2y+bErFmxklcc4x9P6V/Mv4t0a40PXLvTrobHicpgj0J5/Hjn1r+0bxv4&#13;&#10;XttZ0ye0uU81ZFIII7e3+fav5nP23fgp/wAIR42n1OygZbadmIbaQDknAyOOO/8AWgD89ycKecA4&#13;&#10;zx79agxzwcHmr3l7CQOSMdO/qKpSDY23OTz096AIjtJyOn05qaPKMHHG3vn3qJeeAf8AOO9TepJH&#13;&#10;4frmgD9lf+Cdfxke3vz4P1C4ySSybjgFecgc8Dj+dfux9mjubZZ4+jqCP/r1/Hl8G/iDd/D7xlYa&#13;&#10;5aSmNY3XdgnoOufbrxX9X3wD8eWXj/wVYahBJvMkQIOfb6k/SgDpNR0v7/yYP16V5vrOiKwIIyf1&#13;&#10;9K+irzTwynIyD7Vw2paWFU8cD0/OgD5S13QmQOFXBOeeTnHoMd8kHNdD8N9Qax1NYXLHzMYX0Yd/&#13;&#10;fjIr0LWdEEiOmM5/z0/pXBx6fPYXgniHzo24cnt15/SgD7E01EmjWX7wcZA+uMZ/OtCa3TcdqYD9&#13;&#10;8dDnvXG+DtTM1ggQZwAQx75HGfbtXomwvA0ucAYIOeOPTFAH5D/8FDvhjd6z4VfWNPtd8lm/nZA5&#13;&#10;A2/MPp/9YV/P1dQnezNzg4z/APX7j8a/sN+Nvhy28S+EbmAhSHUg5Gcq3ByK/lP+L/g2XwZ421jw&#13;&#10;/IvEMzlD0O0nI9DQB4dLGS2VwSvf09f1xmmBfMQuoIPHfuP5Y5JrSliVnO/kH1Pb61S2AH5clhjG&#13;&#10;T19qAII90c33ckH3+nPSv0I/YX+JzeC/iPBazS7IL0omD659M8+xr8+eM/KcE/h+Wen/ANYV3Pgj&#13;&#10;W5tA1yy1G2kKNBKrZz6Hn6fT0oA/te8L6pFrOiWl9Gd4ljU5z1461uSx54HTmvj/APZD+J0Pjj4d&#13;&#10;aZN5wlcxKDg/xAc96+ygQRn/ADmgDnbm23KeP69q5K/0/PTj39K9FlhBHv6Vh3VrnPGf89qAPKbJ&#13;&#10;jpd4qSEAJKVH0fpmuguDuyB94/lntn/61UNe0pnuwVO3zxjgDqvQitOaNrext5gNwYDcfp70Ac14&#13;&#10;g01bvSp4gM7we3T3Ar+b79tvwq3hn4ovemIkXsfIxjLKx/PI96/pcud0kIjUcEkHjPGO/wCdfjh/&#13;&#10;wUQ8BtcaNaeIjEE+wv8AMf4mBPTPYDOfzoA/EC6n/eKFQp29+Oc/X1/IUwMzL93aRkn6Y7j9a09e&#13;&#10;NrFhYkwePTsPyrBZtyquPXsDxjk/WgCdZPLIVjkjJGPf6f5NdJo16kF6rORgYPTjjrn8q48SFHJ5&#13;&#10;HbkDj1/x/nW/YsROmWzjpzzzn6565FAH9Af/AAT2+JUEumroZkybduOeoPXufpnpX7J284ZQwOQQ&#13;&#10;K/mE/Yx8bf8ACNeN7S2WX5LtljO446kEH27kdRnt0r+kzwvqq32kW1ypzvQfn6mgDv8AORiopIw3&#13;&#10;+f8APrUUMu9R6/0xVsHI4oAwbuHcDx1rjdRsgwJxzXpE0YYZ9Pzrnru23A9yKAPDNa0rzEkQrnKk&#13;&#10;A+5/wpvw4zFcqjLl8KuOp49BjFd7qdlnJ25x+Oa4bw75thrTxZ2ozsvpgg5B/EUAfRtsu60dG5PP&#13;&#10;UeteC+PYFbTbmAjeeVAHUg9Prmvf7OTzY84xuGcfzry/xnZYS4jR8B8n8fT8MUAfy3ftIaFLpfxJ&#13;&#10;1lriLyDJK8oB5xg/l+PfNfNrQoVaRWJGRjHAzjnJP8q/Rv8Abb8Mw2njB9QRwwn4Py46j+vvX54T&#13;&#10;RCKEqRvJYHbnOMdCD+Gf0oAy7R2t50wuwAjt0yDnPrXr+lXP2iNJV42fLknjAHIPvzXkKoGKjoR2&#13;&#10;4zx7+v5eleoaFZ3E0SSQxM4BJycjgj8snk8UAfRHwR1V9E+KHh7UQ2VExUknGNx6H/Cv6bfBFyL3&#13;&#10;wzZvnkJj8vev5S9BmvNK1rTrll8uWGVGABPJJ7e4/DNf0+/A7WV1TwbbOp4KKy9wFZe2PSgD1C9g&#13;&#10;3AnH5ZxiuF1ezDg5HXPTr716ZNGGHpmuZv7XcCp7/wCec0AfPPiPS9yscHA/w61zngW3ay1i8VPm&#13;&#10;LTRNzgD8s165rdh5gcY+7ntXDeHYEtPEFyzDIMkBwB0BPJHqOMUAe4yTTSXQUgpHIucjIIOM/hVf&#13;&#10;xAFk03jaCGP15HBP496v31tcyToMiMAFcgZPt79O9VvElqkGnyBSRtCN82MYPXPf/PWgD8pPj1pH&#13;&#10;n+IIpQ+8vnCAbcFCO/fPpxmvLDZINKbzF/dv8+30z1yPqOQev519D/G1A2oRMjZidnXheOfTHOOP&#13;&#10;evFBE0NuEOCMnIB6henf/PP4AHnWmaGI7o7lDNnOeoO7p/8AXz+dV/FOnIF/1YwQByPf1Hbn/Pb0&#13;&#10;mK3GRIgJ+YZPAH19ee1YPiq1cqyIckOq8D5gxPBP50Ac/wDACOTTviholwy7EWYxsx9MEDP1z1+m&#13;&#10;a/ffwswm0C2x/dx+RP8AnNfhD4AiS08a6TdZwDcYxxkHsMe3rn1r90/AUxm8O2+Tkgf0oAv30PXH&#13;&#10;f/PWvNtctAytgD8q9au4sqe+c1wmr225ScYB9qAPl7xhpiyxvkZIyD+H0r4i+JehIVlYLn72e/Gf&#13;&#10;8M9q/RjxNYh0fIPP+TXyT8Q/D6zRS5HJx2yTjr/k/lxQB8VeBbCWPxRHajOZLm3Rhzu/1g4HFfsh&#13;&#10;4XW5bSzJcNkGeRSXbjhfl59/ftX5eeCtFjj8c6ZG4znUbXgDAwHyQe3+eK/XnRotOGi+VGF+eaQk&#13;&#10;YzgAjJH8gaANzSYBFDvdvMOBwB3+v9a+Uf2v9QmtvhxrDf6sPHEnvhnAP0xX2HbFyu5sFc9W7jvi&#13;&#10;viT9tjVIx8P9Ut1HmAeSGP8Ad+bp6fj+NAH4lTG61HUuOU3kgnsPT145P1rmprp7aQpjaA2BzzyO&#13;&#10;D16d/wCXavU/DdpGzHJVhGHbPcuegHpxXE6/YRC5lKruOc8ZAy3/ANYcfnQByGhzSDU2nY7+cAc4&#13;&#10;bkc9snive9NvctEN+RIyR7e4bOSf8/jXikNutsXfGFAHHpjnGf8APNdhot7HNMipMctIjqzdSxOA&#13;&#10;fwP64oA/YP4EaeG8Lq+MZjXgHPJ/z71Q+I2mF0lyMBsg56Z/p17813/wIsVTwXC27J8mMFu5OMVJ&#13;&#10;460wGKVCOoJ6Hp+f0oA/L3x5p5S5LomcE8DtwP8A9femeAL94rqIEgA9QP6969H+KGk7c8YAbr74&#13;&#10;/SvC/Dd61tqQRjjBPTHfsc9f8igD9LPh1qitHESeMdOg6f4c/wD1zX1r4avQ0SMxwD+X+e9fn98M&#13;&#10;9TbanOeQPz//AF/4V9neHNR22DSk8qpPoOhx+tAHUXTf2vr0VvHGZQXJ6jAPTp79K9/0yweMDzVC&#13;&#10;HyyDt6DPp+VfOngeVp9eRnZiy4yq45zznPb86+qtLSN4QM8EnHrx2P5UAV7mVo7eRlJXbH1PYgcV&#13;&#10;+GX7c3iIaj4kstIZ2cxIWOeQWduvB7ADnvX7reIJIbPRryc8bY25HuMV/O9+1BqMWs/FG+KS+bFB&#13;&#10;iPPoVUEgD2J5Oev0oA+UntBHAxY7s54wT1/z/nitfw5bMSGQHAOR04+p/pWldwlYl3NjOPlHGD25&#13;&#10;rY0ayEdtlwMgdOo575/HpQBWmgaaQRxrgDB6/rivrT4Caclu9rN5e3M7S89lhBAP4mvluDzri+WO&#13;&#10;FcKCM/Ujjr0H419e/DL/AIlsUW7AeO1VcDBw8pGef5igD9APBl0XhQk8n1PT6/8A1q990STIGOAR&#13;&#10;7nqK+ZvBN0rRRY+Vcf1619FaDMpRCTknH+f1oA9Xs2JUe/TvzV6Ukp7msiwb5B7ela74Kc0Acfqq&#13;&#10;jD5/z+teJ+KI/wB057fz9f8APevb9UXII6fr+VeNeJuYmJPA5/E57UAfF3xJTAYchWOOnTn+tcp8&#13;&#10;G/D1tqPiCa/uAZAp8uIE8ccA5PXHPv0rtPieRHFO+NwUZx3JY4B9eDz747VofAvQZ1uVvHQ4i5IJ&#13;&#10;IyT0492JJ5oA+19JsF8mGCEBIo0VFJ68ADv3PNelaPpsSoViAwSOcdh3OcCuF0qdY2jic7tzH5QO&#13;&#10;yD69OcV6aJ7iLTXmRRlVwOOrH0oA+Hf20fGo0nwh/YdtITNqki45ziKM5Ocep/8ArV+R8yup3sck&#13;&#10;j6f4/wA+v5V9jftb+MJvEHxCbR4ZvMg0qMQdM8n5nz7gmvkq6hMUO3GC7DOfzFAHNtEGZm28ggDv&#13;&#10;yBk/Tn+lUlsjcXiwDjz2CgDqQDjn/P5mtkxKVLZAJyPcZ9Rj8fpXR/D/AEyXXPFltbxr8kYDtx0V&#13;&#10;fT3PWgD7o+F/hxdI8OGXYUJRIl/3UGTjjnnr9KwfFR+ZsHk5P4E/55/mK9zXTP7I8PWtmTllUFu2&#13;&#10;SR/P+XavCfFW3cy9Gx16+nQf570Ac74cjb7cp7Ejj8f8/wD1q+ufBq4jT0Pf9f8AEV8n+Fxm6G7p&#13;&#10;+eOefb+tfXPg5VKJx0x2759ePy/WgD3vRR8qt14x7/5/+tzXpFipGD9O/pXnujfdUHqMevevQ7AH&#13;&#10;A4yDwKAOihX5Rxnp/k1S1OaO3tpJZWwqKWPsAKuxHaOnNeafEvXodF0G4mkbCpGzt2+VR0/pQB4R&#13;&#10;fRTeLfGSEcx2UuF9GmkHJOOyL1x3r2jS4rLzhp9kN8dsNgCjg/3j9Sc18/fCy71W+b+0LiII6qWZ&#13;&#10;2Of3kxzkH2HFfT+irBBhMAtgZx3weuR69aAO00zS47ZA7gFm5NeQfHvxynhHwddtA/8ApU6+TEB/&#13;&#10;ffjJPsDmvdGkWK381hgKua/ML9pXx0Nb8W/2JA26PTyd+Om8+v8AhQB813sjSyuWOCx5PfpVcvhO&#13;&#10;MgA8Dp196Yzv5m6RgGGMD2J+nX/PvVeY7FOxsE4x1xg9zn2oAsWkM15cJb2w3vIyqoHJZjgDH1OP&#13;&#10;85r9Wfgx4Oh8NaBBGq4+zxhAehLsMu3fnmvgr4B+Fpdf8UpfMm+CxwV7gyNjaPwyTnHpjvX6pWFn&#13;&#10;HpunxWcfRFGfdiOTQBQ1OUqjAeleO+JLjaHIOD9a9R1aUqp/Hv6V4v4ln4bnk8dcUAeTaxJuLFTk&#13;&#10;n9eOK5mIb5BngHt6ketaupyEuVzkHt659/WqmmJ5s6/7ODx7etAHrXhm2wgyOcjPt6f5617dosIQ&#13;&#10;LjsB+HrXlvh22BCKoAI9P5V7RpcPQkYz/MfyoA6q0QgKDWshGM4x+f51RhXAFUtd1SLStPe4kcDA&#13;&#10;PU47c/40AeHfHTx+NA0lrGzdftVwfLiGerMOW/4D/hXzJ8PvASykXl0HnuZjyW6HJ9T78k49qqa3&#13;&#10;q7ePfG0+ou7SWltmOEE8EZ5b2JPf0/Kvp/wVpa+XG6rtEahVyOvqaAO58KeHVs4Y4VXAUYP+Ar0K&#13;&#10;+u4NIsHlkwCo/wD1Cl02zFvCHxyPfr+NeAfHHxzBoOjTokn751ZUG7pnqfwoA+Zvjf49k8Q6ydNt&#13;&#10;3zbRE5OeCw6/4V8+yRF8I3GTn8Owqy0st7O1zINxcfMSevfn161FdSCCGWRyNxz68f57daAOP16b&#13;&#10;I8hDnBOeck5/nntivu/9mL4WDR9JTVNQixNcFZ5MjkMw+Rc+w5Pv6V8sfCfwY/i/xXHdXEfmW1kw&#13;&#10;bbg/NIT8ijjsTkj8a/WHwno0ej6ZFaJ1ABY9yxHJP06UAddCu0ADirwxj+lQJkAc96nHGKAFPGT2&#13;&#10;rEvpQM84x/OtSVtqn0rktTuAuec/1oA43XbshW5wPr0zXiHiK/Usy5yeeOuf888V6Tr99w4zjOec&#13;&#10;+n+f514ZrN0ZJSu7n8uD7+1AHPzS+Y+FP+ex/qa3tEtfMcFRkHPPX6fl0Fc3CjMwx65/yf8APFeq&#13;&#10;eGrBsI7DB/z+NAHoOg2eCmRgDp+PWvVtNg2p04H9a5HR7QgDA546/X1ruTNDZWpmmOAoz/PigCr4&#13;&#10;h1620HTpZ5nCEL69ODznivyw+MHj658a67PFBL/ocDkKN33jnk+ntz/OvVf2kPipeXtzJ4b0OQk4&#13;&#10;/eFTwo5GCAeSfSvnPwL4Su9bu0ExLLu5x0POf8igDvPhd8N5davEv71sIDlRjI9vzHt/jX314b8M&#13;&#10;W9jaII14UDH1749q8/8ABPhlNMgijVAAAvSvX7vWLXR9PdpGCkKcdP1/maAOL8beIbfw7ZOrNgqC&#13;&#10;Tg98Z4r4I8TeILrxDqT3cj5XccZPUenfk/y+lej/ABS8aHW702ds5KBuSDkH868WeQKAuQTzk+uO&#13;&#10;frQBVkXB+X7igjqPX/OMVT0zR7vXtWis7dcgttznjHc9P8/jVho53It4SAXxk9CE65xjqeg/Gvqv&#13;&#10;4O/D4QRpqN1FkkDCk9B25/U+9AHsfwr8DweHtLhXZlyByccfTv3r6N0+2VUGBjtXN6RaFUVduBgD&#13;&#10;/IrurWLaBjr/ACoAvRJtXGPepuPTOKQfoO1NZgoyaAIpn2A/lXLahc7UOTj+da17cYy2a891jUAo&#13;&#10;K7ulAHMa5qBRWJPI/wAK8V1m/MsjAHnPv1rp/EGqElkLZ6jnv6fzrzWeUyMzZJxjg+3cev8AKgCI&#13;&#10;q0jgrwQfy/D6/nXYaLpodxkcn9OnWsCytTLLjGSf8AP19/yr13QtOChcjp9KAOo0awwEx0H064r0&#13;&#10;2wtiqDjGB6Vh6TZ7FHGMV1heK1hMkh2hc5z7UALd3cGn27zzMFVASc8e/Wvzo/aZ/aGhsVfw7o02&#13;&#10;Z5Mhtv8ACp6nI7nOB711v7TH7Qtp4S0240vT5gbuRWVVDYIODyeRwOvvX5A3Wqar4s1iS7ndpJZ2&#13;&#10;JySe/P4f1+lAHdNfyX0xGTNPPySe5PHB5NfSnwZ+Dlxqc8epXsOEcqw3DtnoevX/ACag+C3wTuNR&#13;&#10;nhv9TVii4YAjqfU//W5r9J/CPhC00u1RfLCBQOnp+A/OgCr4X8L22iWiKkYUIPT29fT+tcZ8S/iJ&#13;&#10;baDYSW8D/OOAMjOfb2/ziuj+JHjex8MabIqOA4GOuCfTH86/PfxN4lu/EF89zO+QG+UZJ6nmgCj4&#13;&#10;i8QXWr3MlzcSEyOenPp0H4VxyWz3U4Xg5Ofw6E/jn6VoSqS+wZO7GPbPf8e9eoeAPA1xq94rNGTG&#13;&#10;Wx/vYPAHH50AdF8NPh9JqdzCzREr9456Hnn8P/rV9/eEvDcGl2qRQoBjGTjqf1rm/A/hKDR7SOKN&#13;&#10;AGCgMRxn2/CvatNtPLQDGOB7Y+lAF+ytsBcDGen0HrW/HHtA5/z9Kit4toHHIxVwcDrk0AKB+Yoo&#13;&#10;96CT6dKAEJ/KqNxMFBPf/PepriXapAPP9K5q/vAoIz/gaAKmo3+1TzXnOsaps35OM/5/z/Wrur6q&#13;&#10;oBAPPPavJdb1VnLgNyf8aAKWsao0rkA9c9/yzXKFmlOM9f6+v+FE0hlYtnr/AE7VetbYyMBng4/y&#13;&#10;fXp+tAEljaGVwCMDjtyK9J0XSMbSB/ngVR0jSyzDj/PavVdL01Y0HHJxQBb03T9igY5H512tpaBQ&#13;&#10;OKhsrTHOME1vxp5YHY0APjQIMY6U5nCLubgD/JqOSZIlJY4A968B+LXxk0TwHpE091cqhQHqRz6A&#13;&#10;fWgDofiP8TtI8G6XNdXs6psUnqP6nFfhZ+0x+1DqfjbUbjSNGuCsAyOCfm9cY/D/ABrhf2iP2mda&#13;&#10;+Imry2VjcMLJSQNpPzc8n+gr5q0fSL3W7oOAzmRvc5z/ADHB/Q0AZltYXWsXu+f94ztyc5PPcmvr&#13;&#10;r4X/AAzvdWaCOGA7XxnjGQOpB7dO/tW/8JfgFeatJFc3MRCtySwPQdM+/wCB9xX6UeCPh1pfhSyX&#13;&#10;9yoYAc4x/SgDmvh38L7HQLOOWVAGAGeB+v8A+qvQdb1yz0uD7PA3ze307fhWX4q8YW2nRvDAwBH+&#13;&#10;f8/5NeVWBv8AxHqARSx5J4zhR6n8elAHW2Ftd6/qGRlznc2c4UduPU17Pbx2HhnTd83G0Zxxlj+H&#13;&#10;XNZOl2lh4Y0oNNgHg/7Tt1ORxzVmw0i78Q3g1HU1Pl9Y4jnA6jJHT8CKAM/S9GvfFWoDVtVVo7dG&#13;&#10;zHCfbuQfboK950fR1iRUCYAxjjFN0bR1jVcpgD9Mf57V6DY2QUDjnj0oAfZWIQDjAro4IMAHHHbP&#13;&#10;vSQQYA9P85rQVQO2KAEAwAB+VL+tKRmk4oAB70Ec4FJmo3cKDntQAsjhec5rJuLoL3/+vTLq6Azk&#13;&#10;4/HrXK3+pYB2tzn/AD+NAE1/qKoCSc47elcBqeqjLAPwM/8A1+tQatrOCQG25/x615xqWqPKWAbI&#13;&#10;/wA9MUAWNS1d5GIQ8/n+tczJMWJOfw5/E1BJIWY4OR/M/wCc1YghzjBz6+vXj/P50AJHFvIyORz+&#13;&#10;PPf0/wAa6DT9OaVh8vB/z+dWtO0ppWywz+fevQ9K0gDDAccH/DFADdM0nG3jgf59K7yx0/aBgZqa&#13;&#10;x09Y1Bx0/nXS29uMdP50ANtrXAAUYrUSMKMY/pTlUIAO9BOAPagBwA+lVbq7itojJK20Lz7Vlarr&#13;&#10;tppcDzTuBgfl/h0r4H/aD/ao0jwfY3FrZ3Km4wQAre/tQB7x8WfjpoHguwmkmulQoG7jkj8a/Dr9&#13;&#10;of8Aa01nxfPcado9wyW+4gkHtnj/AOuP0FeDfGX4/wDiPx7fT+bdv5LlvlDHp6D29hivnCKG91e5&#13;&#10;UEElm+v3RQAmqate6pMzSOZHf39+uT65P8q6Dwx4B1TxBepGImycdVPP5fX+te0/Dj4L6l4gu4N0&#13;&#10;eQ5546Dvk4Pr/Tpmv1J+Dv7OGlaPDBeXtupIUHBXrx0Ix+goA+cvgf8AsyyTNFe39sEXhssOv5/4&#13;&#10;1+kPhrwfpHhOySKKNVKD25P5D8K66Cz07QLQRW6KgAAxxx7H24qKy0671qbzZMxwf56UAVI4brWZ&#13;&#10;zFENsQ7+2eeldAkFjokI6eafX7zE/oBmrNzdWei2/kWwBkHoO+MfrXNJHPfyebOSc+vp70ALJNNf&#13;&#10;S5H3T35GPpW1ZWAB+UZJ79e/+cVPZ2GQFVcfh7de1drp2lcqMfj179qAKVjpbvhiOv8An/P/AOuu&#13;&#10;40/SgMcY/pWhYaXjGRjGe1dXa2YUdPWgCrZ2AVc4rehgAx7f57VLHDgYHTj6VcVdoFAEaoFx61Jt&#13;&#10;AyO1L/I8/wCRTgDxnr/n60AJjHB6Uh4PTJ4pTjA7/h1+lNOM8c/jQA7oev6U4sR1/nUTHuev+e3p&#13;&#10;VZ5iuR0IoAlkcKP5d6z5bgLnnp3qncXgXPPT9PeududSxnac4/z+dAGnc3ygNk46/j6Vy+oavtBC&#13;&#10;nBGfasS/1jbnn9a4W/1jqgJwfT/P9aAN2+1ggE5yTnuMf/W61w9/qpYnc/8AhWNfamZcjO7r+vas&#13;&#10;Ce5eRztJGc+n+R+NAF+6vyx25yTwfUj+v4VlOWkJDHH1z29/1qaO3MrBgMnrk/Qcfpz3ratNIMjb&#13;&#10;mGAevHr1zQBmwWbykY6A9fX09emK6yw0dzs3LnOeoP6/yroNL0VcD5efX1/Gu60/R/u/LgfSgDB0&#13;&#10;7QwAPl4H4dDXZ2GkY28YA5zityz0xVAGB3/z+Nb0NoFxkc0AZ1vZ4XkYxW3FbKoHHSpY4guOAAKn&#13;&#10;yqctwBQAzZjtTJZ44ULOwUD3H/1qw9Y8RWWlxM8kigj3GK+KPjN+09onhSCeOK7UyJ6Hgc8DNAH0&#13;&#10;x42+KGjeGrd5J51TZ/tD+Xevy3+PX7YEUZuNN0SfLncCc+n4/oPzr4t+L37S/iLxddziK7McJ7Ak&#13;&#10;E5GOua+O9c8VyXJcsxkYnndzk/h/X8KAO/8AH/xM1jxJdvc307HeTwzHH4V4Rf6ncXUhCksx/l+m&#13;&#10;alSHUNXuT5SZznkDk/gOte8fD34Hanr88AMBAk5zjGfcDHA9f60AeI6F4P1bxBOqxxE5xzjPBPfv&#13;&#10;3r7n+En7N8tzPBNdWxzt6kEgDvn/AAr6u+D37NdraLE72vI7kDr7jHA/lX3dovgbSPDlqipGqgY9&#13;&#10;OAPT/IoA+f8AwJ8FdN0S1jaWBQwHPqD6816ZJZiJhZaVEHcj+EZAx2GO4r0eHTNU1u4+x6ehEY4Z&#13;&#10;vT1JOOeK9r8J/DrTtF/0m5XzJjjJIyfwz2zQB5P4D+EE1w66hrqbiedrdPbPY/hX1DYafaaVAsVu&#13;&#10;gQDHT6f/AFqd5sNuoWMbQPT+tZc+oqO4z/n3oA//0PxP1DSZYHdlBAXr15A69f8AP5VhMMbgTggf&#13;&#10;rntX014/8Fy6JfT2s0WxlJI4Iz19/wDIrwDU7AwOxIwB7Y+vTr1FAGGoZSd544+tWcDA6AnHY/iK&#13;&#10;hBIYN3/LPHI6/wA6uDkbsYPpQBWDCJiSMkfj+XtWrpmsT6feJcwOYyuPyH+P+eKz3XcRtHP9Pfpm&#13;&#10;qLKVbBGfoPSgD9Kf2cf2jrrQb22sr+4xGWUMCeNucZ/lnHav2n8FeMdO8XaZFe2MquCuSB2yOp4z&#13;&#10;X8pmnaldWF0lzC5Qowbj/wDXX6K/swftK3fh7VrbStSmzESFx2HIA/x4/PsQD912TKZHf9SKYQ3C&#13;&#10;9Ov/AOr/APVWT4P8S6b4r0iDUbB1beoPy8jn0P4cV0jQFe3HsefpQBmlyjHnGMceuB1qSO4ZXznH&#13;&#10;0/Pk054iByMfr1qFgVI44/SgDSS8PHOSO38/rWlDesMMpIP41y6gqc+h/Hjgf56e1TLKwPB5GKAO&#13;&#10;/g1I4AzzUepRR6jbE/xAbga5KG6ZO/I4rWgvcHBOB/nPb/P1oA0/Cutb7g6PqIIBJ2kjgn0zV7x1&#13;&#10;4PtNU094Gi3JIDnjIA/CuSvsoy3kHyOnOa9V8JeJrDX7IW1yQLhOCv0/xoA/FD9pn9nB9LefXNMg&#13;&#10;IQ5JCj8Sc9f89K/K7xp4SlIeKWMiROxGW6cj+df1pfEnwFaa/o9xDJEJEKnHH+cV+Hf7RvwXOj6p&#13;&#10;Lc2luybicHqMHJ47dv8AJoA/HW6tZrKcxyrtIzjPf6HvUKrxlhwc9envXsfjfwtcCQukRVkYnGMk&#13;&#10;gZz3FeUOqxr5BTDjv1/z9fSgCopcYI6Hk++Kk3ErwSQxB9++Bn+dQybvmz/n60sbEYAH649xQA8O&#13;&#10;yEMpwT3z+o/lX2p+yr+0Rq/wr8U2yNOws3I3AnOADyBj8+v9cfFLDk4PP+f5VZtp5YpFaM7WXJ46&#13;&#10;k4GDj+tAH9pXwa+LWifEbw9bajY3Cyl0BPPPv/8AWr3VTn5utfy2fsYftSaj4C8SW+i6xcn7JJ8v&#13;&#10;JHIyCRnqO9f0n/D/AMcaV4z0S21GwnWVZUDZU+wP9elAHo+CM80Y/hxx+P8AKhTu+n+e/FSBeevF&#13;&#10;AFVk5+oP5VVkhBHPOa1NoxwOaidQe3X/AD/jQBz09or8Yz1rDudP3Aqw+VuK7SSPdVCaEEdPw+tA&#13;&#10;HkNxaXGm3R2/cbr9K2zYxTQFm5BH1zxXRanp/wBpiZQPmH6+xrB0gyJI2n3DAf3fcZ6ZP0oA+efi&#13;&#10;l4Ctdc0ue3mi81WQ5GOSpPIFfhB+0D8IZfDmqXbNCRExYq2OCM9hwcdv8a/pi1jSVkVoWAO7OD7H&#13;&#10;tXxZ8efgppXivSplkQGUBijYyA2Ov6Y/P1oA/l71OxNjcsqhlx6/5/nTAvmYbpnr9e//ANevpD4x&#13;&#10;/DG98MardW9xbMhiLAfLjgH6mvnlYZIXCMhJHHr+hz/+qgCqYtr7lySO/b/ParvlpIuQQ3UcHr7Y&#13;&#10;OD6c1ZMOFDMuB1xjp6f1pYlwcYGAD1HXj07UAZyNNayl0PJOQc+nQ1+t37EP7S9x4fu4fC2vXJEL&#13;&#10;nahY8Y9uPSvyhaHK5A5A7dPYCui8M6zeaBqUd9ayNE8RVsqcEEc8fpnpQB/Y1oXiGDVLGK+tnDJK&#13;&#10;oIwc9R2rsba9DEc88DHrX5U/sd/tEQeLPDdroWqTj7TEoA3HHTPbt+dfo3ZamMBgwI6//q9eaAPV&#13;&#10;Ibjcc9vz9q0IphjnpXCWmoK+M98+nat6C6zt5zj/ACcUAdOjBunHvTmUOpU8jmsuGfcBz0/WrySZ&#13;&#10;PP8An1oA8y1q0bS9RW7x+7J57deoraikhki82HkP0/8A1fnXRavYJqFq6kZYdM/SuG0W7itpn065&#13;&#10;ODk7c8jk/pigCPWLSK+sZIXGd46V+Lv7YfwKmkFzq9rAQrZYHaODj278D8q/bi5wG5GFH5H8a8P+&#13;&#10;LHg218T6PPbyQ7wynpyRx+WaAP5HtZ0i5srh4nTayHB49MD8j/8AXrl2SRsYTAHOSOM5P+fzr7k/&#13;&#10;aT+F8nhXX55o7chAzc4ztPb/AD7V8cXdq0ONwAJA6j+vHrQByRIB+bjtyaRXZXDjgjParciqM4HA&#13;&#10;J5HPNVnjLKNvH9CP60Ab+laxJYXsVzbnawOd3456de1fqr+zB8Y47xYNMuZsyBuhzyrYH5g5r8jr&#13;&#10;NxHIM8ggg/Q9a9d+H/iq78M63bXcTnCuOd2MjPIPrn9OMUAf0e27JNAs0RyrgY7+9GWQnHBHpk4/&#13;&#10;/VXlfwL8d6f448MxeW+50UYxxjHUY/rXtVxZPGSCODnp69yaAFtNQeEjkjH+fzrudM1hVwofIPBr&#13;&#10;zN0MbNhcA4OMdcDnP9PpVu3naE/Ken6dvbB9gKAPS3vns9Vgu4HwGZeB7Hn86+ttHn+3aVFPG4bI&#13;&#10;HQ98civhprw3FucH5l5Hrx1/MV9GfC3xat5ZLYyNgjC4z0PQfyxQB6hfWxlQjGc/pX51ftkfBc+P&#13;&#10;PB15JbwA3EKE9M5H+f61+kbKzqUAyf5H9K888XaP9usp7KcDEikeuf8APT9aAP4xfFfh668P61c6&#13;&#10;bOm2SBipDc9+DgH0/wAiuJmjXs2SfTnn3r9L/wBun4IjwR4vfXNPgItbo/PjnB9f6c1+b1zE64AO&#13;&#10;eT/P/P8ASgDDwRk9gfr1qcJhN3r9Px9KHR/vn19f1z9aFLKm3tk+9ADoHaNww7YPI6elfuD/AME5&#13;&#10;fj0qTxeDdTuACmAgY4z16fy/pX4ehcYY8H6df8/5617T8D/HN34C8d6brNtIUEci7sEevOetAH9n&#13;&#10;cXlXdsk0RBV1H4/Q1jX9irZyvTr/AIV5v8AviFY+PPBOn30MokZ4lPB7gV7fNBuBoA8g1PTAwbjH&#13;&#10;+c155qelYfeFyPx6fl717/e2IctxnqOen9a4nUdL3K3y8Hp7/X/HigDD8G3SWOIJefKf/wAcbp+R&#13;&#10;r3OzlSSExSEbVP6NzXgq2rW8qSYwPuHH6fl7V6FoN+lwgXklPkb2HYnrQBp6xp9vPbT2xG8MCD0O&#13;&#10;AfSv53/+CgvwovPDvilPFkUGyC8kMcjBemBwTz/P86/o4K7idwwSMHHt/TFfn5+3T8L5vGHw5u2s&#13;&#10;oTLOqMygdd6jI5/yKAP5ipwFmIY5AY/T0ye/0qtIGcYVeB356+/HNb+sadd6ffTWdzEUkgbawPr0&#13;&#10;7/qPX1rJcOccnBIB9R/n3oAypcEsFPB9BwOen4f4UsbOJRtbBLdcfoafdAAkMpPbGfQ/y/pVTfhx&#13;&#10;wQTnOccD34PPrQB+13/BNj4uSWN0fCN3ISAxZFzyASM/h/8Aqr+giwulu7aOZTkOoIOevp9a/jQ/&#13;&#10;Z28fXXgT4haZqaSGOMyqrYx0yOv/ANev60vgv4xg8V+D7O9hcOGjU5BzwR2oA9sKhh0yeKqTQjFW&#13;&#10;g3AIPX+VLwQcdxQBw+u2v7kTKMmE7v05FQW0f2vTpUI5QtjPYHkYxXX3lqk8Txt0YEfnXnCXZsb5&#13;&#10;LKRsJMGibnrxwaAMyMtLKYMHOQP84r5W/au8Dx+I/BGowyRbi8TY9iR1H096+2bK30+1iM2FMkqj&#13;&#10;35Q15l8U7OLVfD93EkTFpEYEgHnA70Afx5+KdE1DTL+7tLlQHgkdTxjHzYrjPu7lY4A+vB6CvrD9&#13;&#10;orwrfaN8TNY0wRlIpn3gEY+8eeehIPH8utfLF5bPayywPkeXnjg456H6460AZ7GVsvnBxjr+v+fr&#13;&#10;VyCYBgXIHfPp+OaoyqyYzwp7D+mKbGeW46Yx2/nQB9OfDDxN/YurWF7A21oZEZip54IHf8znvX9P&#13;&#10;P7PXi+PxJ4HsbgPuLRhvXt0J9jX8nfgq6dpQF+U4z0xnHfJz+B+tfvp+w18Rvt/h+30uaXe8OY27&#13;&#10;denA/WgD9abW7Jwc8mt2KXIFeeWF4DjnB/z7V1tpcbgMnk0AbuMjP+f6VQuIcjA7/l71bjfcOlPd&#13;&#10;Qe2c0AcZf2oK8DivGddtpLXVzKowAytxznPFfQlzAD1HvXkXjm18kC6xxsJzjn5DnigD03SLom3i&#13;&#10;EI4IHPbn39ap+IrVZISxwchuvXg9ai8HXCXWkQOBwjbeRjgjINaur27nZJk4BK/nQB+Lf7eng43l&#13;&#10;lbXyRHcMqSuDnDZwffFfjFdafL+9G/cQcD0+pPT65r+hf9s7TGuPAtxPFEQ0MgIcY+XcMf8A6ya/&#13;&#10;CBNPaS7laeIysNyv1HI7+5/z7gA8hME3ngEcFsZ7DGcd/wA8V9EeELS5l04cknYNx7HkY59fp/Qm&#13;&#10;vO59BYXKM+IwrfN7Z6Z+nevoH4eaULrTvLI34/dkjoeeCR69aAOXLRWt+BKwaYKu3Bzz1IA7HH+e&#13;&#10;lf0I/sieIl1XwJp7bsl7de/dRg9O1fz7+JtM+z6sfs8fBwd2OMg4JzX7G/sL+KPO8MQWDDa1vIYz&#13;&#10;zztOCOP8/rQB+pKtuX1zWddxZB9ef84qW3lyBz19asuoYHA/yaAPOdUtCytuHX+gxXmE8C2epXbl&#13;&#10;/LOyI5HUYfr3+te539vuBAHXP+RXkuu26w6g7SgnMHGDjkNn8sUAelm4d5hNb79k2Og9RnrVXXVL&#13;&#10;WDeYgdgnTOTx69z0q5BuuLRHROGgjbaB68Hr70l+kksR3DYQpHHJ5GPx/wA80Afnh8d4XhuIJ3hC&#13;&#10;QCdANoPIkXGfz9q+fZVYqsZKoUVELD7rqATkn6//AF6+gv2hnvVuLQ4CQ+ZFvzlm3KSB6ADnnHfF&#13;&#10;fN008jJGrHGAc444J5x+FAC2oki2eYdgCkMuMc54/DHesXWZklJ2jeQck56jjAz2J/zzWwzxqjle&#13;&#10;QAD/AIfSua1uYrFKo4IdV69c8g/5/wAaAJPCS7dfsrnoq3anocjcOAR14Nftt8MLjzvDkQznaB36&#13;&#10;8V+G+jStbXX2lgxImVhyQAR1Gf8A6xr9nfgbqRvfCsL9CyI3JPGVGBQB7dMm5STyK5XUICVOO+fX&#13;&#10;9K7DG5eOffmsW7hBB74oA8W1yy3buPf/AOv/APWr508baQXR+M5zjv2xn8a+s9ZtDsOec9unT1rw&#13;&#10;7xVYbopBjJH/AOv/AB/GgD4s0TSmh8Zaa4Qs4vkbb67QSAO3PWv0Q0O5NloUCugLligB/vFsngc8&#13;&#10;18l6ZojyeMdLSNN264Jx0DBFPUj0619dW+mXLaTZRIGkaaRnAHyqADj8KAO7tGW4jlZ0A3MAR6ED&#13;&#10;2r4A/bdubeHwldRO2/z7iGLaOPu5Y+2ML/hX6E6bZtHbAOAGGNy9h689elfmx+3WZn0eFNhkAugA&#13;&#10;QNqguDwfXIHYcUAfnBpVpGluXCBPNXceONzdvqBzXHa5aFbnKnc579ieen5V2dgXSDaxJCdBkE4H&#13;&#10;YfU1zd+qSXahiDjJGR156E//AK/1oA47U7ALaB8EAbWyB0J9fX0+lcxociSatDCSwZJU+nLAAj8v&#13;&#10;/rV6Fq8XmW5UcKqdfU//AF64PQ7CT/hIbYfdQOm7oMEnnH09+tAH9BXwMsvK8FRgrgCGL1yPl/Wt&#13;&#10;LxfZFo3GMgDH17+/+fpW18FrIx+C4FI58qHv3Ccg9emav+KbPKPxx6/lQB+d/wAUtLKBjIMK2eRw&#13;&#10;emeen418Y3Q+xaoZDuIDD6fl2/z2r9FPiZpfnBy4yDkc9vTtXwH40sxa3+6MEjdyce/Gf5e1AH0b&#13;&#10;8LtWXYhLEt7Hdjj19K+2tIv1TR3cHqo6HHp+Q5r82PhlqGyZdxB2nnj8uPUfrX3LomqeZptvCrcv&#13;&#10;tBA79/1GPzxQB9h/CrRDK0l5KuA4OD16f/WHWvf9MaHyo2QEk5J78/pXnfwyjmg8OwO64JgByeu5&#13;&#10;ux+g/wAivUrS32ohHAHb8BQBw3xHv5bfQGj/ANWJOD2IA71/Ov8AES6Gq+LdSu0H7ue4lbJHJXdw&#13;&#10;T1/zz3r98P2h9TOj+B7268wx7IJWByBg7SBz9a/AW7tzLdtLjeefXv6A80AcrJbeZtBAz6A5xz6Y&#13;&#10;rdgt9tsEVQAT1PA44/z+dD27C4Re/HT2GD6VuxWwWE8ZJ4GM9Tx+PegDnLSENfhYw3zk5HTIztH9&#13;&#10;K+jvCU5hQLKRmWVQMdcRL39q8j0LRz9rWcgIE7dz9T7AZrt9NvDDfWkCnONz+uQx4/Lt+PcigD79&#13;&#10;8BXfmQwlGxkDBx79P89q+nvD82UXHXHfn9Ox4r41+Hl2ZIYhkkMPw4PcfrX1r4bmHlouSAMcZ9v8&#13;&#10;OtAHtWmN8i/45roix2nniuS0qT5VH/6jXUqxKjtigDnNUB2tjpXjfiRTtfjGc8d+9e06opKEivHf&#13;&#10;EYAjYHgDPT069ulAHxb8RyJ7xLJjy7ndx/CP1/Cvpf4S+F1s9Eilki+eRRyRwcdOvvmvnueJtW8c&#13;&#10;oFK7YJSwz3CnkY7193+GbSW3tokC5ROcn174+tAD7aJYLgtFkukRwqjOSSMAfXrW34w1yHw74dlu&#13;&#10;J3YrbwtIzdeFGSfz4FadgiecpMYBDnrgnHc/hXzP+1z40Hh/4f3lnGcy6h/osa9Pv5L89eAPpzQB&#13;&#10;+TGu6pceItev9VnAMl1Kzk9eGOQB/kVxWps0s2xuo44GM8ev6fT0rtIIPLt2nIGSeOMAfgeh/Sua&#13;&#10;+xmS4Lk53H6cj/P0oAxpY/LhG88ryeevB4/z2zX0h+zV4PbU9Tl1JlLK7iMM3Hu3H096+ebxyZAu&#13;&#10;3apOT1z9ff2H5V+kf7N3hH+yvDlrdzD5xCZTnP3pjxnPt27UAek+KAFjZAeADxnHA9vWvmbxTney&#13;&#10;9OwPQ/Tn659a+mPFKna4zg8n3PcD/P0r5l8TnLsWOc5xx7f5xQBm+Fhm8Dk4Ct068/48fpX134RU&#13;&#10;qkZ7L+v0/wAa+TPCWTdAEjoM44719eeEl2hVHAOPqKAPc9F5A9f6fT+deiWQ5HPp2rz/AEQYUYGR&#13;&#10;349K9Dseg9qANrdtUk9B6/Svkb4yau+vavB4btzvWVhJKo4xFE3ygn/bfj39K+m/EOoLp+kTSAgM&#13;&#10;42g/XOfyr5H8OTDxB4ludYnGYzIZAD3iiO2ID/eILUAeo+F9Il0y1hsVVRNH80uBjMj8nP0z+Fe3&#13;&#10;6FpUSf6TL87EDHOQB2xXD6LYMVTYpBkbJJ6/59K9Xs4RbwbmPJGTQBwnxP8AFMHhbwte38rbTFGW&#13;&#10;Huf4R+dfjzq15Nql9c6hO5kmuZGkY+uTnjH1r7I/aq8bma/h8NWzlljHmSAH14UY9B1P1HFfE875&#13;&#10;VYVGBwB6/T09+aAIIMMxfIIPPPfnscfh9KqXg8yXaobJwMD7wJP6ewrUjBWPaBy3AJGcYzz6dv5V&#13;&#10;1nwx8O/8JP4ys7eRC0EBMsgILDavQZ9z2xQB92fs4+Cf7B0SCWdAZQvnSMRz5jjgZ/2R9a+oLhiE&#13;&#10;96w/C2lppGjwQAYYqGP49K07xsAjuf8APNAHHa1KRG2emPx968N8STbw6jrz7dOc165r842HsBn/&#13;&#10;AD+leFeIpz825c/144oA85vpQXf0JPHfHvWx4dhL3IPVRx9Rn1rCuB5koUeo/l+tdv4YtcuGH/1s&#13;&#10;0Aez+H7fGwj/AD/nvXrWlx8DjnH6V514ftwEHGc4/CvUdPQBQen+eaANlSEXceMde3vXyH+0H4/l&#13;&#10;EcfhnTHxLdEqxB+7GDyf+BdB7Zr6H8b+I7fw9o088rhAELEk8BR1/wDrV+ftpby+NfFM+t6jJvMr&#13;&#10;bljHZR91euOOp980Aeh/DXwuJEUSKDIxDP04AHA6+355NfXvh3SBGysx+VMYAxzXnHgzw8NNsk2p&#13;&#10;tllAJ9favcrCMWVt50/GB9ef/rUAUvFOtW2iaTJPK+wIvUn26mvyv+JPi648WeIrh95MCMFjB/u5&#13;&#10;5z6Z719I/tFfETMf9gWjMpl/1hHGEz/MnpzXxvDCBvuZVwSCw9znCj+lAEqoIVEXZcsRx6Zxnnr3&#13;&#10;rLu4ri/lS0tjueRwFAwec8L+HetbeQC7E5zjjOckdMntj9BzjFen/CTwjJrutpfvHkI+2Mkfm3Xo&#13;&#10;AcA0AfTvwI8Bx6BpEFw4yRzuYDLSMPmP4dK+qbdBtGBx/ntXLaBZxWlrDBEMJGAB+WM/j3rs4Vwo&#13;&#10;yPw/woAtIMY9akpq9u1I5AGTQBn3koVTXnus3QjVsnk+/wDn8a6zULjavXB55ryjxBfAB8HgZ9Pe&#13;&#10;gDzzxJqPzMFPPX/P9a8qvpS8jEEjcR/LpXUa5dFpXGckH1BI/wA+1cYzF3bjJOB+Hr70AaOlwmWZ&#13;&#10;QPuj+vevcfDlmNqYHGAPqa848M2QZlJBwf8AH9cV7podrtC4GD/nNAHYadAkYEjcADmvDPjJ8T7X&#13;&#10;QbOTT7ZwZnBVQDzux1PFdn8R/HWneCfD1xe3UoTYmT0yeOg/Gvyk1n4iaz8Q/F0k8SM4kfbGuc4H&#13;&#10;Y/hkZoA9CkspPEmpqkILzTNmRucHcR3/AKV9W+APBtvpFrEuzLYHt9B+dcx8LvAMlnbpeXYzO+Cz&#13;&#10;Y/LnjNfTGmaUIIw7c49e3r/npQAiSJp1qZMYHWvl34r+NZZt9nby8ElTgnoeoOK9N+J3jRdMtHhh&#13;&#10;f5jwoHX8uor4z1O+mv7ovIS5OT14A98fjigDLaTJMshBPJ5/XI/SmRryZWGSARt6k+gx696uJb+e&#13;&#10;yxqPlJ7AfmfUV0WhaM2p36JgmOPO3jOBnlvxPQUAdP8ADrwbJql9FdXKbwTk8ZBbv9NvbPevujw5&#13;&#10;paWkEUMY2qgA6egrzvwT4ejsLSJFTb8v5Dpg/wAz+Ne86TaDanGBgUAbtjb4AOOR+ldHEm0CqdtE&#13;&#10;OBj/ACK0lGMZFABVG6lABH+f51akcLk9DXOX9xgHPHf6UAZOpXm3JzknPf8AwzXkniHUQqvubr/L&#13;&#10;1xXT67qKoG2npx/9avFNc1FpGKh+eR+dAHN6ldtLMxJwAR1HH4/WsyJPMcNjOcd+p+n19KQt5km5&#13;&#10;Ty2Pyrf0iz86QZX+ff8Ap7Y9KAOk0DTN7qcZJwfbmvZdH08cELx/9bpXO6LpgULwAP0/L9K9P0+2&#13;&#10;WFAT0HegDQhRbdDK/AH5YH6V8lftE/H7TPA+jTWlpLvuZFZURW5Jxj68ep78DvXU/Hb4z6Z4B0O5&#13;&#10;2zD7RsYIowSxx2A/Wvxt8SeK9T8fa5LqmruZDK2VHYDORgH8P1oA4TxJrms+ONffUL1zLJOxI/E9&#13;&#10;vx/Svqv4IfBe41GaO+uo8pkNkjP+f/11J8Jvg8uvalBeSw7YQ2ec8kYr9OvBfgWx0WyiiRAoQAdP&#13;&#10;8mgB/hDwpb6PaJEiYCj0xTPHXjjT/DGnSMHVWAIHPtVrxl4rtPDWnS/MMqv0/L3r8/vHfjW98TXs&#13;&#10;hckxg+vHB7fXrz/iaAMvxx4yvfFWpPIz4iVjgep7HrxntXEJG5PlxAZOePb2/wAfxqYgqwLHA68e&#13;&#10;vTH+Fdn4c8Oy386luHGGcqPur2X3JB7/AI0AS+EvCE2o3Easm9Ae2cs3UY5BwMdeK+4/AXg2DSbV&#13;&#10;PkAkcDr2B6/5Fcz4A8HRWgS5kiAY/dGM7Rz1zX0bpOnrGowME4oA09LsgqAYzXY2tuAuf85qraW+&#13;&#10;AMDFbSJtxigB49AMU4Z+poo9eMCgAP5VDJKqj3/GnSOFUn0rCvbvAY/5/GgCC8uwM4PNef6tqgXf&#13;&#10;zj0q9q2pKgODyM/yrybXdVbBw3XPf+X+fagChrmsbiyo2Af88V57cTGVyzHGc8E+/wDnrU95ctNK&#13;&#10;QedxPPY+pNVreJmcd+fT25GKALFtG8hwowTyehxXdaRppJBwcn2+me9Z+j6YzNuYfzHT/PpXrOka&#13;&#10;UqgfLycenSgC5pGlhVHGCPyr0GysyuDiqthZgDpj/P1rp4IggGaAJoYgo5Gc0s8yQxl3OAOvtior&#13;&#10;m7itY2kkOAvvXxV+0L+0hpHgTTJ4be4U3BBVQDk55/l+lAHXfHP4/aF8PNKnZ7lRKoOAOTnv+WO1&#13;&#10;fgR8dvj54g+JOrOpnZLXLbUycYJ9+O3vz+FZHxb+L3iP4ka49zdTloTnamSRjP5f56V5/wCF/CF7&#13;&#10;r16kaoSTgfd9+nX8/wAPpQBleGfC2o+IL5FRS4c4z65OOv8AOv0k+B/wFf8AcXmoQ7ScNgr7deem&#13;&#10;cn/OK6v4EfAaK1ij1PUoMHjGRnOP8K+89P0yw0KzCooQAevXA/LgUAUNB8Pab4fsUXYE2jp0PHc1&#13;&#10;5/468f29hC0Ns+M9McZ+h+uM+lYPxH+JcWnRSW9tKCc7cZ69h3r5tsRq/jfWVtbTMhLct2QZ5J9/&#13;&#10;85oA7fTl1PxdqwhtwSzMMtj5UX+X619PaBo2m+E9LRWXMrds5aRvbmsnwh4b0/wlpMS+WJJnzgAD&#13;&#10;c7dCW/z0r0DSdInvbkX1988jYwP4VGeAKAE0jRrrVboalqIyeqJ2Qf5716/pWklcHbzx60ukaQF2&#13;&#10;8c/jj8q7+wsVTHGT796AHWFjtABGR/Oukt7faOmBSW8AAx0x/OtFVwPlH+f0oAFXb+lOHH0pOnT8&#13;&#10;aXORQAnU/jSf55pCQOvH9efxqCWdVzzx/KgAlmCA8/0rGubsAdfb16VHd3qrnnmuP1HUwMndj+f4&#13;&#10;0ASalqaoNoPXr7fyrz3VdWAyM8Hoff8AWoNV1gKpO7t1/wA+9efX1+0rH5uO35f5/SgCXUNReRjt&#13;&#10;YYH5896wiTIxJHt/+v8A/XQQXPU5/wD1dP8ACr1rZtI6jHXP6dOef5UAVbaCSSQk/QfWu30vSSWA&#13;&#10;CHP07dyTmptM0cuyFxnI+n+f85r0bTNJUYJX357A9MUAQaXpQGMrnH+ea7qysAqjjH9ams7EL1A9&#13;&#10;uK6CG3AxxigBsFvgAEYH+ea0VQAYpVAUdOlV7m7it0LyHAH+c0ASu6xjk49K838ZePtJ8N6fNcXE&#13;&#10;6oEUnlhjgevFeY/Fr45aF4J06eWe5VWQccivxN+P37V2s+Lbm5sdKmZLc5GAeoPA5xQB9KftH/tj&#13;&#10;RQfadL0GffJnZlWzgnpX5C+NvH+reKb2S61CfzXclhz3J7++fXj9ay9T1W91i7aRiXZ8/hnqf8+3&#13;&#10;Fdj4O+GeoeIbpPLi3rIff0wcfyoA820rQNQ1u4VYUJL/ADc4/PtjtX3P8FP2eL/V7mCWeD73UkDH&#13;&#10;vyf8/pX0B8GP2Y1jEE99bgISC2V59x/LNfoz4T8DaX4btEjhiVdg6kc9O9AHA/Dz4P6P4XsotsC7&#13;&#10;wAc45GByBj9P/rV6je3NvYxiC3ALnoFAPT2qe91T5vsOnDfKePl+mP1rV0/Q4NOh/tDVm3vgHBx0&#13;&#10;PNAGDpmgXF5IL3UziIc4OO/1q1q2sxwL9h0sc9CcdM+pqtquu3GpsbWxGyEHr69uP8mqdjYAMNq5&#13;&#10;Y455Jz35+tAFa3spJnEsp3ufX09B6V1lhp3mNtIwR16dqt2Ol5I4yP54/Cu803SD8u4f5/H/AOvQ&#13;&#10;BQ07SeOV/wA/nXcWWmqoBIwf8/jV20sFQA47cenHQVvwWyrjAwKAILa1CqMDrWokWO3H+eakSMAD&#13;&#10;1qTGM4oAFA9MYxTs5/8Arf0pvQDHFPHpj9aAE9Pancc+lJuAOD2/yajLDpj/AOt9aAHM3Xnp/nmq&#13;&#10;7SAAnPP1qKa4UAnP1rKnvAASDk/X0oAtz3O3JzxWFdX4UnJ/L/8AVWZd6jtBOcYrjdT1cKSpOR9f&#13;&#10;5UAbd/qwjyc9PfpjvXE6hrX3ju9etc/fawxyM49vwrkLzUGY5J5HP049aANe91UsT82c/wCf61zN&#13;&#10;xe7vlzgn8f8AP0qu8jOxxz+uM8/4URwmRhtHP+QfU0AVBukG7pj65/LnjpitK3snmI4yD2zn9K2L&#13;&#10;LR2YguuAefx74FdtpuiKAPk6+3X8aAOfsdG3bcDkfXGf89//AK9dxpuhjbllweP6fSuh0/R+ny8/&#13;&#10;5z7c111vpgQcLn8Bz/SgDHsdKAAwMj26D/Oa6i2sFjXOMdavw2wUABf0/wA9qvKoFAEMduFH5VYC&#13;&#10;gdsUFguecYrk/EHivT9GhZ5pVGz1IoA6S5u4rdSzsAB+FeI+P/i7onhexlkublECe+OlfK/xs/au&#13;&#10;0rwzDLb2VyskoDdGBx06cdT/AJzX49/FT9oXxP4xu52muXWFmYhOgyc4zjPYcfl70AfaPxz/AGwp&#13;&#10;rqW50/QZSQcruHHPp9c8/SvzM8cfEfVNfu3nv7lnkdicbiRn6fl1+led3/iOWc9WIOMEnHBGB0+n&#13;&#10;P/16y7XTr/WbgQxIW6f5/wDrHp0oAxL3ULu8mKoxbOcc5zkdPb+fTNdp4Q+GeveJrqMRxMEd8E+3&#13;&#10;pjP519FfDH9nvUNcuo5bi2PzuM5ByOM98YwOvfNfqT8Kv2cdM0m3gaW2BIwTnqf8/wCc0AfG3we/&#13;&#10;ZeeRoLi8h3EYyW9fY8e/Yd6/Sv4e/BPTdEhib7OuUC4O0Hn2Ne7eGfAVjpVuipEFC+2P8/5Fd59i&#13;&#10;2oIYBkjjp/nmgDhItKtdNhWOBAGAwAP5/hWppvhS71WYS3Pyxdf/AK1d3p+gQqRPdcn37itua4it&#13;&#10;12R/KAOPyoAj0/SrDRoRFbooxjn8P8PWnXV+qA88D/OaxbzU1jzzknt2/wA/5+nHXms8HJ5P0yaA&#13;&#10;OnutWxnDdOPX8P8AIrkL/WgAVDZrlNR1zJ27sf1z/XiuLu9b3Zy2M/y70Af/0er/AGnP2dXvYbjX&#13;&#10;tIgGQGbaoGS3J/H/ACcV+P3ibw/cWs8tneQsjrnhhg/h/wDWr+qHxDpkOqWLwNEGjcEHjjpX5T/t&#13;&#10;H/s4xz+frOj2+1sltqrxz2//AFUAfize6fJBMSRgc9R6jn8qiSGTyjIB8gxn/P8ASva/E/hK4sJX&#13;&#10;glQo6cFWHTGM/rXlNxby25KqMls44yAM56+/t3oAwgcHr6/54pky7/u5JP8ASp57SWEgtwCO/GMH&#13;&#10;nH+eKrcEjHH59fX+tAEXCLgjBHt7+vfFaenXsljcRXUMhjkQk8dueR/kVmuuVwox/wDX6/8A66g3&#13;&#10;sQFJwMev9KAP1T/ZL/aluNB1C20LXrk+QzKuWOcE8cH+lft/4c1vTvE+mx3+nyrKrqD8vI6V/INp&#13;&#10;V9c6ddxXUEnlvGQVIPII6Efj0Br9Z/2RP2rZ9GuoPDPiK4LxPhUZm6A+o6D60AftLLZk5GMHjt/j&#13;&#10;/Q1mvbnJwPX/AOsO9dJoOoWfiKwiv7RlkSQZ4PByKvXGnA5+XJOfwoA4GSLGdwx69qrbBgkjJHuP&#13;&#10;c/8A1q7CaxJyB0H9KyJLTa3Tp+v5+9AGRzn3/nUiTMCM9D+HfH+f/rU9oDyxBIqEqf8AI/zzmgC+&#13;&#10;k5wVznt9KyhdS6JcnULNcN6Z47cGpMlSTnjt/n1+tRyFXjKSdD6j+XP60Ae7+FvE8HiTThDKQZSO&#13;&#10;V789civAfjd8LLbXNFuhFaec5Ule5JweBUvhjUpfDWsCVTiBjyOvf+fY19Hrf2muWIdEDhxyD2OO&#13;&#10;lAH803xo+FmoaXcTPdWTQLnGCpUg/r+P/wBevg7xP4ce1uHl2dDk/KfXv6Ecd6/qB+PvwhsPFNjI&#13;&#10;wiCygk4A6nHXNfip8XvhJcaLqM0dxAyBSRyMdPTIP+fxoA/Oe9ZHkKbMEHt7cdapBcd/Wu68VeHJ&#13;&#10;dMu3lSM43EetcZ5YOOcZGfoevf6elAEJOAcnAOfQYoVmBDZx07H9etIVAb0B7/5/nSgghvmJz+Ge&#13;&#10;aANOxvJrO4jmtmKMncHGMV+wv7Dn7XE3h67tvC3ia7xExVULHA9B1P5/ma/GwNgjfyD7DHTj6Guh&#13;&#10;0bV7vSb+G+tJTG8ZBBBxgg+vb6UAf2+eFvEdj4h02K9s5VlDqDlSCOnUHmurzx069vpX4b/sLftb&#13;&#10;m+ii8I+JbnEibVRnOD6Y5J646V+2ekanb6nax3Ns4dZBnIPXIoA2AQPp7dqQj0HH19KcMYz0/wA9&#13;&#10;aCQPb9aAIiAc5HP+PaoWjGcA85/GreOcg4x+lN2nkCgDJkgzniuO13S5I/8ATLbhxzx1yO9eilMg&#13;&#10;8ZqrLAsyMrDKn9fU0Aee2c02qxDcmHTgj1P0rmvEugpe2ssbp85GPT8R+f8AnFdJqUV14fuzd24L&#13;&#10;RN1H9fwqJtQi1YgqME5/EHr+XegD8gP2ovgld6gJdVt4y7IoDbeCQCcH/wCvmvx38d+Dp9CvWym0&#13;&#10;bjx798/j+XT3r+r3x74PtNR0qdPK80upHTqcd/rX4kftF/BltNvLm6WDYjbzxjj07cfyoA/L+E7g&#13;&#10;cryM9sZ+uOAM9aaY2JGOCeCT06cj9fXPSt3W9Gk0q9ZOAB+n4e3p/wDrrIIG0hCQSO2MdPy9aAGK&#13;&#10;M5VBgDrzzz+f/wCqqsqlZSVO49eOPXr1qxlt42jIz3AGcnIBA6jj8KmljEilyOWOAevGP68cfyoA&#13;&#10;9X+EfxC1HwJr9rqtnKyRK678HAxnqfT8K/ob+BnxesPH/hq3mScPOijIJ+bH/wCrFfzFQusZ4H3s&#13;&#10;c459TX2V+zb8bb7wP4ghtJJyIHccEnaMnBHJ/LnrigD+j+x1MAgFuBjseefWutstSBG1m5FfMfgn&#13;&#10;xtZ+ItJt9QtpdwkUE469e/0r1ay1LP8AFkHP6c80Ae1W18rYII/PArXhu1I615ZY6mBgBvTGf6E/&#13;&#10;hXTWmorgLu/z+dAHfxzAg5PWuC8U6b5ci6jbDDDJOO5rbhvMrnPNXLkRXds8MnKnI/woAw7C9i1e&#13;&#10;yQgjeoCsB9O9QXemCSNlbkHt/jXNWbPourtA+fKlbHbjJ/ka9GkCtGFQZP1PHFAH5jftY/B4+J9C&#13;&#10;urm1tgXiU5wvLfTHNfgZ408L3vh/V57G6jKGJuOMdDiv64vFfhxdStJknAYSKVII6Ag4IH61+G/7&#13;&#10;YHwPm0e+n1eyhLbW3KQMHHPH1PqfpQB+Rt/b+UQ5JIJJ7n8COlZK7Dwc478EkV2+s2pZnRuGBxyP&#13;&#10;8OnH+etcXJEN4znB9fr1/pQBmlmjcHPCg/8A18V1WmSyzxb/AOJeeQemOCK5yaIFQwOGwf8A9Yp1&#13;&#10;pdyWzBc5B47dePTFAH6Kfsp/F2fwx4jh0q6l8uKdhjcf4s4HHoa/cnSpINd02LULY7hIN39Rnr+N&#13;&#10;fyz+HtUutMv4NQido8MPunGMc8n2/wAa/ef9jv4y2/jTw7Fo9/KDdRqqnJBOccZPX8fwoA+nL7Sz&#13;&#10;H9xQT0/+tXOTQsvUdOOORXt97pIkBKjn6/nnt/kVw19pJXOF6A/n0wPpQBxKP5We+Mn/AD+dbvhP&#13;&#10;xDN4f12ORBiNz82eO+M/UfX61lT2jRE5ToOnpjrWNeoQPMzgoew7DNAH6J6TqUeqWMd3GQSVGcc5&#13;&#10;NLe2gmyzLkn2rwz4NeKWurRbS5OCMIQTnsMfmK+iwySIFXk/n0/WgD8+/wBr/wCCunePvAl+0lvv&#13;&#10;mjQsu0fMGXnPTtgfy71/MN400G48O61e6TdIY5oJHXGCeh6kenof04r+0vxHpMGp2U9pcRh0dSOn&#13;&#10;XPrmv5w/29/gh/wiHih/EunQbYLlvmwvy89zQB+V7xgsS3TP07dPz6VAqkE7gCPx+nH+Na09sYs8&#13;&#10;7Qctj1x3Ppn/APVVF02nbjJx1/woAhIXqBjGPfvwfrUttMbeZZIyQw59ifWmOoGR/nH+NRtznjkd&#13;&#10;fb2oA/dL/gnB8fFhkXwfqc5JBUR7mHTC9Dn8/fP1r967eWO7t0mQ5DqD1z2r+Lj4EfES78AeNLDV&#13;&#10;YJfKSORS3JHGR15/A/X3r+s/9nv4l2Pj/wAG2F7BOJXaNScHPOOf50Ae3z2+fqP61z15ZZGCMEf5&#13;&#10;6iu3kiDdOp/zzWbNb54IwKAPKdQ0zcjqvGR+uOx6VW8NTrb3rRyDAk+Uk+uf8a768tBySP61wt/b&#13;&#10;NZXZkQ7dx3DtigD0SCRZ1KjqOuPUdPpXN+NdDOr6Dd2xjU5Q4zz2966jRPJlgE5O8yKDx6jGavXa&#13;&#10;hwyqmQ2fyIoA/ku/a6+HGreCPipqQu4tkN/I0sbAYBBPPTjr/T6V8kS/usbgMgZJz19P/r1+9/8A&#13;&#10;wUZ+FKan4ePii2hxcac24kDJKNwRn25OO9fg3qUJjl9AvP1x/nvQBh3BznDc9c+xxg+3/wBY9KzC&#13;&#10;+HJYYHpnp6HvWy6lnVs4PPPHJ9+o981kzkxkgHJJ/l/nFAGlpl29rcxzRvh0YcHj8zmv6Nf+Cd3x&#13;&#10;gGv+E4tFup901ttUjPQelfzaRNh1Ibn884/rX3n+xJ8WpfAXxDgtri4Mdtd7VPPG4dAfz7UAf1jw&#13;&#10;XAYA9RWijZA7fl/+qvLPBviOPXdFtb+JtwkUH6+v1r0GC4yBQBp7c54/z/ntXkPjfTxDcrdrkFWD&#13;&#10;A+4Pb/CvXEfcB+H/AOquS8Y2ZuLLcvDDI+hPNAHMwtuSO5B2q2G/PGeB3zSeIC9xp0sQ4BXOPX2x&#13;&#10;SaFI0tpscfNEdp6cf5NbUqrLAdxyBnsPxz60Afzzft8eGZNF1+LxB5QKCR0JHbdzlj16+vv2xX5O&#13;&#10;6rcrPfNLs4JPH9D+mSK/pA/bo+HUfiTwJqJjRTJEnmA7RxsJJwcfka/nD1O38u9kTALLx3yO3P0o&#13;&#10;AxZgQwyN3HYEYyckfh3qLdz0wcHt0+n9P8KnmHJWXnGR0AAx+Ht/KqUsh3eo4/zigDqdF1I2UvD4&#13;&#10;A9e/H1/Pj61+j/7FXxOk0zxoLBHwk4DAerZ6Y659vyr8uS7AAgnP+e4r6O+A3ixvC/iew1IMMJIp&#13;&#10;JPcjrnP8/wAKAP6xdC1oXdrBcL92VAw969EsLzdjB6Y/L1r5E+Evi4az4XtpxIGMZA4J+6emT396&#13;&#10;+h9Lvwdo3c/Xp/8AWoA9etrjOAP84rVRww4P/wBauKsL3cBzgHqPSulgn4HP+fSgC+6Bge/pXn/j&#13;&#10;CwWaxUychSR9Qexr0IMD9DWFr1t5+mXAxkqpI/AUAcX8OZlls3t2cAowO0fXA+nSvRtSiD23AyQc&#13;&#10;/wD168i+H6tbaxdQsMZkbGe4bkc17TPzA/GcCgD4d/aL8PXGreDNZtgoGYC43HqB2A9eK/B+Xw3J&#13;&#10;a69dW7kyjPXHHuD24z+HA9K/pA+KGkf2hp08EgJM0bR4GO44x/n1r8MPFmjTW3ieUeUY1LZYZyC6&#13;&#10;kqcD8OfwoA+YvEnh/b8yjBA2njrjofbNew/C3S5ZLPygTuYrggZ9f/rDH/1q1PEugpPACkYAJz9f&#13;&#10;6+veut+FenkTmFzgcYx059fSgDz/AMe+FNSspXnkIILuvPPGeoA6dsGvrX9irX2sdYurK4lyTsfH&#13;&#10;Yc4z9ef8e9cH8RNEMsOxF35LbeeDxyB9KofAQ3vhzx1atcYjS5BQjuWH4Dp6e1AH712F4JEQg5DB&#13;&#10;eldLG4ZM5+leS+GdQM+nWspPLIufwFejWd0XAyc9KALlzHlTjivMPFVqhu0D8K8Tjj1HvXq5+Yfp&#13;&#10;+deeeNItiQSqucbxj14zyf60Aaugy28mmWC5JLRmPHXOw+1XbtVjUKiZLnJHTgDvzWB4GvEm0yFd&#13;&#10;oZopnGB0Acev511dyrSMGwFC5/8ArflQB+bv7TU08X2V3lVEOf3ag5Yhxjn1H/1zXyfd30TxKY22&#13;&#10;AKZFGcE7jge/4euK+qv2q9FuL+7g1CW9by9MmaYQLgIcYyenOBz6V8WalttMtvLojGSM9wjAYH4e&#13;&#10;1AHVxztHGwycHjBGCO3/AOusfU52u5jA2AJHGenPHGM8f/rqnaXokikVuSee+Ce5BrCnvES680HD&#13;&#10;DbyTna3bvj8qAN2MpC4cEs7sGB9SvHPp/k1+t/7OuorceGLdkGA8KHG7P3QB+lfkWs29H5G8FCOe&#13;&#10;uTyR6cZyK/Tj9l/UzL4es0378Rle/bkZ/SgD7ghfcOf8KiuYwQTjn6ZqpaS5UDOAa0mAZeB/n/P+&#13;&#10;fUA4bU4NyspHQV5F4gsmZX4z17+vFe66hDlD2rzPW7TcG7UAfPmlRxWXi/TPNi3ENM4690IHtx/W&#13;&#10;vq7Q2hOh6YkZCqFZc5xwGOefb9a+ep4Ei1y0aNFDpvYEnHUY6+1ev2i3C6JaQ28xQ+UWyo6Zb9c8&#13;&#10;0AdnDtVBIDtLgEnr1OF7n9RX5lfty3LGysrcS/O98SFI4+RDnoPfvzzX6W6faGCEsoJLlclueR0/&#13;&#10;xNflr+3NdO1xo0PQNd3EnUdVTHT8eP8A9VAHwEzPCrS7gcgfr6gZwM/lXLGQb85b5c4PQfrx+PT6&#13;&#10;1fvLl0UMzcZC57ZPIB/xrAhlLZWQ/NuPf34Ppzx2oANQCSKqSHYpxz39eBxxmsHQrO4k8R2W1sjz&#13;&#10;o1YZ+/huMfh1/wAK2Lx/MBUEEtjqAP8APAParXhFQfE+mRRsCZLlWGe3zKOen40Af0N/CW28vwmM&#13;&#10;jghT0xkBeO1X/ENspVhjIOffv/nFaPwstyvhOLtnb+i1c8QWwwxHv/8AWoA+LviNYYikI4xyPb1B&#13;&#10;r8+PiRp6iZ2VeQx2n+eT/nmv1E8cWLeW7468dfb86/P34o6QymQ7GwcnH9D9Mf560AeHeAtTe3vl&#13;&#10;CjOGAOcAfnX3V4Jvorq80tJHwgfO7rjBHbpjjv8A41+d2lXDWeqgsdgDYz+gx7/SvvH4I2suua9Z&#13;&#10;xEq8ccO87ieMkE8gnsfegD9fPDDxjSXREx+8wR0xtUfh0rvIv9WvOeK4DQw1vZIrHc7HzDx6+h74&#13;&#10;+ld3E5ESlz0AzQB8d/tkah9g+HN+hwTcqkShjjl3A45647fnX4x/ZzK0hKkMxA6fTOQP681+mH7c&#13;&#10;HiCeT7HpCPmKSTcy9xsHGPz54r849qFSAu7cew+mKAMLyds+3A468gD6fl2/lWpJH5SbT/P8h37f&#13;&#10;/WqaKBRIG3E8/gO/6elXnh3eWp5yf0xwB/Q0AFm8kUU0hOBtLDp2HY/h/OsCwv0/4SEQ5JCCNDjO&#13;&#10;QNo7fiea07spaabgNhiQOe+5uRn6e2K8x0W/+0eIbiXcSrStjJ9Og/z7UAfo98NL5ZLWJQ2CcDPr&#13;&#10;6fj/AF619k+GLkNGnPAA6fp+FfA3wvviVi3H5cZHrnP6+3tX294Ql/dIuc5x6H/P+fWgD6G0hycB&#13;&#10;jzx3x/Suxjbj/P5V5/o0vygZwDXdQNlQQc//AKqAM7UwNjen0rxbxrMLWyuZ2ONin8+1e1agAVIB&#13;&#10;5r5x+LF39m0p0V8F8nnrhe9AHh/w58P3Ot+LJ9QCExJKqjJxnbycfU8EHrX3RpNubW2Pm7SxOeD+&#13;&#10;tfPXwP0s22kiVYtzyc7iAOWJYkfy/lX0oLBgIy8gUEbQMnr/APX5oAuWIKJJPIwAUH3x69M49K/L&#13;&#10;39sLxN/a/jSx0KCXzEsIfMkXn5XmPGef7q88V+n2rN/ZujM2Qu7qTxgYySe/15r8TPH2uP4p8cav&#13;&#10;rUz7/PuJChz1QNhQD2G0dfp60Aee36+TaiMHBC4PH3icHjp+dYAQBTtGWI3Z/rz06/5xXRXqo2Rk&#13;&#10;HHHT/Pbv+lZV35ccRYYGQe3p6e3b60AYvhvS5NZ8U6dpQXf9puY1wSeF3Z/QCv2L8E6Smk+E4NoC&#13;&#10;+bg8AdFGBj+f0r82f2fvDjan45e7dC4sIwFOeRJIRjH+eOK/Vy7tRZaZDZoMeVGq4HTgc/maAPCf&#13;&#10;FjD5s8D+v1r5r8SsPMPy8njPTn6Y6V9H+KCA0mcZHGOn4H9K+bPEJbzGz1+vT14H17UATeEYgLlX&#13;&#10;J6HkA+p/P9K+uvCakRRqTkjvjrnGOn/1/wClfKHhCLFwFJwCR7jjnn6V9aeEwdiEdDjqMcfSgD23&#13;&#10;RlHHoMfhXoVlkIAf8PyrgtGUjbnnn9f88V2TTi1spZ3OAik/iRwBQB5X8V9Ykntxolkx825Pk5Xk&#13;&#10;qp++w/AEZ9SKy/C3hldKsIFZf3tyQ7eoUD5V7noPzrkpbmXxJ40KW7sYbQmIlRxkfPJz6k/L7V7N&#13;&#10;pFpJLcKSScHucj0wPyoA7XRbfIDEAKBtA9+9TeMdfsvDmg3V/esViijZmI7Ko55/St7T4RDD0xmv&#13;&#10;j39qrxzDY6Kvh+3l/e3bfMPSJDkn8W4oA+GvG3ii58WeJL/WLgYNw7FV64XjAGc89h06VyLP+8OF&#13;&#10;5HA65OOvAqkrNPIWC7Q3zc9Qasw7fMRwOBjn1BHAoAsyviIhFywOMA9SR19vr+NfZ/7MngxkiTV7&#13;&#10;pMyXrGTP/TFOF49yM59K+Q9F0ybWtUtNHiDbrlwrHoV55OOeig4r9W/hfoEGjaHEYo/LBVUQYxhE&#13;&#10;GBQB6iMhQc9Kxr6UKpzxj3rXkJC/TNc1qsoETZOT+lAHnPiGY8n16f4/h6V4VrlwS5x1+vvXrPiK&#13;&#10;5OGGefTGeD1x/wDrrw/V5yZG5oAxdqtKM8E46Z/E/wCf0r1LwvAPlz2xn8uorzCzUvcD6j34B/z/&#13;&#10;AD9K9s8MW4UAkcHHf/OfxoA9b0OMbQf/AK/Fd3HMltAZZDwgJP4dq5bR4vlHqP8AJrn/AIk+LYfD&#13;&#10;uiyMvzydFUclnYcDFAHz98XvFM/ibX08L2cmUT95N1PT7iAc/j+Ga6jwN4NWzWFUVndhuYkYAJ/+&#13;&#10;vTPAnhe2iV9a1Yb7y4IkkLc/M/O3/wCt7V9FeHNPjih8wJ87+3THP6UAWvD+kFNs0g5xUXj/AMR2&#13;&#10;XhnQZ7m5cIscbMTkc47fjXWXFzHp1k9y4wFGf0/zivzr/aB+JNzrmpy6JayZgtwGkCkkbz91e3Tq&#13;&#10;aAPC/FOtXHiLXp7+6YszMXbryWzsX6Bece9Zm/J8gZYH8Mnv0zwOlZ3mFsysd5A+btliPbvVmECJ&#13;&#10;HmcZJAAzn738R+g7c0AasFpLqd7HpttkFtwJA6Z6k+wxz/jX3t8JvCkWj6bG+PnICg+w9P8AP1r5&#13;&#10;r+EvhVr+8iu5l4I3H2VT0JIzyetfduiWixRooGAMduaAOvsYwAMDj6f57Vuxg+lZ1um1R7Vpx8Lj&#13;&#10;oefwoAm6AGqN3LtXb/WrjnA57VgajMFyRxQBy2t3gjBGeD/n/PtXi/iO+4bJzjPrk16Fr10EUlm5&#13;&#10;P5Z/z/n08L8RXm9ygOc59sH8f8/0AOP1GXe/LZGT/n+nNVbSISTCPGSfp+FQSnfKRnJPf+R/wrqP&#13;&#10;D1oZJlZskf1/zxQB6R4dsgipx1x3H4//AFq9Jm1C30LTmuJ3CkL3/wA9qwtHhit7YSynCp9P5fh/&#13;&#10;npXzh8aPiHNPNJ4e01/3jjD+ijqQaAPnb45+M9X+IuuNpmnSMNOiZlJBPzt3/wA967/4K/CSGyhj&#13;&#10;1C4h/evgjIyevBPFZvgvwkmpXKTFMwoe46n155/LpX2X4a05LOFI4lyFAH+AoA6TS7GOyiRNnAXA&#13;&#10;Hqev6Vg+LPG1ro9k6qwQ4x25Pp1FdfrOsQaZYvK4AIXkdhkdce9fEXxD8TPqeqPEpPkRt0B689On&#13;&#10;/wCqgDkfFfiSbWb1p5WO1jkDOcLnjAx/KuVRAoLSHk5z7dgB3yad80zl5Dlc454y3pn0Famm2Yu5&#13;&#10;ldPmCMVHXl8cn8P8mgCa108zKqYOWIDYOOpyqgY6nnkdB1r6F8AeGRAElkTkY/FscY9h0H8q4rw9&#13;&#10;oUbyxr17g/iMt079vbFfSXhrSlgii2pwBge2KAO80SwCIABjOK9JsrcRqMdOO1YGl2mApxj8P84/&#13;&#10;Su2tYhheMAY7UAWokwoHp/KpCwA68/lQvQ+lV532qe2KAKd1NgHPA/ziuG1i+CK3PJz3/KtrUr0R&#13;&#10;g89Pb0ryrXdTVQ3PQe/+fxoA5bxDqmzcobJyfoO/0ryO7umkYMD1zjj+VbesX7Su2w4x/wDq+tc2&#13;&#10;imR+mec9fXoMH9aALNpA0rqoHLZ7V6p4e0ojEhXB4+v1x1PfFcpoWn+ZIDjOPx/xr2rRLDaBnt6j&#13;&#10;v/hQB0Ol2YiVQTjAFeefFr4qaR4C0KeeadUfaQOeSfQc1r/EDx5pfgPw/c31zKqtFGx5Ppmvxb+L&#13;&#10;fxd1T4j+IJH81jbhsRrnjnj1/wA8UAZnxI8f6n8QfEEt/duzoXxHHkkKO34/rXqPwd+EF/4kvIru&#13;&#10;9iIh3ZPpg9COO3XpWL8JfhPqfiW/hnuIvLiUgk4PTPGMV+qHw5+HttoNnDGiBQi/qOnb8zQBe8B+&#13;&#10;AbLQ7OBFQKUGB2/E13HiLWrDw9p8kkjgOAe44wBxVjW9WttBsXkdtpUHv3r4O+JnxLvNcunsrWUi&#13;&#10;BTyc9cE4Hv6+9AGP8SviDNr948Fq26FScYJyc9M/X8PWvHtjEszN15OR+WPpmtKK0d2MsmSxB9vy&#13;&#10;9/8APatOy0172URqGKnAI/vHpjOO3f270ARaFo1xfzpsXBbIjBHQD7zn2HYHqa+rPAPgyKBI5ZEJ&#13;&#10;RfuggZbPVmHv/Kud8DeExuWSVM8jcR0JHQD2H/1+cV9OaHpYCIFGMH/61AG3o+nEBdoH416PZWoA&#13;&#10;XAwRj8KzNNsVQKoXkcdK7C2h28//AKxQBLDGEUY6ipx29aB79qXp7UAA4prNgcnilyB1rLurkAew&#13;&#10;/wA/0oAhu7kKCc1xeqaisannB9c/l/8AXq3qWoAKTn6V5drmrqFO58E54oAz9b1kKCWbP415feXr&#13;&#10;TtgHIB/Pn/OKm1PUXmfv379vXOKwwNzDPJ/Dg44/z/8AqoAljVpWOeMj8we9dNpWmmVlO3JX/Oc+&#13;&#10;1U9M09p5BwQOP8/jXq+i6UAV2rx9P15oAvaJpWACV/z7f0r0qwsgiDjAH+eKraZp6xqPlwBj9e9d&#13;&#10;bbwBQPagCSCEKB+FJfX8FjC00zhQo6k1W1PVbTS7Zp7h1UKM8+g/SvzM/ai/aztPDNrPouh3Aa5c&#13;&#10;FPlPT9evNAHa/tLftTaV4NsZ9N0udZLtlIVVYe49elfiP4/+IOt+ONXlv9Tmdy7/AHevHPT09PT1&#13;&#10;rnfEvjHXfGmsy6jqMzSNO2eSTjPTr+p/TFd78PvhlrHiq/iVYiUJAJx6nJx/PuO9AHP+CPAuoeIL&#13;&#10;2NYoCxZuuARj14z6/TNfp78EvgFbabDDeajAC/H4Zzx2/P1rufgz8BtP8PWUU91FmTg5+g55x/nm&#13;&#10;vqxks9EtCEwu0f45x6AUAUIbTT9Cs1iQBAq9AcflXz58TPiXbWEElvby9OPlI5bH8PPJ/T+dHxM+&#13;&#10;J0VnG9vBJ0U8A4LEjjHX6Zr5Ggg13x/rf2eFScnLEklI0z3+p6DFAE9jb614/wBa+zW4bDHLMfuo&#13;&#10;vTJ/Xj9K+0/BnhfTfBumxW0EO+eTJC/xO399vQemazvA/gvT/CWmw21vFvuTyQ3BLHq7kAZ65Ar2&#13;&#10;bRdGMkhnmBaR+Sx/p2GO3tQA/SNHmnmF1dnzJDz0xt9h/wDWr1fSNJChflwBj/P/ANc0mk6SqheM&#13;&#10;k/nivQbGyCYOOePbH0oAWxslAAxkCult4MYyOlFvbkAe1aIUDHHSgAVQBgU7j8qTOORxQOetAC59&#13;&#10;eaaWAyaaTiqc1wBxnn8jQASzlc9qwru9A3c9Kivb7aDz0964nU9VCKcN0oAm1LVQuVzknJ+lec6r&#13;&#10;rGCfm5yePTHP6VX1bV85XdnOD2rhLi8MrHJyOf1OOPp60AS3t487/f4P6cZzzWeAXJ46e+fbp/Ok&#13;&#10;RS7jkj8vTv61s2dk8uFUceue/wDntQBDaWxkYAKcH0HHv+Nd5pWjkYZkyeKsaVo+GAK4J716Lpum&#13;&#10;KoHGB/nFAEOmaUqheACMZ56f/XrsbSy2YGOnt+VWLW0CYGMYrZhhCAccCgBsMIHerg4H0/zmmNIE&#13;&#10;G48Afyrz3xf490rw1ZTXFzMqhFY8nsPxFAHUazrlppVu888qoFHr7V8EfH39qbR/CVjc21ncCScK&#13;&#10;wCqy5BGevPb6V8vftKftmwWgn0nQ7ne7blyp6c4z1/z+dfkf42+Jur+K76e4vp2nMrdCScA88+vJ&#13;&#10;xxQB6z8XPjl4i8dalO9zdOICSCAce44HT3Pf86+eIo7zUrkAhmL8c85z29+v0/Dmn6DpGoa9dBY4&#13;&#10;mYsQBjPrwOD06Cvvn4Mfs7XOqyRT3cBCkrzj5gc8k9ePagDxz4V/BjU/EF1C7W5IP8RB+n54z/8A&#13;&#10;rr9VvhD8BtO0S3hubmFWcdDtGMYyOteq/D34R6N4ZtY/LgXeo5JHU447e/bn3r21ms9ItxI+FCjp&#13;&#10;0/WgCnZaVZ6RbBgFjRB7Dp2rEmvb3XLj+z9KGIzwzAH+dPjh1HxXdFIwY7Tu3TPt7Drz+FdNc6hp&#13;&#10;fhS1+xacFluSMZz+BOev1oAWC10jwlaGe5Ie6I/X2rhdQ1C91yYtOSkBIwvr9TUcoudQuDcXj7i3&#13;&#10;QdcfT09P51u2OnvKdmMjjoO3+e1AFO0seiquPbGPpXZ6bpRyN3A9OnatHTdH4AIz9ecetd5YaWq4&#13;&#10;4wB+f40AULDS1wvy8D/Dt+tdfaWSoBx/X/PNWba0C845Fa8UOMdhx2oAgigAxkc/1q6qgdBkU9V2&#13;&#10;54x/WpBnHNADevTr0/KlxjPv/npTmHr/AJ/Cmk847/TtQAh79j/KkJAJ70FgOvA/X64qlJcbRQBM&#13;&#10;8gx1z/n/AArNmugAecn/ADxVS5vgqkk8VzN7qSgHLdf5UAal3f8ABGf/AK3pmuTv9W2jhsZ/n9Kx&#13;&#10;L7V1Qk56f55riNS1rcTtbJHX/PtQBvajrQKkFuDn9P8AP+NcNqGqsxJBwOf/AK5/+uayLrVXlzz1&#13;&#10;Ptjn/P8AnviPNJLkng/56dKALs94ZW+U9ff16d6p7TNkkk9Dgc/lxipoYXk6c5P+FdFp+lNJguMk&#13;&#10;e3b8aAMq2sZJSABnB5+mef8A61dlpmjnAOMn/P510GnaKeMLgds//XruLDSApDYx/SgDA0/RiCNw&#13;&#10;5/zxXbWWliMDPGfz/Pt+Vatrp6rjauQMduK2orVRgHigCpBZhAOMVqJDt+oqZYgMc9KHdYxubt70&#13;&#10;AOwAP51n3eo29ojPK4UKD1P41yfibxtp2h28ks0oG0Z5PU+1fnr8b/2s9M0aKWz0+43ynIwrZ6+v&#13;&#10;P070AfVvxL+OeheErSZ57lI/LHqAe/HavyV+N37Xmo67cz2Giz4iywyvO7Hbg59fX86+U/ib8ZvE&#13;&#10;PjG7mlubp/JO4hSxGRz/AE7V8u6rrszu7AliffqPXI/z2oA77xd47u9UkkurqZpWJzkseAD6d/zx&#13;&#10;Xkc17d6lMYoBnnk5PHbmrum+H9V1+7UQxM28g/pzjt/XtX2D8Iv2eLvUZYJLy2yX244/H36fSgDw&#13;&#10;bwN8KtY8QXKs0LESMO3Tp1/z+Ffo58If2Y4ongnubbLLjqDjI98V9RfC/wCBen6VDCzW43qBztHP&#13;&#10;fr9P1r7P8M+CLezgjSOAIAByAOgoA8r8CfCPTdIiXZAAR7dff/69fQ+maBFZogVAoH+fxrpLXTYr&#13;&#10;VAFAB9B/j3q27xxD5u3v+VAFFLMkgdB/T3qdfIt88jI69OKoXepqq/KcY9feuUvtcCg8/TB9+KAO&#13;&#10;ju9W2k/Ng/5/KuUvdZUKTvyOvB6+uK5PUNcznDYyPeuGv/EB5XcSDx6Y/HPrQB1+o66uT8/A+nX6&#13;&#10;ZrjL/XCwIU4P4jGD/niuQvNbdiQCR279Pz96wpLqWU4JBPPr39PSgDdu9UMjNk4z9fXv9f8APbOY&#13;&#10;ZHkJHfIOAD29/fn/AD0rwW7SnGMj/Ht3rrNM0FpSjODz+Qz+dAH/0v2H1PTW02VlZf3DE9sgA9vw&#13;&#10;ryzxLoNvqaPAqKY3HoP1r6hv7GG9iMcgyWHp615FqmhPZzGJh+7bPrxzQB+SH7RP7OJkE2taVGob&#13;&#10;BOMYz0+v4dK/KzxR4euNKu3guIiHiO3sR8p5yPX/AD6V/UBrvhd76N4Jot8bj9D6fTvX5mftKfs1&#13;&#10;Tys+r6PbEsPm+ReT1Pb29qAPxk1dnIAkUhV+UHp9B/n0965RlUOCuQD/AJ7d/wAq908U+D7/AEu5&#13;&#10;ms7yBonQ8gjPI749+1eP6hZG2l5UgCgDHOdv9cY61Ey7sd/z4/wqwykZZTx/nn+tQEYzt6jj16d/&#13;&#10;agBYwu/pnPT3P61s6XrF1pc6XFo7JJG24djxx/8AqrFHG0ken/1hSxld2OcH/OQKAP27/Yw/a5Vz&#13;&#10;aeFPE84GCI1ZifXAz6D/AD61+0GmXlnrNol1bOrq4B4IPUZ4r+MbQdcvfD9/BqWny+XJAwII9Rz9&#13;&#10;fzFfub+xh+2Ja6xb2/hXxPdqkq4RS7YPYDr+lAH65TafnJC881hXGmnDErye/H4eldpp17Z6xZpd&#13;&#10;2zq6OAeMH+VTzWQI6YJ/zmgDyufTz83HT/PtWPLZlOnGfp2PbFeqXFh14yD+Oaw7jTwMnac/lQB5&#13;&#10;w0LA+wx/n/8AVVCWMgkE5A7dPft+Ndzc6cw4C4Hv6D1rCubMjjGCSc/SgDk7mHehA4Przwc/09K6&#13;&#10;Twn4nk0e4FrcP8jHA3dP/rVRmhIGCeP5fSsC/sRKpxww6EfzB+tAH0Rq9nb61YC7tgH4z0z718M/&#13;&#10;HT4YWHiPT55kgzMikHj09u3419U+APEbWS/2detlSOpxnqMGus8R+HbW7ia4QBkcfN3yDQB/Mn8U&#13;&#10;fhdd6ddTR3UDIhbqR2x2/wAa+NPEOhzaVcMYlOwkenH+Rmv6Qfj58El1vT5bmwtclfmxjr6/5/Gv&#13;&#10;xx+Kfw1utJlmhntyAC3bBHbr/Q/hQB8QSRnBbGAPT/P/ANeqw4PpjB5OK63UtHks7loChCkHGe59&#13;&#10;Olc9cWc1uclSAfy56UAVweMDjPGP64qzFI+TgHB5/H/P/wCv0qDJGW/wqeLg7uoPXPcA0Aeg+DfF&#13;&#10;+o+F9Xh1PT5jHLCwYYb0+nFf0N/sV/taaf4w0q18Pa1dAXKjaCxHPXg9M+g/Gv5rVcLwDnPv2z16&#13;&#10;V6j8OfiJrHgHX7bVdOnMZiZScHsOn1oA/tgsr6K8gWWJtwI61dJyc9D/ACx/n1r85P2Q/wBqLSvi&#13;&#10;RoENlfXSfbI1VSC3zEjj6/pX6I29zFNEJYyGB5BHv/nrQBd69utIAT+Of85pAevpTjwM9v5UAHbj&#13;&#10;pSdun/1qcfw/rSEY77iKAKF/ZJeW7RuNxI/z2ry4QnSbprcjCOeCegPfn3r2E+/Wua17SVu4CyjL&#13;&#10;r7frQBw0waUFJDkHt25r5s+MnwrtfE2lzAxBpQDtYc49iPy619Kae+6VrO5yHj9R1qDWrRxGQBuB&#13;&#10;zjjqKAP5mvjv8J7zQtUuIprfYI88FSPXv+NfHM9vLbTPbSDJXjv06n/9Vf0U/tF/CiDxPY3F6lvm&#13;&#10;ZFODjB9/rjtX4h/EfwTeaTfzjymUAnk/hj8euT1HrQB4UwCOQ21seucn2wO54qVG3DDYOMZHXk+5&#13;&#10;PXj/AOtRcRFfvDaQOQOx7cn6VTjb5yWPX8OvB7Ejp6UAObIlwORz1/Pmt20vXSUSqfnUhtynkcfp&#13;&#10;36fTtXN3DsGJT5SM5I9D3xx0pkNyN5V+Tkcf1+negD9Tf2W/jzJa+VoeqTnIO3nPTPBwfp2r9W9C&#13;&#10;8RRX9qk0ThlcAjHIIxx79/51/MJ4a8RXWg6nFf2TkPGw5yfmHoT3H1r9df2dvjnba3YwWN1cASIv&#13;&#10;3SQOTjI/w/8Ar0AfqBZaoy9W4/HrXXWeqoRyckY/GvENL1SO6t0nhYEOB+o469ua6i21Noz94jHf&#13;&#10;09v8/wBaAPcbPU1YBS3I49a6e2vkPcH+n5V4jZapnqc/px/9auusdUxg7+v1/GgDqvElsJ7b7VGP&#13;&#10;mT86f4a1k3kBtpGzKnH/AOuoIdQSaIxucg47/nXEmU6LrQnDEREjOc4IxjtQB6Lf/appPJzkHnH0&#13;&#10;r55+Nvw2tvFnhy5s5I8uUJzgccHp/Wvp+1eG8thdW5yHHGOoz2rG1OzSaMpIN2cjp/kUAfyh/HH4&#13;&#10;Yz+EfEVyCgERYjHTkfz9OK+YdRt/LY4GeD1+vb/P61/QN+2D8D01eyn1fTYMuOSQvA49a/D7xL4f&#13;&#10;nsrq4t7xCskRKkHPBzwfagDxqVOR7D1/I++aqnrxyM47dB0rcuIAjurg5Ptk9sf5zVHykOWXOB+J&#13;&#10;/H8fSgDZsb8tEqAbSM+nX1//AFV9M/s8/FS6+HnjSxuvPKwvKFZc8EFhwMV8nQ/uyGxx9O3r1reh&#13;&#10;vpEkSaIkNGQwI9sYP+fegD+uX4beJ7Lxv4YtdStnDl0Hcen/ANf/AOtXR3uk5Dccc9fTn/GvyW/Y&#13;&#10;H/aDErR+ENZucMNoTc2OABkHpz6V+0IhivLdJosFWXP/AOqgDwvUtG3bww55wf8AP9K4S/04x5yO&#13;&#10;MH1+v4V9F3+lAkjFcFqejbgcJn+vfpQB514T1OTSNXTccRsQrc9s8f56/hX29oV6bq1R48sQBk/U&#13;&#10;e9fFlxpZhl8wrgAj8OetfUPwv8Qw3OnpYztiVMI2eDwOPzoA9RuoEZMdc4r4m/a2+ENj48+H2pwL&#13;&#10;B5s/lsV4wc9evavuJ0IB54/PPHauR8R6ZFqeny2bAESKR+YoA/i08beGbrw/rV5o15EYngkZee+D&#13;&#10;+PGP65rgzbBcYGSM9s/j/X1r9V/29PgK3hPxHL4r062byLljvKgnk5x+HvX5cXECxAiTjPT/AD36&#13;&#10;9vbigDBlDKSB04HTrjrxTPmyeDnj8e1acyby2AcDGOn+T0rPCjeMZOP8/pQBdspPJlBYYB6E5P55&#13;&#10;/Ov24/4J1fHiKxvIvB1/chBsHl7vrgD/AAFfiBEACp6EY9ueOgxXtvwd8cz+CfFlhrMMhh8tlz7A&#13;&#10;nk5HagD+0nTbyO+tknjOQ4zn9fWrciBq+XP2ZvirY/EDwTZTrcK8mwA88/j7/WvqlRx9KAMia3z2&#13;&#10;zmuL1/TDNbFwMlP5d69JZAev4VmXFuGVlIyCPw57GgDzLw1eTQq9mWwY/u/59xXeQzMylm5A+vFe&#13;&#10;ZXiPpGrqW+47bevUAV6NptzHLbYUYBGPz9aAPDPj78PNN8feD73Tb9Mq6N3xg4ODxmv5Sfi54Tm8&#13;&#10;H+MNV0G5G020zqvXkZ4I9Qf88dP7G7u0W8t5bSfB3DB47n/PWv57v+Cjnwii0DxLbeK7GLYk+6OY&#13;&#10;qCAWzxnt+dAH5LFc5QbsjkY9iP8AOKyboYI4yDu7Y/z71tXe6NwNuAOv0+uc5rKuELAOeTz3/r6Y&#13;&#10;7UAZqHJwR0HoBmuu8J6udH1m2v4vlaJwwIyBxwRn/P6CuQyQ2Dnt7Gno/lsOTkdPx70Af1ZfscfF&#13;&#10;aHxn4BsgXzJGiqRnPI6f1/8ArYr7ss7wcc8n/PFfzi/sB/GN9D1QeH7qf5CRsXOMDng+2cV/QFo+&#13;&#10;rpd28U4PDjd1yM0AetwTg8A5Han3ka3Vq6Nzwe/f2rmbO96YOc10EMysDzQBymiQtFPNG5wHBIHG&#13;&#10;Tz/SrEkCBmVnyDxis6cNa6yhyQiOfyI5/wAK3tViRNrQ9W7fXpQB8z/G3wm+veG72AqJRIjA5GOo&#13;&#10;wef/AK1fy5fGTwpH4R8f6zpk4wkc7YXP8Lc8Adce1f12+ILYT2MsdwuQVII7nI/+viv5u/2+fAp0&#13;&#10;n4it4gtbYxx3i7cgdWQY7f570AfnBNGPNc9R82N2Qec44x2qjJEy8kZPHrx9frW/NbhMpKhXGfY/&#13;&#10;N/n6VmXS8njP/wBb/HvQBRkTL5Xj2z/P65+ldl4SmWK5TcduD27555+n+FcjGXZ+hPr75/zzWrps&#13;&#10;xt7kMGwTjHP55/CgD99/2RvHyX/h+Kzkl35Upz1DL+n+evWv0O0PV1ZEJbp+GR68V+DX7JXj6Kxv&#13;&#10;ks5X2BHDAZ9Tg/n+nOe1fsPoHiBd6bXysnzc+/8AntQB9XaXqG4DHUY79vSu6srvcBk9e/8AjXge&#13;&#10;jaurBWzkcfQ+9en6bfqwG08kUAeoQTZ61YnQTQOhGQ4I/A1zlpdA45wR+prdil3DGeooA8w0l4tP&#13;&#10;151fglkJyffHFetq+9XAHTNeSX8MUPiYO/BJYLnoe44716nDLGdjocq4GMdOlAHnniuPzLKVz1j5&#13;&#10;B78Ht+FfjV8ZPDsOl+ONRctsdLtp0VgcmKfkYHTFftjrioI5cjrkD6elflp+0FoFvJ4pj1EjL3cG&#13;&#10;zn+La+eeODjAoA+XL/Q5LrT2ZXEfykpzyfUfpVr4d6a0V+ioSVeTPUDnp+Xt3r0a90cjTk2FUAbj&#13;&#10;PRSF6e9VfBMCHUICvIIy+B8pxnn8fUc/jQB0XjDSEubBOChKk52nqeB/+v8AnXiekRf2B4htLvJx&#13;&#10;HNht/GOnX/GvqfxDZlbCLehK/KPXBIzyMdOf/wBdeE67pRnt3uQFjMbrlTgd+ceo9M+1AH6cfDjW&#13;&#10;BdaBbnOTF8p6duevcV7fp13uQEcfy/P/ADzXxl8GNdD6N9naQEhI37dxg/j1zX09pGoBtuCD09P8&#13;&#10;80AetQSgqMnP+A4rn/FihrOJiMgSfh0NT2F0GUYOc8UeIB5mnAg5Idf5+tAHI/D6/LafLEVCCGZs&#13;&#10;H0G4gc16TdPuDOeFK8Dj8efevOvDVrLDZ3ax4UrLgc9OcnjtXeIGSEvMysAozz+uelAHxd+0jaLL&#13;&#10;4fv5Y0VAgckgE5XGDzX5NeL9WMVvJArZEDIu4kfdAyMc88+v0r9ivj/Zi78N6kWGdkUhwvOfk4xz&#13;&#10;1GBX4e+ONQtppJ0AO5gqnB+6QeT6ZPrQB2mk6w5sm3PuIHQt0OOPp0rnb3Ui979/IkKg+3v/APqr&#13;&#10;kdC1aJYJIwc71xkkckdPb6VjXeoBtTBJAAGeuegHXtmgD3C3ungt97NnIOcZ+8nr9fTr9K/ST9k3&#13;&#10;WvO0qKJjhgzAjcD6Yx/PHQV+WWnatDNEEIDEkqccg/L/AI9frX6AfsiamoQKWx+9wozwMjBH4kUA&#13;&#10;fqfp9xuAyeP1rpoW3J15rzbTL0vhSckf5x+FdzazBlGTkigCa6TdljxmuG1i3yDx1/p09K9AkUFK&#13;&#10;5rUoN6sMcnP+f1oA+dNfW3tNXE8kZlKRHjOFBJH8ua9Y0oteW9od+xBEMY4Ur2z9TzmuD1+wEurz&#13;&#10;nbuCQg4b3I6V6pBbrbCC2IUpDFGn1BHOR/WgDrrSOMW4Cjdg8ZPSvx4/b5umi1nRgJBHtNww46kM&#13;&#10;M+44r9e7SXZHhfkJyCTyTgfn+Nfi7+3dftL4s0OEgsBHcn5uc5ZgePp0BoA+B7rUxMzhWIR1Dgdg&#13;&#10;D/Lp261nxTJvBY8sOOnb8OfSueuroCSIg4KAjrzhenoPeoYbsMCcdM8+oB6UAb73Ucsjq+CDjj+e&#13;&#10;M89/Suq+H0KTeNNGVPutcR9RjPzjGffANedLL+8dmcYCjnHUY75x+lekfC4LN8QNCgbhTdRD5vZs&#13;&#10;5/Hv74zQB/Sb8PYQPC0Z9z9Onap9chzG3T/9dTfDtCPC0O5cEk8fh/ntWhq0IZTx7e/WgD5s8XWR&#13;&#10;kjkOMgA5r4Y+KelsS7bODknt68DuT/iK/QzxPbZV89Bn2z6V8cfE7TfMWQgcgMee+RwSPw9c0Afm&#13;&#10;1rVs1hqwypCg846gk/5x7+1fo5+yfo0c1zd3sqMSmyINkA/3iOfYY/8A118IeKNLzrUarliZFxnA&#13;&#10;GM9/y59q/Tb9kCxaLRknaNQbmdiTng7WxyT9BQB+j2k6YqojOCMKOPT0roHiCxvt4yDWNZXjSMuw&#13;&#10;YVupPrnoK0dRuRBYSzqcFVOKAPyH/bEv/tXjyC0LMVELHPPOXPHsOK+N9knOWJBP8OPx9OM19G/t&#13;&#10;Naymq/E67UPg20SQn5gcMNzEkdO/PP8ASvnTeWwQf0598Drwf6e5oAdGqh+hBbqT0/A/4VciXeAz&#13;&#10;HIUHOD37DH+T71ShLFl255BPfI57fh/nNaG+MJhsjocj9BmgDG1kRxW8Y6CNy5PTIVT1BPTNeAaP&#13;&#10;dFNSLhjkksfxP+eeua+g9W8o2cvlISVRuwx8x6fT1r508tbPU9mW4ODk4wPT8/WgD70+FN/m3i3S&#13;&#10;EkY6dQM/qK+9vBt2JYkxxjGPxFfm18Kr0eVAoO4kgcHt3x7f5Pv+gPgW5BgjHTgcdevr64FAH1No&#13;&#10;kuQrD0xx/n/PSvQ7ZvkHOfzryvQZgyDJxjrxgD6V6ZaOSBg5H+PPNADr3lT7e+K+T/is39qX40tW&#13;&#10;/wBYVj4I/wB58fh1Pp9a+q9QdIbeSVuFRST+FfIksU2v/EO3t1VtsQZ2bdx+8PIIz3AoA9+8E6Em&#13;&#10;l6TZRoMkRAkDknI7npxXd2PmyXKNOdic4x1P1/z3qLToRDYKqkDgKo9Bx0ycitPT4i5adztjHA4H&#13;&#10;3R3yRQB4l+0Z4ui8PeAtTlikKSCEW8fzY+eb5QfwHP0r8hWzLI8jcDnJ/DJNfdf7YXi+Jl07wzC7&#13;&#10;Ykke6k5z0+SMYx+NfBfmkqRk4A9QPx/H8qAKdyVaXy0boCPTOe/+eapX+Y4kTJYnA6H+Ef5z/k1o&#13;&#10;KEy0nTDbuMfhWfdL9oZIlBLyMqqM53E9D+fOKAPtT9knwrJ9jTVbhMNeXDTEH+5F8o/M8819qa0w&#13;&#10;Kvk59/fFcD8E/DkOg+GI0iHEUaQ59Soyx/P0rutdf5Hwcnnj+dAHzz4scDfyMnIx/PFfOniPO8vj&#13;&#10;GMnH6cD6f48V9A+Lm3GUKex5J7j2/WvnvXQPPAUZAz7detAG94MjBlQk/Nxj8f8A61fWXhZRsjVe&#13;&#10;2B/n2r5b8GoRIgAwCw49Dnsa+rPC6HZGDxjgcf5/SgD2jSF+UHOazfHWtjTtKMCHMpAKgc5dvlQY&#13;&#10;9ya09MZYofMc7VQEn2AHPNeZ6pcnXvECWygsImD46Yd/lT8gCfyoAteDNDnsdO34xJKzRqc43Mcl&#13;&#10;2BH4jmvcdA0YW8KnOScZPfisC008QzwxIuIrdAq8kZx/UmvRNOiKW6FhhiOfY0AR6rdpp2nyTM20&#13;&#10;AYya/G/4weM5vF/jG9vFmL2/mGKIE5Aii4HP+0fm49hX6K/tIePl8H+B7lLdwL27Bgg5Gd7j5mA9&#13;&#10;FXJr8mJH86Yk5YJ8oz3AHWgCaNSqoMBw+NxBzxn0x37+mPztxuUKh+D1/P8A/X7UxO0ucEcde38/&#13;&#10;680samaTyIVy8uEXHOGbgAc+/wBPzoA+ivgB4Y/tnWH1SQfx+TH3wP42/L/9dfpdYQxwQJFGNqoA&#13;&#10;B9B0r5t+B3hKLQ9JiZlAMKBM4xuc5LkH8ccd6+l4gQo/yKAHXDhe3WuN1eT5Tz0rp7uTAIz0/CuD&#13;&#10;1mbYpwcdfegDynxHOo3Fjj/D8a8a1CUmYgnoeh9+9ej+JLjJdfTOenOR2+leVTSF33qdzH/IH5UA&#13;&#10;a+hxmW4HAIyBnt16/jjmvf8Aw9bqqquB/wDWrxnwxAxkAbtgZxj8q+gdAg+UEDH4c9qAO0W4jsLF&#13;&#10;riXgKOORknsOK+a578eO/F0qFi1tp0gRccK9wf0+Uf1rqPi/40k0bSvsOntm5n/dRAc5kIwW47Ln&#13;&#10;OfWuY+FnhmTTLWKJY383/WFmBLGR/vMe2cdKAPdNE0OJ7yJIxmKDrzwzdzXrVtFFAgGOQP8AP51l&#13;&#10;aHpgtbVeCCRk57/1qTW71dM0+S4kYL6evHSgDxL43eOjoOkXA88KQu1VBGSxxgV+Z19dT3Ny0903&#13;&#10;mSy5LH1LdT7/AIcV6p8YfGj+JvE8ojctbWRMYw2Q7Hr6dK8YjcyMJFGQvAzjv15ANAGjCOQrfw44&#13;&#10;GevGRjrW9pVgdZ1BII8lIjzjvz0GfWsJmEa/KPnOAMHncx5I/pX0D8JfC8fnC5mQkpgk/wAO7079&#13;&#10;B6cUAfRvw40BNL01F2gO/wAx/E9BXv8ApkICrj39f61weh2wKJsBAP1/I16fYR4Ue5oA1IUOABz/&#13;&#10;AE+tXVXAH9BUca4HXNS9B/kUAV7hsLzx7H+dcZqtyFzk5x7iukvZiASPf8PavN9cvAqsN3QetAHB&#13;&#10;eIr8fMc/5B//AFCvE9VuCzsW5Jx3/wDr5rtPE1+Tu2H8vQ+navMZ38xyM8cfh+VAC20JuJAG5OfX&#13;&#10;/wDV+FeueG9OUKrEfr2rz3Q7RrmZZGGM4688Dof8+lel6nq1t4Z0WW7uG2FE3HoMegH1oA5r4o/E&#13;&#10;Oz8JaW0Eb5ncFY1HUtg5718vaDDf+Kb8yeVunuH3SMT/AA+x/KuO13xPqHjrxezRQyOm4eUmOinu&#13;&#10;fT3r68+G/g/+y7GOaf5ZG6+pz270Adl4U8Lx6dbRIqgHb2/z+XFeq28cdja+awACr365x0qvplj5&#13;&#10;K7z0Azz2/HvivL/id44XR7Z7W2kUykFVA5Iz1P4GgDzn4qeOppJmsLNySeDjt6k+3uK+bLmd5XC5&#13;&#10;wSeue3c/4enf1q9qd5NcyS3V0+WkyTzyB1x9T9PasfhVLzdDgntyTwo96AJURrmT7PFlTJgcdl7n&#13;&#10;p+fB9MV61o2lLAkf7vBwBj17AYHr1+lYXhTQRGn2mVAXYhyT0HoM8Zx6fjXrGk2n2mdWC8A/Lx27&#13;&#10;5/L+VAHVeGNIO1WI+Y/M3p9f0/p717xoWnqFTeASOg9K5Lw9pgRV2rjg9q9c0q0UAcY6dv8ACgDe&#13;&#10;sIMID610ES7V29qqW8W1RxjFXhgD6UAIzBAawL66wG55NaN1PtTrj8a4rVL4IrN1x+Y5oA57WdRw&#13;&#10;GbNeKeItUY5wxz09Pqf09K6vXtUKhxuwT09Pc/5zXjOp3XnSMxOfbH55oApzTNI2ARj36enuf/1V&#13;&#10;r6ZbNI67eQfft3IzWRbQtI4POBx1/AgfpXp+g6WnyfJk/ng96AOn8P6WwWPtnFdL4i8Tad4O0eW+&#13;&#10;vJRGI1JOSOmOtRXmo2HhvTJb+9dY0jTdkkAcD+gr8pP2hfjtc+ONVm0LQ5ibBGwxX+PBx2/CgDmv&#13;&#10;jv8AGLUviRrMlnaSkWCPtUAkb+f1zwPp2qP4OfCa58QXqXMluXQsOT9efTt+n4VmfDL4Xan4r1SK&#13;&#10;WaBliDAkle2Rj3r9YPhj8OLTQrCCPygu0c8d/wAfWgCb4dfDm10a1giWJRsx09e9exaje2WgWMks&#13;&#10;jBAgJ+tJqF/ZaBZNI7KgUZx0/E18U/Ff4p3GrSSabYysEPDEHqOc9P5UAZPxZ+KEurXUmn2EuUyQ&#13;&#10;WHp6A/4fzrwq2s3nf7ROSoI7njp0A65qaxs5LqYvLnB5Y5z744xz6/8A1q6OCCWeVLa3GEH6AcHP&#13;&#10;4Dj34oAp29mZ5jDHghcZIByM54H17enWvXfCfhcs4VlAPG7H3QuOAPr3P4dqr+HvDqRvHEqZYcgk&#13;&#10;cjPUn/a9PT617/4e0VYkUKuAP0oA3PD+jiIIoXAHt2xj+let6XYCNACB+Xt3rN0fTQoB246dv513&#13;&#10;1na7cDHFAFmzgGOlayqABj+VMRAo4qbt2oATGOnamE/lTyfaqU820daAI7idVB/nXJ6jfKqlicAf&#13;&#10;zxVi/vtqt83XP8q851fVcKTn6f5/GgCjrWrbFZc4x79cf/XryPV9TaV2VT0/Ln39qu63qrSEopz+&#13;&#10;NcXI5cnOeSRwP1/+vQAjEu3B6d/x/wA9K1rCyeZh1wfxHb8sCo7S0adwFHB5456/gf0r0rQtGPGV&#13;&#10;xj6/r60AXtE0jG07Mk47+3evVNLsFQLx06HFUtL04xqBjFdrawKijsB+lAE9tCqDtgf41la94m0z&#13;&#10;Q7SSe7mVBGO5A6CsLxt4w0nwrpktzfXKxBVJ5IGAB37V+L37TP7U1zrFxLonhW9by84ZkbIx3xj+&#13;&#10;efzzQB7L+0/+1ksQn8P+GbjdKcozKxyD6dBX5M6xeat4o1Zru9cyvI+47j169eelPUatr18Z5i8z&#13;&#10;ynOTznd9c54/Svoz4XfCq51W8hk1CBtuVPQ9+vpj9OooA5/4XfB6+8RXsO6BihYE/L1GR26j1r9W&#13;&#10;fhX8INM8M2cU0kK+bwTx6Adc57D/ADzVz4Z+CdC0GyjWCJQw9QPT2/pXsdxqVrYQ/KQDjpkcfWgC&#13;&#10;zPc2+mW5RPlA+n0zXzf8SfiHHbW0iRy4HPf5j+HTB/z7WviB49isbdgz7mkHyr3b0x6DIr5os9N1&#13;&#10;v4gaq2NyQHh5FzhRxlE9T69utAGJDYax481ox2u7ywQJJecIO4Hq3tX1p4P8G6b4Vs47O0i3TnBJ&#13;&#10;OCVOOrHu3tjipfCfhay0Gyis9MhEZReWA6HjJz3b1PavYNG0YZHycnGef1oAbo2jFiHbknBY9znp&#13;&#10;1r1jSNH2gHZnOOo7f5//AFUaTpRUKNvIr0GwsAoHHpigAsbMcHsMfj/KuntrbA+n60ltbYAwK0lG&#13;&#10;B6UACrjgU7OevWl+nWk6dOKADp071GxAHXild9o69Kyri5CgnPSgCS4uQAQK5u9vlUZzwKgv9RCg&#13;&#10;5OByf5GuA1TVwAcsOaALep6tjcFPf+fvXm2qauH3YfIPJ/P1qrqers7MgOc/jXITXDTMcnIz9Px/&#13;&#10;P/OaAJJ7ozEsxwGP+eKjRWJB6Dj68/Smwxs3LHJ7e9dNp+mtLtJGV/LPoaAIbHTGlIbHHHHsK9E0&#13;&#10;rSM7cDHT8R71Z0vSdoUBcH2rv7DTQg6daAINO03bjIwP85rrre1CgAipLa2A7VpKgTP1oAVIwoBN&#13;&#10;JcXMVupkc4C/yrL1XW7LSrd5Z5VQAdyP1r4P+PH7VWheEra5trW7R5VyAFYE59xQB7p8WPjloPgn&#13;&#10;T5pJbhQ6A4G4A5xxx/Ovw6/aM/a71XxVcXOn6RclInO0lem09xn16f4V4j8Yfj54g8eX1yJLlxE5&#13;&#10;4+btyeg6A96+ZrS0u9au1jjDPvOP/rflzQAs17f65eu0zs5P3mPOeece5r2HwL8Kb7xDOqpASHwM&#13;&#10;46E+nI9TXpnwo+BGu+IryDFswjBGcqec9yefy/pX6vfCf4EWPhiCKe7iAkAH6df8/lQB4B8FP2YV&#13;&#10;sdl9fwYBbPzDnp3+vp/+uv0E8PeE9O0KCOGCIDYAO2Rjt+tbFqtvZRiOBQoHfoB/n/PrVW81QoBD&#13;&#10;bjfK3QDn/I/yaANW91aDTouuXIwAPU+mapWek3OsS/b9T/dW6/NtPtnGfel0/TILRP7T1uQFxyN3&#13;&#10;b0AHeqGo61cariC3Hk2wOMAYJ9T/APWFAGvqXiKOKNtO0UBQOC/t3x0zn1rm4LZpG3sSWPJz6+5q&#13;&#10;xbWbbQqDj6cnmuw03SGbBYZz/WgCjYaU7EfL19v09utd3pujjjjBx/kZrTsNMCgDbxwf8Pr/AJ9q&#13;&#10;7C008JjAwR+tAFOz08KAMY6H6cV0UFtjoMVPDbgAcY/xrQRAoHf86AGRxAD0H/1qnUA9+v4UYH0B&#13;&#10;/KnA4/CgBcY5/wA/hSYwevSkyPXp3pjuq455/wAaAFboBnFV5JQozn+lQS3AXIB4Hr+VYtxfKAct&#13;&#10;06/5FAGhNdAbsHn61g3WoBM5NY97qojBw2MfhXE6jrQ5bfz/AJx9TQB0Go6wRkZx6CuH1DWuCAeW&#13;&#10;/wA//qrn9Q1gkkBsk9eR/P3/AM+lcXdamzk4Oc/jwfTgUAbd/qxJOG3dfTHI7muWubuSRgDxjPrV&#13;&#10;RpXlIJzg9Qf0z1/KrUVs8hG0HH+enegCuqFsDHIA/wAj1/Cte0sJJWBAwpA65FbFho7MQcED8uv+&#13;&#10;cCu903RcAYjx79/woA5/TtEZmAxtz19/eu+0/RlUAhev6+pP+Nbun6Rtw23rnt0zXWW1goxhfTtQ&#13;&#10;BlWOmCMjjJOO1dJb2iqBx/Tg1chttoGRg96uJGFA4oAiii2jkVMvGM0ySaOJCzkAD1NeaeLviLo3&#13;&#10;h22kkubhI9qk8kD+tAHd6hqtrYRmSdwAB39u9fLfxV/aD0DwlaXEktyEKA4AODkda+Lfj5+2RaWL&#13;&#10;TafoVwss2SpYEHafryP8/jX5RfEf4ya/4tu57i7u22uwOAc8e/pwKAPrH43ftdan4iubix0q4ZIi&#13;&#10;cZB7Y/mR+B4xXwfrPji61G4e5urje7k5+bkZP+e1eZ6he3N7K6xkuSQePUnr+mMfhXT+GPAGua7O&#13;&#10;oEMhLMuOCQefU/5FAFKW+vdRcJES49uScADj1zXrXgL4M6v4lnikeIlHPP09vrxX0j8Lv2cJ5ikl&#13;&#10;7bsNuCRtI7+v61+gXgf4XaXoUUSpFll6nv8An7dv1oA8J+Fn7N9lp0MUtzBkgDJ29OP0GP8APWvu&#13;&#10;zwX8N7WyWOG0twoAHQDPHPP+OfWu08J+D7icIVhKpj0P5AV9C6L4fttNhVpAu8Dn/J5oA5/w/wCE&#13;&#10;orWJHcYAx2OP8a7jy7e2jCqAMY9/wqC81SC3GxT0HWuM1HXQM4bg/lj3oA6G61JEB2tj+dc1eauM&#13;&#10;8nn/AD/nmuQvtdA3Nux+OcY//VXDajr5JIDfr198GgDsdQ1wKDzknJPX9PpXA6n4hEeVUgk+/wCV&#13;&#10;cpf66XUkPlgfy4/x71yc95NKRk5HXPU8+tAHRXuuyuPlJJGeBxn/AD/hXNS3k0rZU8Z4wP0x+f8A&#13;&#10;hUKRySnYVJIA9Oo4B9v/ANXWtux0iWX5j0I9MfU/UdqAMiGF5sYBIOMfln8ev+TXR2GiyyuDjkY9&#13;&#10;v8+tdfpfh0nBZCSpBz17fka9D03QdoAKZznp1Hr6UAcjp3h8DHyYP8j/APWrvtO0QIFwOn4D6101&#13;&#10;lowBHyY/z0rr7XS0XHy9P89aAP/T/eEOD9apX1lFexFGGTjr/n/Gqy3ec+lW0nz36UAebajE9hN5&#13;&#10;cyZQ8A9sdOeK4vxH4dtNUtysyLKhGcHnP58c+9e539nDfQtG4z1Gfr6V5fPHc6dcm2uBmI8BvbPr&#13;&#10;QB+W/wC0P+z1Z33malp0Ox+eVXjjseOv+fevyX8e/DrU9LvXDxcD24Bz9MV/Un4h8O22pWzKUV1Y&#13;&#10;d8d+/wDhX5tfHr9nt5vNu7CHEb9dq5A5zn680Afg++kyRtsIIDdOvPqc47VRv9Na1UMBxnJz2GfW&#13;&#10;vpb4hfDzUPC93K7wsoRid2DjOep7dTXz3qEVwWOeeT6/r9f89aAObK/KO31x36e/6VXOA27G0joe&#13;&#10;TnHX0NaccJdSzAjHt19/zrPmQq4wuRnPT/PWgBd3mYZef/1+ldH4Z8Ran4Z1KHUdOkaKSJs5BIyO&#13;&#10;9c3Gq53AYP8AgeK0IAsgOBkj+nXvzQB/QP8AsYftfW2v2tp4X8TXOy4UIis569Bg5+vWv150+8tt&#13;&#10;StkngcOrdP8AIr+Ljwd4t1XwlqcGqaZK0LwsDkNjOD0z9a/fT9jz9sPTvFllbeH/ABFdql2gVQXc&#13;&#10;ZPHf8eAaAP1be2VuPTp6/wD16yp7JW6DrWvYX1tqNslxAwdHHBHOfyq20QbPf+VAHC3Gm7hwM8fr&#13;&#10;3xXP3OmZOTzn/P8An+lemSWoP4/0rMnssqRt4/zx+NAHk9zpjYPHTHaufudOwTgcj8P1/wA/yr16&#13;&#10;40/0Hr/9esK603qQOPy4NAHlQtzDKHHyYP8AnivX/DWsrJElldnch4BPP4H/APXXJ3OlK3OMHn34&#13;&#10;qvAJLcgKCCPr0/zzmgD0fXdCtbq2dAgKuD6Hg1+b/wC0h8C4b6xm1DT7LJGSSF69c+30zX6QaHqw&#13;&#10;uoPsly/zcY/yazfFGipqdpLZzR7kcEf5/wD1UAfysfEnwHdaVcyCaExBc7eDwc5HP0r5/wBYtdqv&#13;&#10;DcryvqPf04x9ffFfvT+0j8Bbae2lv7KAFlyMBenXn/Cvx7+IXgieykniaFo5Ez29OaAPlgx/vTGA&#13;&#10;cH/Pf9f6UoiZD+Q6j9a1Lm1lt7krIgyp56/rUXkl8/JzgnrxnrQBFtdvlQbQcjrkDnnGOanjEgw2&#13;&#10;SrKB2/PI6/5PvS25C5AHAxn/AOv9KtyiMsdo5HH/ANfH6fyoA9u+CXxe1v4YeJ4NTtJmSJWUuMkZ&#13;&#10;A9vxP0r+mf8AZp/aG0b4neGrSRblWuNg3ruyQcf5z/8AWr+SddyyNsA3D3Ixx1HPOPavqr9nL486&#13;&#10;38K/E9tNHOwtvMG5c4UqcZzz/n8qAP6+YbhXUMDwatLID3/yPavlj4EfG7Q/iX4ct7y1uVZ2RcgM&#13;&#10;OD719Ix3QbBz1/yaANoNTgTn2FUUlzz/AJ5qwJAc85H5UAWOvXoaayg8Mc5/SlBBFLjgc/T2xQB5&#13;&#10;34k0p4pBf2gw69fpWQlybyEM4zjAI9DXqdxCk8ZjcZBH+cV5hqFo2lXm/bugfr6exoA43xH4bt9V&#13;&#10;t3BQENnt+HNflT+0t8CVgjuNRsoCyvklVXgN7H0r9iZAq/NGMowrzD4g+CbfX9Lnjli8zcp7ZyMf&#13;&#10;/qoA/lK8Z+GZNFv5YJEIycHPb/Pb19K84njMbFnG3ofUD/Cv1C/aV+C02kanczrANj85xwPf34r8&#13;&#10;2/EOmTWEzwSod3qfTv1/z0oA5eSUBWGeCM8/5/Ws13WJsqOQemOnHP8AkVLMTG2xuR78Z+n+fpVS&#13;&#10;V2fKE9T34wfXJ9B1OMmgC7bahtYJ1C+vUf8A669T+HXju78K6vFPBKyoWXOCT07/AEP64rwssVc5&#13;&#10;5/H+nvV9LyQrtzgjA/IdPb3oA/oA+A3xhtvENhb21zKC5Vc84IOOtfYdvL5iB1ON3Ix059uef8jN&#13;&#10;fzo/Bb4r3XhnUbeKeYgA4wT2/wAePWv3A+D/AMSbDxfo8G2dXfaMDdnt/P19xQB7/HdtH3PHXkD/&#13;&#10;AOt9K37TUyMZPXA9z3/zz+lciexHT/P1p8cpRm7H19fr/n3oA9asdXUqBnjt9BV/VdmoWhXo46V5&#13;&#10;VaX7Ick4I9PT+nHFdVYasRlWbgj+YoA9T8B6pCbY6fcy4YZwD2/qM1313F5sZVBuIHr1r5av7ybS&#13;&#10;76K+sSQpbJwfzH+f8a+gvD+r/wBp6XFcqQSV5568dT1oA4nxl4XtvEGkXNlLHuEikYx1/H/61fgH&#13;&#10;+1V8Erzwlrdzf2Vuy27nPTpj1459c5r+kF7c8yMVAPfj26V8j/tHfCfT/GOgXWyHzH2k/dyePT0/&#13;&#10;zigD+WPULUmR3cckEYHGDnqP89a5mRVQlBk/j0x7V7/8WvAOpeEtcubeWFkVidpYHkZ/DpivBZon&#13;&#10;iYK4xj14/wA9e1AFZ+XBUZI6d+Mdf8/pU1u20gY5PXkdfp/n+lAjIBduQT27Z6dP6/n2p8SBmVic&#13;&#10;AEY3c+uetAHqXwv8X3/gfxVY6zayMgSRd3Pbj8h/n3r+oL9mT4saf8RvBljOJ1km2LvGQSDjjPPv&#13;&#10;X8oKSJgMw5Axn0P8/f8ASv0R/Yg/aCl8D+LLXQNTnCWk7BRuOMA/pyf/ANVAH9I93YKRuHIPY/pi&#13;&#10;uRv9LU5wMZz/AJNdh4Z1ez8RaRDfWzhw6g5BznI6irV3YbskAH8OvagDw7UtHVgQV/D8ab4XmfR9&#13;&#10;VjmJ+QnDDtj1r0q800FeV/z3rjrvTvLYkLjdxQB9CWWpQahbrIuCQOgOadcxLIu4L/n3rxPwtqd3&#13;&#10;ZalHbyP+7Y7Wznr/APXFe7yyRmNeevNAHxV+1L8IrX4h+Br6z2Zl8tsHHP4V/Lh8RfCF74S8SX+h&#13;&#10;XqFZbaV154yM8YHuO1f2f6vYQ3ttJHIu4OCPwweK/n3/AOCg/wACZtB1U+NtLg2RSsfO+X+8eD/i&#13;&#10;fpmgD8gmQBuBg5655Hr+dQeSZZDuGS/0/Idq1pk8jAJIA4z/APXrPkYgjacEDHP17etAFe5g2MFX&#13;&#10;pn1x9B+NWLOcxlTkoePw/wAiqDsSrFvmPp9P8ajRvLkGBkdBweKAP2Q/4J+fHyTRdXTwpqE+2Jiu&#13;&#10;zJ7En9B/+vtX9EWjalFqVlHcxnIYCv4ofhj4yufB/iay1W2bY0UgLEMQPx/Gv6n/ANk34yWvxB8G&#13;&#10;Wj+eHmWNQwyDz7GgD7X4/wA81G6bge/6CiORWGRT+TQB514x0gSw/aY1yR3H6fyqPwvM09rul+8p&#13;&#10;wR3+uK7vULRLu1eJxkEH/wDXXklpcf2Jqr2h4Sbp2wQfwoA7dvMEu5iME18J/txfCpfHnw7vpIow&#13;&#10;ZYEaRcDksBweBX3JJOJkEgOP8+lYnizRIta8O3NncLuV0IxjqCOQfQUAfxgeJNKfTtRlsbhPLkjZ&#13;&#10;lZfcH07dOvrXJ3KBVw3JPQ9cc8fhX2n+118ND4B+KF/ZwwtFbXDGSPdkAg+nrjpXxrcGKEKMcgnr&#13;&#10;1HuD35oA5tl2EYHb0/zmm9WJcZJ/pUsrKWJ6Z9+3X9O/+NQg/NznFAHrnwf8XzeDvF1lqUb7EEi7&#13;&#10;iG6c/jxj+nav6fPgR4/TxT4OtbhX3mNVGcg9QCPX1r+TGzna3nEq84x3PbpX7RfsNfGSVrGLRb+b&#13;&#10;OxhHy3Y4wR9D0/pQB+4unaiGCnPI/wD112VndqQCp/WvBNI1lWx83X+X+f1r0bT9RyAN1AHR+IJB&#13;&#10;EUuQcAjHv7YrT0fUINSsopnfMg+XseRnAP4Vz2qMt3p5BOdvzdcdMVxPhe8e1vJ7cnI+YgZ9ORyf&#13;&#10;agDrvFEDWspbzMo/O3ngHrj2r8pP29/AsN/4SutWWLfLaYmGc4wMA8AZ79a/XGGY35DzxgkL6Zz+&#13;&#10;J5r5e/aS8IR+IfCWowmLeHhbI9QRz69KAP5StSxLcEhcYHPr9T+prEvoCQXIwPTPtjOP8+1ek+Ot&#13;&#10;APh/xHf6S0bKLaVlGR/Cpx+OR/nvXB3LeYSAOV/l6fhQBjRqGfI5yQfwIyB7/gaawMbEJx2znH8u&#13;&#10;9WdvzKAeoHfoccd+PX/Ip7CRXJHGAflzj8/xoA9t+EGr3mha7b3m/Cs4B5x0/wA85A/x/aTwB4zN&#13;&#10;9olncF+Y1VDyT0HXp+v+R+GPhy+IEbZx5TZG0fr9cjP61+m/wc8Xx32kRW7OANqleeh78D+tAH6a&#13;&#10;+FfEizKqmQE4OQTjHsB1/WvcNF1VWVWVs/049Oa+DPCfiVlK4bJ9fUdgfr9P619OeGte8xI23ZBA&#13;&#10;79eaAPqPTb7eAM8jriuwtLkMApP5c14ppGpBkB3c16Jp98GUc9OnJ/z9KAOW+J5ntoV1OzOJYGjl&#13;&#10;H0VvmH0IP8q7fwrqZu9ORXOTGfl/3e2fzrm/HCfadKLdchl/MZHtVL4fXiS2MCyvuIQKAf8AZ9va&#13;&#10;gD0rWYVkUuDw2D/+uvz6+Puhlntp3G4RyMpUDAIPIxn+VfohqGJLZfLXNfH/AMedNluNLuZI4d4T&#13;&#10;bJ06YOCf8R6UAfGuowuloiTosh4JxyPu9SM0vhnTI7O7geJcYTy88cdeMe5rbni32oiutoeNAcqQ&#13;&#10;QcHkr+A55/GtK0W2ikCQYDjOSMck9O/bp/hQB12qwxnT1EoJwvT1/OvCNc0aGeGcLwrjeD05GBnB&#13;&#10;/wA/zr2/V7uBbFVZMlQAeORu4Bz6V51fK0EEvybQFXd0455JFAHSfCW9OlvHZTY+beikAjjjAPXn&#13;&#10;PvX1toOqbwMNjd7H1r4W0HUE07VSryBHSdTt3chc8kc5P+fw+lvDes/vTGHzhvXrn8/agD6v0y8U&#13;&#10;7ecGt3VpfM0mU5wRg59gc5/CvK9E1PcqHPH/ANc8V3c9yJtMnjJ5K+v6/hQBB4cu7aS4v7dW8x2/&#13;&#10;eYz1wMGu5vnT7JsAGGUYH4dDXkHhSEwavLJJOXJjlG3PBCDr7969VWSPyBjAG1ecdA3fPWgD57+M&#13;&#10;9k8/hLUFRMbrcsvbJx06+lfz1+OJhBrl3E7bSARkn+Lcf5en4V/R38RLSK/0C5QDzC8ZXn3PB5yP&#13;&#10;51/On8VtFnh+Ieo2M4UJBO6jHs7A89P6fpQBy8d7Lbxl1PlhcDtz/nFZhnkkmM5Hrx/Pjrz7j862&#13;&#10;L7TPKt/NQjYxHfPBHpx+lZ1hbpJuLDBwenJHp/8AX5/HpQB02najFg4P3CAAPTtnt6c199fsqa7i&#13;&#10;5ljbhVljbjn72P8A9WcV+aF/dmzuDHAT/wDX7nP+Pavrf9ljX7w69IssmMbDjPVsj8yOvagD9xtI&#13;&#10;vCXG04yemc9a9N0y4JjUk9cV886Fqe51CnOQD+mf/wBVexaTe5Rec9O/egD0eNtw5PX/AD0rOvI9&#13;&#10;wPHT+tPtJg6jnmrEyhgcj/8AXQB8/wDi2G4/tKf7OcEhExnrk9K7SGe4+0mEljtES8A/Tn06dapa&#13;&#10;00cWo3TFQWE9v1we/NaE7MmsXDFsAhf8/rmgDqYpolgYyfKQGbryARgZNfh1+3xf7PHGiqne2k5y&#13;&#10;MEmRun8uvt6V+380cq2Tnq4RhwuOccGvwn/bmLSeOrGW9Xy8QEIr8DbG7biD3yR7fzyAfnqb83E/&#13;&#10;lMMEA4OSDjODk/lzVsTAAKSSBj0BHXt7/wCIrDYq11KQNokJPThf8c//AF6sRzrvDKcBvvew9PfI&#13;&#10;6/h2oA3UmzlsbG/uj0PXn0/yM16r8FUe5+JmgqDhPtC59huHPpx6f/rryKOVTEVQZwM9hnNesfAV&#13;&#10;3l+KeiwdzdLj8G7jrnuOf50Af00fD5Qvhe29x/OtvUo8qSB/X6msTwAxbw1aE8E1012uQeOfxNAH&#13;&#10;iniWBvm445z0FfKfxCsC8TjG4Hcc4xgnjr7Z/wDrd6+y/EEG7JxwM+30r5r8dWLNE4AyPyxwe/8A&#13;&#10;SgD83fEumD+392BiMsT+HQ4/Hg5/Ov05/Zk8O3dh4T0XbGEAhNwcjJKvz0+r8V8H+KNIJ1CVkUMX&#13;&#10;xGAR/ebHX6/5Jr9S/hDHc2egwCVdiRWMMJUcYY4wP0oA910eCRYovPbcSC3AJ+8eM1Z8S7IdCnLA&#13;&#10;bVXnPpV/S5VkiChcFABXnPxf8SRaD4WuXKtI3lySEKB92NckE++aAPxN+Kl+NU+IOvX8ZV0a5bbt&#13;&#10;HBC/KCPXpmvOEB2gNnA+gPH+OM8jua0tVvDfXtxdSDmd2k2noN7ZAH4GqDMEzxnsQe+egx+eRQBY&#13;&#10;UMAOmBgZHc/5/wA9qtJiVnXZkA4IPAyOvXjt3/SowpWJGY5Iyee/4+3bFNjQbCVGRkkZzk9jigCa&#13;&#10;5tGnt5No424+hzyPoeMda+c9fiFtqRPqxLcf1+vevrWy05m00yyNjPfPQehI7V8t+NYGS/OBuyxI&#13;&#10;/wA9ex+vX3oA9x+Fl4QI16Fep7j69eo7V+iPw+ud0EeW4AH4Huf8/wBa/MP4WXoWePJCqPc+vP8A&#13;&#10;9av0W+HN2vlRpjaRjvznvz/L14FAH2X4emLIp6Z+leqWbnYOc/j714z4bmHlKc54FetWEnygDjH5&#13;&#10;dKAKPi+9W20aYE8S/KevQck+vavCvhhCt9qV/rA+8JW8ojnPmHapHsFHH4ntXb/FW/B0+SxjkCSy&#13;&#10;xmNOefMl4GOPTP4fnUPw60r7Botp5Sgi5YzOoHQIdiY/LIz1z6UAetJHNHEixrgRgck54HHP+HrU&#13;&#10;t1NeWGlTyEKCUCoHPy5Jx0FaVqGKBTuBOMYGenb9K4L4p+J4/Dvh2fUJY2jgtYZZ3ZiBgoMIuPc9&#13;&#10;KAPyd+PXir/hI/iRq1wv+qtZvsqY5x5Py5HtnP8A9evG42IUKecjsOcDrwevPp/9en63qTajqU97&#13;&#10;ISZJ5HlY4zlnO7k8888j0FZTvhBuJJxn26846UAaqvlTk5AxyOwHfA9en1wK6X4eaENf8caZbOuY&#13;&#10;o5POk6/cj+b2rkoT+7Ls2WGD+Rzk9f8AOK+l/wBmzQTqet3V/sOXkjt0J7ZJZ8E8dOP19aAP0c8N&#13;&#10;Wa6d4ftLcjDMm9uP4m5/rWPrrARk5/z+ddi7KFIUYC8Aew7flXCa8xEbc/8A6/egD598VfK7tkDP&#13;&#10;r2wOoFfPmsMDP8x4PA+n0/ka+gPFDLhxk59cdunWvn/VxuuCFOOe/wBev+AoA7nwXCVlXAwB68Y6&#13;&#10;e1fVfhlTsTPfHtjHHf8AP6V8yeCEC7dp5bGMD8+1fT3hsfKmRjOP85oA7nWNSTT9JJ3csOT/ALI5&#13;&#10;b9Bxnr0rG+HOlXUm/Xb6PLzu0/THUYjXHOcLj8TXKeJr2TULmKxhUOjuFI3Y+RevB9TXrmhWt3Hb&#13;&#10;w2JTy1j5fBx17+voP8KAOts7PULx2BjCLncHY8nHTC//AF67fiztnkkbJAJJ96q6bb+VEDnOPr07&#13;&#10;Vw/xW8X23g3wjf6vPKqeRC7KGIG58fIoHu2KAPzw/ac8cLr/AI3fTLOQyw6Sphb5htaZyC5A56Y2&#13;&#10;18020QUFmOScjrwOvX/PFLe382pahPfXRLTXDmSQ9TuY5P068fzqE3AiAwQvQ+/SgC0W2Z/iztHI&#13;&#10;P9PfP+ea9C+FeiSa14oikZMx2hMnrlycKD/wLrXlf2r5HyScAgD1J/xNfaX7PPhkw28N5PFzJmd9&#13;&#10;wyQW+4Cf1H8qAPsvwvYJp2nw2qD7i/N2+Y9Sa7lThP8AP61z2nIQmSMg/hzW652r0z39KAM67kxk&#13;&#10;k4xXmmvzHY6555/z+ld5ey4Xrj8eteTeJLg7XwcEf40AeSa9OHY45Y/5H8v84rhzhpBxkj+XbHP4&#13;&#10;d/xroNVuHLsufXuec+v681iWURnuVXOQT69f8PxoA9K8LWRO3nIJz+fr/n0r2Q3aaRpjTt8p2nHt&#13;&#10;xyTn8a4DwxAAqkjBxn6Y6/pXL/EjXp7xE0HTnw9yQvy8kRg/Mcds9Bn3oA5PTvN8d+MjfuDJa2xK&#13;&#10;xKemFPzMc5+8fT0FfYfhHRlt445pVBIHT8ep4615V8NPDttp1tFDHABJJgtkZ47D6etfTNramGFF&#13;&#10;GFA9OKAJxIqJ8xwFHf8ApXyZ+0R8UE0fSjpWmyD7VcZRQDggcbj3/PFfRvizVotF0ie7kkVVRGZi&#13;&#10;SBjgnrX5G/ELxde+K/E97qN1L5kUbFIuPlEYJ9z+NAHEXUjOUTBJJZ2PQ7m6n09h/LNR72gQJG2G&#13;&#10;OAPYt1PHp7fpVZZGllaV+Bg/p+n0qFXa7mWOD55JCFUZPOeM/j/L86AO08LabLqmph1GVQiOPuC3&#13;&#10;Geee3U/pX3H4F0WKxtY4YxkDGTjr6n3zXgXw28OJAscuwDPypj0yu5h/vHgH09e/1z4bs9oXjPQ+&#13;&#10;v0xQB6No1sAiAAYrurWPCjjOf61z2nQ7QuM4FdVCo4x29qALajAFMmbYhJPWndO3/wCqqF5MAhX/&#13;&#10;AD9aAMHUrnaDznH+eteQeIb4qH7Yz7+prvtYusA9xyf5d+leH+JtQJ3YY9Ofrz70Aee63clpXHYc&#13;&#10;ZyO/tj+tcum+SXavzc1avpS7kA5IP58+p+v86u6RaiaYySAhE+83t/ImgDstEgSxgF5MMEdM/r17&#13;&#10;d68q8c+J7fxHdf2VCBLawMN7dpJOwHbArZ8da9c+QNM0mQJcTDb0zsTPPsCfp6fWud8C+E/Pu0nk&#13;&#10;zMkZz82cZ7/X60AdN8NPhrZW0p1W6jAllbI46DjA/CvqXRfD0eEwmEHXpz9Kx/D+juoRQu0DHY/r&#13;&#10;Xod/fQ6PYMzNtKrwOmT60AcP4z1yw8P6ZJucBwOfpjgV8IeKtbm1zVpb5j+6XO0Hpkev0/X9a7H4&#13;&#10;leMJte1Y2kUp8lM7uT+ZNeQXU5wIEPJBz/sqPf1Pf2oApO5lfeDvA4AzjefX/P8AiRveG9KOp3f2&#13;&#10;piWggYBRjIZ+cn+g965xY5dRnTTrM5aXhsDG2MHliPfkZxz68V7to+mRaVZR+SmHA2wj0H98+/YH&#13;&#10;0oA1IbdYwLKMdMGQgdW7L9B3PqeleneGNMDbHYYJx3HH+fWuM0ex89wCCQOp5/H/APX65r3Lw/pp&#13;&#10;UpgZA/GgDtNEsPkQY4/SvRbC2CKAR0rF0u32gccj8v8A6xrrrZMAdsf570AWUAUDApsz7FPfNS5w&#13;&#10;M/Wsa+uQoNAGXqN3sBB//XXlut6iQCxPAz+ddNrWobVc59f8/wBK8V1/VRlhvwTn/wCtQBzGuakZ&#13;&#10;Z2UNkAkf5x29q4sje+V5/Qf/AF+vrVi7n8xtzZOT3zmptOtDNKqkZye/XHt+eaAN/RdO82YDbx6d&#13;&#10;On6/54r1yBrXRrFry5IQIuefp3//AF1gaJYRWUBuZyAq+p/n7V8R/tNftAm2STwp4Zut0j5V5I26&#13;&#10;eoyMc/570Ac/+0d8fp9eu5fCPh2UiA7lldSeT0IHP+fWvJPhd8KLrxHfx3M8bMpIJYgt+H45rG+E&#13;&#10;/wAOdR8Z6tBeXUbOhIcsc+vc+tfqh8PPh7BpVpFHb24UqoGdvT6+v+fxAJ/hv8PrbR7aKKKBU2gd&#13;&#10;vT1P6d6+gi1vpFo0jcBRTbS1t9HszJKNu0fyr5p+KvxXWJJNN09xuPBPX6n/AD70Acr8W/iVNcyy&#13;&#10;6fZHgZDNngeuORXzJbwz310JZcgMSSc5z6YHT/636XLu8udaujJJyrHt3yfrW9bWrQxpa265duM4&#13;&#10;556Ht/nmgCGO2eVltbUbiQMntgjABOPzNeh6Lov2ZFAXc7cg45z13HP1yAT7mk0fSEtY1kZBul6f&#13;&#10;3i3164z1OfavTdE0p5GywyTyffH5cc0AbHh3RFVgQuM9T6/jXtWjaZ5YGQSPfisfQtJCBCRz7V6h&#13;&#10;p1ntUcYzjp/+rtQBoafaBQOM5/zmumhiCLjHNVbSEIBxgf56VojigA4H406jsaglkCgmgBk0yoCM&#13;&#10;81zt9eBVOW68VPeXQUEscVwGraoqhhu6+/6nr/jQBS1jVAgYZ4/kPf0ryDXtZDsyKx4/zyK0Nd1r&#13;&#10;Afa2D/npXm1zcNMxYnr+OP8AP9KAIZJmd8g8Hrnv+P8An+tXLS3Mjjvz6D8//r/pVeCEuwUDJPP/&#13;&#10;AOojr1rvNF0rdtYrk/TPsD9fWgDQ0PSW4G3ofQZ5r1nStMAUHH+f8j0qjo+lqoX5eO/evQLS1WNQ&#13;&#10;SMAD6YoAntLYRruxj69sVyPjfx7o3g/S5rq+nVAi55YDA/nisL4mfFPw/wDD/Rpby/uVjZFbqQCc&#13;&#10;DoPWvwy/aG/aV8QfEfUp9L0qd4rHJHDHLdOuPp26UAdv+0x+05deN9Qn0DQpiLVSQzKx+YZ479ut&#13;&#10;fFenaBe61chlUyuzZ9Tzzwf8PxrX8J+BdU8Q3Sloy7MQc4J57nFfoj8HPgF5IgvL+AgDBAKgccZG&#13;&#10;CPb+VAHl3wY+BF3qDxXmowgJ8p+Ydu3H+fpX6FeG/hvo2lWyLFFgrznaMn2/rXZ6H4btNKt0hjQI&#13;&#10;qgD8vp1rL8R+KLXTo2gsSGlGQT/dPt70AY+rXcGjAxQHYe+c8f8A168u8T+Lhpln5k7ku6kxxk8t&#13;&#10;jOCfQDHT8az9e1kwl73UnAkzujizkkZ+8wz+led2Gh6p421H7ZeblsgR1yNwHYckqvqe+cUAYVho&#13;&#10;mrePtUN7dOwtS3Lc/MOflU/3R6/hX0f4b8OW2m2yWdim0RgAsBjjuB/U96s6NosNvBFb2qbY0AB7&#13;&#10;bv8A61em6Ro5baFXAI9PbvQAui6KQi/Jwf8AJr1jStIwVZhkf4cUmkaPs2gLjI/Xv/nNeg2FhtA3&#13;&#10;D/P+cUALY2CoOnPH4V01tb5+bGAKLe22gZHT+taYXaKAEUYHHAp9JzQT+lAATionkCjJpJZQvtWJ&#13;&#10;d3gGeeaAJrm7C5PTH5Vyl/qG0Hnpn0/+vVfUNTCg4bnn6fhXn2q6yPmw3WgCfVdXzuyc8/lXm2p6&#13;&#10;qZOQ3XP6cVBqWqPJnnJHv0rnpG3tk8k8fy//AFUAJI7O+7kc9xnn0Hp6elSwQlscYOB/nHanQ27s&#13;&#10;wwM564/oa7DTtHL8lcH9BzQBW0vSvMIZl54x1Gcemf1r0nTdIAx8uAP84PvVvS9II25GB+f9a7qx&#13;&#10;08IB8vTvQBFY6cq4AAz068V0tvbAD6e1SQQAduBU8s8VtGWdgoFAEp2RrzwB+vFcJ4t8daT4bs5J&#13;&#10;7qZUKDPJxjHrXmXxW+N2geBtLmubq6jj2huSwGcc/ia/Ef8AaD/bA1XxPcXFho9ziIkrkNj8f8+t&#13;&#10;AH09+0d+2NBH9o0rQbjexDKSrd8Y/SvyJ8a/EHV/E1/LdXlw0jSE5y2fr79TxXHahqupa7dM7SNK&#13;&#10;8hzndnj/APV0r0XwL8KNb8TXMQ8h2Q4yRnnnPXB/WgDhdD8N6p4guljt42feeuMEYPHvX6A/BH9m&#13;&#10;W7u5Le61GEqvyn5l6Z6gHbXvvwT/AGbrfTkhvdRtcHj7wz+h/wA96+8dO07S/D9mscCBSqjAHXOP&#13;&#10;z5oA5fwR8O9C8IWMaRxAOB97gfrjHt/Ku8lu0b93H8oX9APpWXJPPcsZZG8uM9v15/X9KhiSS9by&#13;&#10;4QViPVvX6UAXWmkuCbe1GSep9vQ/l2q4ostBTzJz5l1J0X+In39P881Xkv4NOQwacoeUdW6qvPPP&#13;&#10;c5rLjgeeYzS5d3PJ65P6/nQBLPNcapMJbglgPur0UZ/z+Vatnp7y4CdD+JzV2w0oyEMy5/wPrzXf&#13;&#10;aZo+NuUAA4x1/DJoAztN0cD+DJHPT+v4V3un6UFAOM/Wr1hpiLg7ce/Tn/JrqLe2C4x3x+FAFO3s&#13;&#10;8Y4wBWzFDt+Y9KnSIAc9f0qfA/H86AGquBxR35//AFU4/wAqTOPxxQAfnSH2prOF9OKozXIGQaAJ&#13;&#10;5JVTNZtxdBc7jVG5vlQfMefrXK3+rqMjdjH4UAbN3qG0nnjpjrXI6hq6jv8ATj9K5/UdcChgHxn8&#13;&#10;K4e/1nfnLZx+f4f5/CgDc1HWRz82c5+v+f6Vxl5qpZmGfy/l3x+dYt3qJfJJwefr6n/P/wBes3zD&#13;&#10;Jhs/59zQA+e5eQ57/wAx9O3+fqKyxmQkD5gevarkNq8pAC5zj3/H/wCvXUafooJXK4PuKAMK00tp&#13;&#10;Duxwec89/wD6/XP59a7fTtB5G5cg4GO3H+cV0WmaIqkNtxn8OnSu6sdHAAyuOnv9RzQBg6foqggE&#13;&#10;AA+nPUf0rtrPTFQDI6VqWunomPlx0rbitwO1AFO2s9hB71pRQjFSqijHoc1HNcQwqTIwAHqcD+eK&#13;&#10;AJ8BR71i6nrdnp0ReaQLjnt0/SvNPHHxU0Xwzayyz3EaLGCcswH4jnmvy1+PP7YhMk+neG7ne+CG&#13;&#10;YN069wf0oA+0vjD+0r4d8JWk6/bVEiAgKGGc47jI/rX48fGn9qfXPGF3Nb2NwyQHvkrxnHH0z/8A&#13;&#10;rr5p8e/EvWfFFxJcandtKH/hLE/kPwzn6814jPfz30+IPnBxwPTPp14oA6XXPE8t9K8srNIx5PJ/&#13;&#10;i9D6/wCfasGw02/1yceRGzE4GBzz34616N4K+F+q+I7lMwM4J5GCT9enT9fpX6HfCX9mmG0to7m/&#13;&#10;hAyAcMvv2HH9fegD5N+GvwA1LWmV7iAhN2eATgE9v69a/QP4ffAnSvD8EbzxKGGM8Y/mPT/H2r3v&#13;&#10;SfDGi+HLcJbxKpAAyB3A6+vT1rrNH0jUfENyttZQnyiSN2OB2z+Pt+ooAy9F0KCIR21lCCe23BJ9&#13;&#10;cH8ea+ivBPw8llEV3eKFAxwR2HHNdX4Q+H1ho0KXF0uZCBktjOfYV217rdtYqILUAY9KAL8UFhpM&#13;&#10;QRMKRn0rntS17aSEPyj8K5HU9eaQl9+f/r1weo6+QhycAdvX60AdbqGuEAktwM//AKq4fUNcJzzw&#13;&#10;eeOc+v8AnPFclf68pD84zn+fb865GfUjIT3JP6f54oA6K/1s87XyOef/AK+frziuSutRaUlST78n&#13;&#10;9ePSqjNJKxbOT3GeeRj0q7a6ZPKenGc9ev8APn/61AFACWTG7JJHAz0/XpWpaaVLOyll4HJ+n5nt&#13;&#10;XV6b4dYbSUyfpz+AxXoem+HgAH2YB/CgDhtO8Mk7XCc9fXr746f5xXf6b4eAx8uMfoB7121hooAG&#13;&#10;Vx/npXW2WlKuABj/AD2oA5ey0MKoyvQ+n+fTFddZ6Yo7fofWt2CwAxlewrVhtVTtyOlAGdb2YAHH&#13;&#10;XHYela8NuFXpyP8A9VWFjA4xkVMox7UAf//U/Z+K/wAgDOT/AIetasN5nABwT/jXmUV8wYHp0rWg&#13;&#10;1EAYzwff1oA9FS9H1zWfqtpDqUBVh83OD+dc9DqC4xuxn+dacd+Dgnvn/P6UAcORcWdwbG5OQfun&#13;&#10;t1469qra/wCH11G1MM6B4j14/PP+fzrttVtYdSt9y8SKOvv2rmbfVpLUHTrw5J4Un/E0AfmT+0T8&#13;&#10;EzNBcXNjbeahDNjuMde9fkJ458D3WlXksbRbMZG3HX059v8ADPrX9S3iLwxBrFjJFIoIcd+cj8K/&#13;&#10;M/8AaE/Z0kmSfU9IgJABJwBxxz6/j/Tg0Afhzc27Qqd3IPXBx249f8/nWLJBnJ7Y447kd+Pp64r3&#13;&#10;3xl4Hu9Hv5YbmIptbHIwe/PrzXCw6bYbDFdAoSSOensR+HfnFAHlmNhIP8XbPalhfBB5BPcYHPoa&#13;&#10;6LWNMW2m3Jll9s/49R/9fNYDIFywGc/57+lAGtCBInBAB46/j0HqfX/69d54L8S6j4T1WHUrCYwS&#13;&#10;xsDndjp9P8muB01lPBwSB0Ixj8TXTJAHK7Bkjn/PPf0oA/oL/ZA/a4tPE1jaeHfEFwq3JAVSzDn2&#13;&#10;9+hxX6q6dfW+o26TwMGRwCCMGv42PBHifVvCOsRapYTNFLEwPy57e1fuv+yN+1vZeJrW28PeILtU&#13;&#10;u1AUbnHJwB0J9elAH6ulAe1V2iB9s/4/pUem6jbajAlxA4cOAeD6/StELkc8/wD1qAMSW2U5wOn5&#13;&#10;/jWXNYhsnGAP8iusaPn1qq8AbjsaAOGuNOXAwMj/ADx71gXWnAEkcEY/zxXpslvnqP07Gs2axUnp&#13;&#10;1/pQBwVvb+USw+Vl9Mfniu10+8tr2A20xzIB+dZ8+nsPmXv+fFY09rcWMou4Mgqc+tAGJ428Ewan&#13;&#10;bOJUyHyenXjAr8qP2iP2f9qz6nYxEFc7lUDjn0r9pLS6h1u08tztlH3h/hXjXxA8Cw3tnNG8Pm+Y&#13;&#10;pXJ9KAP5T/iH4JubC5dli8t1JB469uvpXjQtzHhWJGPXpxx29cZFftX+0B8AxEsl/Z2x3kksAD3H&#13;&#10;pjnI/Kvy68ZeBLvSrmRxGQyA7uOvpx0PPX+nFAHkHkmQ7whPPb65I6cmq20K2COR17n2/wA+vbmu&#13;&#10;hWJ4xtbggDPH+fxNVZ4EGSoOAPTp+P1//XQBlOu7IAww7ZBzn3/pVmF9gVV4I6YBHHf1/wA/jU7R&#13;&#10;qVwwzjjp+YquygMZc59Px7fjQB9zfssftG6p8NdegtbidhaOwG0k4C9x/npX9Gfwv+Jmk+OdCttR&#13;&#10;spg3mKpwDnHH86/j1srgwOjo2wg9uuc/0r9JP2Tf2ndQ8D6rBourXBazkIUlm478/wAu/tQB/SRD&#13;&#10;d54znH51oR3AwMH9P0rxTwX4503xVpMOpadOsiSLkYINehwagpAbOP60AdskvXmrIkGPf/63U1zM&#13;&#10;N4DnJrQjuPQ5zQBsg+nQ1manYJe27RsMHkVPHNkc1ZDK3f8AU0AeQzTf2XN9guBkHof8fpWvA8Nx&#13;&#10;AYpDk9vpW14l0KO/g81R86Dgj1rjdPRmzBna6dc9/wDOKAPnf44fCS08U6VcyxQh5djbfxHIH+ev&#13;&#10;pX4O/HH4U3GjXlziMxlCSOM885B/Dp61/ULfWMWoWpiyCxHT+npXwP8AtG/A6DW9PuLy2td8yg5A&#13;&#10;H3sAkcc+tAH8yWs2D28jL0KkcHHH+fftXNFiOOpx19M9PSvq34y/DW78PapO6RMEBIPBz+H518tX&#13;&#10;aGN33DG7AP5cf5/lQBTYbhuxjHpz9BUKswO09Mn8z6UpIwVHfj8Kaw6sBgZ60AX7a7a3lSVWO5M9&#13;&#10;OP8APpX3R+zp8cZfDuqW9nczFULAemOeMf1r4GBx16Hj/wCsa1NM1GfTrlJ4GwQfrigD+qvwZ4gs&#13;&#10;/FeiwahayBi6KTj+mOMV0rwspxjI5PTnPbr0r8o/2PP2iFWSDQNXuQCwRRuYDd7HNfr5Atrqlml1&#13;&#10;Ad6SAMD17dM/596AOZI5Bwee36/yqWG5MRHHTjJP4cGrtxZmPPGP5Dnp6VnPEV/hyfb07en+NAGt&#13;&#10;JPHdWzRStkn37j/P9K6T4c+IvsOoHS7mTCH7vPHXkD+f/wBavPt5X5lyDn+dUbmVrK5j1CPnyzzg&#13;&#10;enf/APV0oA+35IvOQCPlTgjH/wCquf1KwV4miuEyhH51V8AeK7TxDpcahv3ij/8AWDXa38K+USOS&#13;&#10;On0NAH4wfto/AttUt5da0qLZ5e5m2jgcdh6H17da/D7xJo8un3TRyIVZODnrnPQiv6+/iD4NsvFG&#13;&#10;hXFheIHSRGDDAzj24r+d39q34KXXg/xHc3UMTfZ5WY9PlyKAPgKONTGFAJAOe2cn/PemNHxnPI68&#13;&#10;d+uP/r+vStR7cQOwbORknI569v8APaq0yqqnbkeoyP07YP8Ak0AQx4IbkjPb049+n1rd0fU7jSdR&#13;&#10;t7y3O1oXDZGMjBz7dO9c2rFDtwe3X0z1HqenFW42OQ+SQSf0HcdTjvQB/R/+wl+0FF4s8OwaDqVx&#13;&#10;unhAUZIyfz681+piqs0QdTnI/nX8g/7PXxbu/hp40tNQjkZIiw8xSSoxg8jrzk/r9a/qW+B/xN0v&#13;&#10;4heFLPUbO4WQyIucHOD3FAHqNzZgg8ZH51zF7p68nbx/nivRpIMjgZ//AFVl3FoGBIHPNAHj99Yt&#13;&#10;byC7jAGCAT6ehwK9M8PalJf2YEpw8fX/ADxWfd6eCGUjhx6dc9fy/pXOWF3No9+iScIxCn+h/H9a&#13;&#10;APWgqMhGMg5/ya+VP2nPhNa/EPwBqemzR73aMlfUMD6+hxzX1TDH5kIlRsg4Ptz9apalYpf2kttI&#13;&#10;NwcEf/roA/jD+KHgi+8F+JrvRrxDGbZyAG67QeQSO/H4+teWTrtVwRnH9ent+Ffs/wD8FCfgC+n3&#13;&#10;r+OdLt2b5sShVJ64Gfw/XP5/jRfRqA3y7TjHXnA6Z5oA577uQQRjPHPI7/T/ABppKfwkqeCOf1pz&#13;&#10;oNpK8Hv7Htk1Xzge5APT/P5UAaFpKI5A4O0gg9+c9+/T/PWv1U/YK+O03hHxSnh2/mxbzBQuT056&#13;&#10;Djp+Zr8n4ztKs/b+fp+Fej+B/E8/hnX7TVbKXy3icHPQkA9DQB/at4a12HWNNhvIjuEig59iOtdY&#13;&#10;kobOTX52/sbfG6y8e+CbC2kuFa4jQK3zZYkcfgfrX31b3O7vwPTNAG8TuB4rybxtp/lTJeRpnaSS&#13;&#10;R26Zr1GKUEZJrJ1y0S6s2O3JUdKAORsZlu7SN0GCyj65x1/GtuFjNAYmHUDOe3t+NcTo9+ltcTae&#13;&#10;4wyMSue4zXYQ7RISW+VsEdufrQB+QX/BRf4OxapoTeL4Id89px8oAyuQQc+3PPPHavwE1W3dJT8u&#13;&#10;CC3Bweh5wTxzX9jHx18E2vjHwXqGn+UJTPEw9eSK/lG+NngG/wDAnjfUtDu4iqwzPtDKRxkEf55o&#13;&#10;A+eZVwd2Aenfseox/n+dVx97kcDt3rVuECuYz1XA9B+AFZTD5sAYPP4UAOU4HPHT3r6P/Z88dTeF&#13;&#10;fFUEfmGOK4ZV578/5Oa+boyVIXr6+/4VqaZeSWd3FcwNsZGDZ44IPb+tAH9Rfw08dRa5odndrJuI&#13;&#10;UK3IOCAMZ+vY9+nUGvobSNYVwoU7s4A/Kvx9/Zb+KiX+jW9ncz5chQR1wQF4r9FfDXiQSKg8wZ4+&#13;&#10;vTP+cUAfVtrfrPEUJGHFcZbk2mvJKfu52nI9eKzdI1pZFHzZI/maZrdy0F1HcxHnhvb/AOv7UAe4&#13;&#10;WA8pMyEgj/P0965vxhpialpdzbsm/cpGMZBBHen6Jfm6tYppTneBz7jjH611c1r9qtTt5LKfTFAH&#13;&#10;8vX7Yfw7Phr4jXc4GwXqs2eg3jGf54/l0NfE+o2/2YlGYEEEjp0/P1/z3r9uP+ChPwyuTpp8RwxY&#13;&#10;a2bcNo6g/eyfbr+dfiVqLNLKUYZ449gBn25zQBjIApXIwSPzBPv+B/OlmKgEkg5/r6/0p5wMrjBP&#13;&#10;tk89QDVZ1BcLn09cjA747mgDT0vUfJXywcFunHTHb9K+uvgp4gurQopYkeZtwTwVIyPb1r4vVHil&#13;&#10;DAH5f/r9a9v+HviFrO9hQS4HH556Z+lAH6jaFrjI6NksD6c59wexz7dOSK+kvBvilcx7pMD39a+I&#13;&#10;vCuqDULOKZTlmH5EAZx0/wA/nXsOhaxLZvGrHHOMHg/04z+dAH6J+HtbEgU5znvz/LHf/HFewaVq&#13;&#10;gcDJyP8AHuK+J/B3ihHSIb+T6nPX09/X86+jPD+srIq4PHHP/wCugD2nWZln0h+QShB5/wA/0rh/&#13;&#10;hpGEvrqOWT/VzvsxzxknBrYF19osJYwc5U9++M9f8/WuO8FXgtvEs6OcLJIjdcAbhgn/ABNAH07u&#13;&#10;iW3ILZwPXpXz/wDFe1jn0qfnIeN1PcDdnBx/jXuVt+9t/wB305HT36fSvN/Gli0umyxsMlRzj3GO&#13;&#10;Pz9fSgD83NPu5LqFYbwKrRZiZexIJyV5PUAf5NXIZohcI6PnOedpAIx3x/n+VW7tItN13U7BQwEF&#13;&#10;w0q+6kc4+meBXJWd4kmoGFSVOWwTnPB9f0zQB6ddTA2JMgAwoH5ds/hkV5xJIZ5HAYuCrJjucEYB&#13;&#10;/p/OuolnZbFhKd2Bz04z6fT2/Tv5hbXyNeufM2Y5UnjPqAO2aAM+6hFvq7XLRFQOQ2e3qPxHc57V&#13;&#10;694e18pdKC/L7f1HJzXjWuXSpdB4pGdSoO7PXnoR9Cf5VDZax5UsLh8YP4D09O55x27UAfoD4a1v&#13;&#10;cE3N165/r159q9htb5ZbN8NnKH+VfGfgvxMsyornnjv+Q/8Ar19JaNqazWzLnIKnH5dD/kUAbWga&#13;&#10;on9vC2GSdyEYxwrjaecfWveIrCNbLzJDgbR1Pb+oFfKeg3sg8U2Yij3mVZFBPZs5GccV9NxaifsS&#13;&#10;faJVQlRlSRxjGev5CgDhvGkNu2j3ixoMBHxnPYdf/wBVfgJ8fdLa3+KerSAYUTFwo54k+6fpnP5c&#13;&#10;1/Qh4tghm0S58rDkK3Q9iO34dMV+Fvx707b8Sr7eMGVQf++c9fxxigDwXUbBE00HBBTAH06fXrXL&#13;&#10;6db+S3lquSSB+fXHpj/9dejalGpsyrDI4yPTH4Vy1pblHLkfMJCf8KAOJ1+0VJ/kGSGJznHB457+&#13;&#10;3Ir2j9n24Fn4gRw+BIGwT3K46/lxnv7V5frNsZmBKgAnI3frkH17V2PwukNlr9uASA/f39MfTIH+&#13;&#10;TQB+0HhbWRN9llDZLwofyUA/hxXv+iX4ZFJPUD+dfD3gPXQ2n6cWfDGIZPuOv0r6m8M6oJFTByOe&#13;&#10;n0oA+iNNuAVHP6//AF66IEMpwa860e9LAZP6/lXdW825cjv/AEoA8q8TMkWpztIwQ+dF3HOOtbjQ&#13;&#10;Sz6m5t3Eccm0bj1yAMAf571x/jOA3WqvEG481M/7u4flXpVvFHBeSmTB+ZWPPOTgD8ulAGtOYrWw&#13;&#10;leVi3ytn0Ix6e/1r+f8A/b0Fxq3xStIrZfkSzCknoNzMRgcdhk+5x71+/WrMraZcHHIjY9R1+v8A&#13;&#10;WvwF/bb1Rl+K/kLHvMdrFuz3LKevfv8A0oA+ApLYwxlgcFPX+Lb6fTt/9bNUolO7aTwR1z/Eefeu&#13;&#10;lubfy4wqDnuOvfsev1qja2xaQHDcE4z+WPfOP070AXbeMLEFxx3z3HU8f5+teufs9Rx/8Lb0E91u&#13;&#10;FPfnbyfy/wA815RNCywtggDaCBjqfcdvSvX/ANni3UfFHSiTjbKCPfOBjsfT8qAP6UvAEobw5Z+6&#13;&#10;/wCc4rs5SCh5z1+v5V5v8P5s+HbDPGU78+/U+lejg7k6cEfh+NAHF61CGRsjGcnnt/n3rwDxjaBk&#13;&#10;lI64/TnJxX0fq0WUb8fr6+1eJeKrXMbrjJ579M88etAHxZfaPFN4lskmGVku4tw65VTk+nHrkV+j&#13;&#10;HglQdNeONQqvPjJHVYx27YFfGMek21z4w05JSUKuznAyBjt9a+3fA9vt0qwMSlhM00rM/wDvcYPB&#13;&#10;64oA9gswiwhF6/zr5d/ao1dtN8Aao+8IwgKr2/1pxjPXmvqCyjZY/m6nr7+tfC37aeoPa+Fl07fk&#13;&#10;Xc0YIyc4AJx6df60Afllgbl4OARnI5wB3qJkR5ACcgH65wMk846dOKsbB5yk8c5J5Gefr0+tRKMS&#13;&#10;jIwB1PHcdM/X/PSgDSPKAAAkf1/wqmd7OqE4UnA6cbiMn3/D8KkkLeWuTgg+3p0/oarWMsP9q20O&#13;&#10;cl5QepznPODzQB7VZWITw8ZSMkLx2HXnPXp9fzr47+IVvsu3xxvOR7dOP8+/4/fbWKx+FI2AxuUj&#13;&#10;JHuRn/69fEnxOhxM7MMEZycY9sfl/WgDC+H908V1GMkAN6ce4I7/AE9+a/Rb4aXeUhXd1A/Eg9c+&#13;&#10;3P8A9YV+Z3gm4aK8TkhQeh5+v+cfSv0L+F10BFCGO4FRj149f54oA+9PDM2UX3x2/nz+Nex6dIGj&#13;&#10;GOh68+1eDeEpcRRHPQDivYBeG006a4x8wU46ck+tAHi/j/UDqniO0sIzuZ5Gfb14z5an1GMkjFfQ&#13;&#10;OhwC0gECriOJViTtxGAMfnmvnLQLa51nxzLdRjdFbELuzwBEOOfdzz/WvqbS7UWtrvY75H+brnLt&#13;&#10;nPXp2/CgDRtpJWmVEHyjjPvjn618WftleNYrHwrHoFrLi41WRYzgEAQxHLnPuQBz619ttepZWM15&#13;&#10;ckIkSk/MR+tfj5+1t4yXxF8QItKtJGEWkW4VgR0mmwzEfQYHT3oA+XGmGS3QZPT69T7f59qovOGl&#13;&#10;AU5Tv6j8PX/PemXcq24XzG3Hnr2Ht6GsqB90wc8fjnGP8P8APWgDs2ZRbng8jOCeMDkjHav0h/Zm&#13;&#10;8Mrp2g2d1IBv8o3DHsXl6devHp9K/N/QrSXWdWtNLRipuZUTp2J5Ir9hfhnYR6b4bTYCFkb5QRjC&#13;&#10;oAFP8yKAPRZpFXIH/wCquG1p12Hccg5/znoMV10xGD6D19s1xGuSjymx1HbP+e1AHgHiuXAclsDt&#13;&#10;6f8A1q8F1Fw0/wAw4DHn6eo6817d4qbO75sHkdOPxrw+6w9wdpyM+vP4fX/CgD1bwSjZQD5sEcjj&#13;&#10;r+fpjvX0jYzfY9OebOXxgeoLd6+fPA8anZnkgjv1H19cf0r3FY21IpYDJiiTc+MnOegAHr2FAHR+&#13;&#10;CNPtbzUP7QuRvIHmHOPuqfkGT6nnpXummw5kLvy8pOOxwPT61x3h/RodIt7e2SPEkgXfnrz0XH+y&#13;&#10;CPxr1qyhhQLGq4C8DHp3oA1IV2Rr24r84v2xPHJnv7TwjbMCFBuJwCei8ID+p4r9A/Eur2mh6Nc6&#13;&#10;jeyrBDDGzu7HAVVGSfyFfhn8SPHE3i7xjq+uscpeSsUHU+WOEH4KOfqcUAc4spkZmz8gXnrycdv6&#13;&#10;AVTnv0LiKMnA/wD1f0qvNcMkK5fYByff1xWSZhIwGCXbHOfyAx/OgDvvCunvrus2lg5ZY3bLHOSA&#13;&#10;uCf89Mmv1D+HGjpp2kRBRtknCs3sowFH5D9a+DvgV4ZN/qS3k6HbKcK3JIjT7ze3PA5r9IPD8Sqi&#13;&#10;heFUAD6dhigD0iwChR71ambAOTzVe1OFHPAx/nFMunAUjOM/zoA53U7kbCPr+X868g8SXKje3Y54&#13;&#10;Ar0rWJsB8E4x6/y+teK+IrkNvG7Hb/8AX7UAeb6lIRKVI4P4deh/H9O9TaDCHug2M+/HIzzxWVcM&#13;&#10;rORnAHH059c9vWup8MRbXE8nCD5jnHAHXnjjFAHo015FpOlsS4UOCSc9FHf/AArk/CmmrqWpXGtX&#13;&#10;igu+0cc4A6LjscdsdfwrN1S/Gt6rDp0a5iBV5BzjaD8q/j1I69K948G+G1LxWqoHEWHkbszE8D8P&#13;&#10;0oA9O8I6MLeAXEg+aTB6fdwMBfyrvWYKpZ+AozTLaLyYQmMYrzL4reNYPB/he7vmYK0a564+g+p6&#13;&#10;UAfL/wC038SGS3HhfTJT5t5/rNh5EYJ649cfl9a+CLuYlVhU5LdTyP8AJPp9a2vFfie+8S63dave&#13;&#10;ykvI2RzwF9B7DoBj3PWuLkcruZic+/bI75/lQBavLoxIEQDLYB4PCnkn9Mc12/gLSZNUuhdCIqHy&#13;&#10;oYgZEefmb9OB715xYWb6pfCIYUyd8dEB5/D1/wAivq3wdpPk28SomN/IHQiMfc/Prj6dqAPZ/CGm&#13;&#10;hdiqm0DAGOygYA9+35V9D6DbAKpxyMZry/wxY7Fj3J6V7dpFuFUcdevb60AdVZRjaOOlb0Y4X/8A&#13;&#10;VWfAmAOORWkvGcDgUAK7bVJ6Yrm9Sm2g5NbVzJhetcPqt2VVucf/AK/SgDhtd1EBX+bk14R4gvRL&#13;&#10;K+DyPTj8COeO3Wu+8T6gBvwc59OteL6nc+az4Oc/mcfzoAogmSZVUZc468Yx/n/61bN5exaVY+Up&#13;&#10;AIPTpuc+/t3rKt5IbQFpHVHfjJ4Cr3b8fesiZrDUpTdWrNMIzshCjgnuxPt60AQWmn3WoXBBG+e5&#13;&#10;Pzeqr6Dj/PvX0l4Q8ODTrOJNoQAc+pz/AJ6VyngTw5LZRie4TdLIcnPOPYHqK+hNL02NwjSAYUg4&#13;&#10;+tAFqyEdpbF3YDYMsewA7/hXzB8Y/iOyb9MspAWfg9yq/wCf0r1n4oeN7fw/pUyRYwOP949gB/Ov&#13;&#10;gjU9Tm1nUZb68fJbJLemecD+VAFSW6MaNcTsWdicjP3jnj8O9Zq+bIu6TkynnsT6D3HuKDuv7r5B&#13;&#10;8q8L6DHUn2rs/C2g3Gq3aXv3o0O2BMZDMPvOfYHn/OKAOh8H+HEtIJL2+Hzy4ec45/2UB7E9cDoO&#13;&#10;o6mu5jDXVx5jBck8D26YB9B2qKZYowllbkmKA/e7s3OW98/yrpNFsfNmHByCD/nPr3oA7Lw1ph2q&#13;&#10;ZFw3H0Pr+te2aNYgBCBk+vT8q5Lw/p3GduAMf/X6/wA69Z0y1CKBjn6UAbNlb7VHGK21ULgYqvbx&#13;&#10;7VAAx/hUzsFXg9P8/wAqAIbibaK4zVrxVRmOf0/Gte/u1jHJwP5V5nrupDa6hgAKAOZ8Qal94Z9R&#13;&#10;+ZNeJ6tfmVmXqDweP07j/wCvXR+INT3M+G659P8A9VefykvISBz/AC9aAFjV522jk5/P+fWvSvD+&#13;&#10;mKF8+YbVXJ+voPSuY0PTGnky4wi9T1x/nFc58VPiPb+GtPOjaSwe+lG0KuDtGeWOO/XFAHKfHn4y&#13;&#10;x+H7JvDuhyqbudSrNkfIMY/M9vzr4L8NeB7vxvrabw8pdssxzyDnqe3Q16q/hK81u/N3fBp7m5bP&#13;&#10;IyctyOf1r7M+D3wij0i3id4f3hwc4x/nFAHR/CH4axaJZ20CRYK49Ox/pX2BpemRWFsGcBcAVn6F&#13;&#10;o8Wl24d+Ao9h0rgPiR8TbHRLGW2hlBk2kYU8+wH1oA5/4r/EW10u1ktLU5kPygDPJPr7d6+E9Tup&#13;&#10;tRupJJDuLsdxAzwfx6VseItfutavXnlYln555wOw/wDr1l2MIdiFBZh/P6Dv2oAvWFmIlUKv7zjg&#13;&#10;e5wOOR9K9D0rSltUE86gsOP95vRfYdzk1Ho+imNftN0Cp4Zv9n2HT5jn8OK7C1t3nlRsYUDCqM4A&#13;&#10;xwOP1+uaAL+mWTzyiVxyfpxjoAPp6+9eweH9MwozwCAOPT61g6BpGCu5DnHf+pr2XR9O8sA4waAN&#13;&#10;XTLFVCnAFdraW+B0xjrVOxtQAMda30QKAKAHKpAwOg/z7U84/D1o/lTWYAYoAbI4X2FYd3dhfqP8&#13;&#10;mp7u5CgnoPrXE6pqOAdrY6/1oAqatqWxTg8//r56815LrusYzg46/wCcVo65q6KDlwAM/wCf/r5r&#13;&#10;yXUb9pnYlsg9x2/zmgCre3hnk+Y8D26epPSq0SmY7sEnP/1v0NMCsxGeSOOnr/Q11Wj6W0mCwxnH&#13;&#10;H8gfpQBd0XSXl2kg54HTtntXr2j6UF2grg/5z9ap6JpIVV+XBGK9Es7RIl8x/lAxnPpQBbsrdIYw&#13;&#10;z8AZz0rx74vfGjQfh3o1xPczqropAGRyQM4Fcx8b/j34e+HGkSr9pQ3BVtqhgDmvw8+K/wAWvEnx&#13;&#10;Z8QMPNYW5ZgEzxzx7HPI6f1oA0vjt8fvEHxR1uWKGZks1LBVDdQeOf6Vw/gTwNf69eRnymcknngn&#13;&#10;6/jx1rt/h/8AB+bU3V5UZ3PONvB//Wf/AK/v+ifws+ECaFDFPcW2Wxnkcn8D3A9PrQBi/CD4LQ6b&#13;&#10;BFc3sQGMbRtAOD1r7O02ysdKtANoRUHXGMf4dKzLeS30y2DSBUAHHb6+wryPxp48892sNOckk7WK&#13;&#10;+/H+cdaAOo8YeMolV7PT36EqzA9D6Acd/SvJdT1ddLgLSfPeMMhGOdmejN6nHSs5LqWwUzzcXAGE&#13;&#10;DH/V56lvVvT0qPS9Cm1Wb7XfkiAMDl+rMAOvr6D079KAMXTfDt14luzf6kxMCsGy2QG75Pt7Ee9e&#13;&#10;yaXpahEt4FEcS4OB1OO/HT2HpU9jYKxSOMeXGhyq+/v6+/tXoGjaPuIZxxkceue3qee9ABpGjliu&#13;&#10;RwpwOg/xr1TSNH2AcZz/AJ5puj6SFVcjgV6HYWAXHAz7f/roAWwsAoXHb/PNdRBbYxkdKba22MZH&#13;&#10;/wCoVqKmF4oARQABxinmkwPqKGOBnt1oAWq00wUE56/54ps1wEBGef8AGuevL4KGOeaAJ7u7VQcn&#13;&#10;p71xmo6ntzzjHvmq+qaqijrjJ/yf/rV5xqutYBGefQf19KAL2q6uFUjJ5z+Xv/8AWrzq/wBSeZio&#13;&#10;bA5HP8gP5elV7y+aYn5s/TjGf0rKG5zgDOfb17dP5UAKSWzjqe3p9e3fk1ft7V5TtAJPtyals7Jp&#13;&#10;WwvP5jH413elaRyMjr/n/P60AVNL0bJUuOT/AJ5r0fTNIAAJXgfh1Pf+tW9N0sLt+X+v4V2lpZBA&#13;&#10;OMYoAgsbERgenFdBDCEAOOOv1/GnRxqgyTiuQ8UeNdK8O2rzXM6psBPLYx360AdFqOrWmmQtLO4U&#13;&#10;CvhX48/tTaL4Ot7i1tbhTOmRwc4/yf8A9dfOv7RP7YEUCT6V4cuA8oDBmUggfp1+vtX5EeOPG+te&#13;&#10;L7+S7vZXlc5YHGRz6fX0+mOtAHovxp+O/iH4g3s/nXB8rPCKTjDDA/xr5ss9F1LXLnEaO+TnBz61&#13;&#10;6z4H+GWq+KLhZHhbacdueemP6n6iv0P+EP7Mf7uCa7tvL7kMvT0/X/PWgD5Q+Ev7Pup61cxGSBgu&#13;&#10;4duQDjk555BzxX6p/DD4H6R4Zs4ppoV3YHUcD0OPWvYPDvgTQ/CdmCsSpsA5I6YHr6/rT77XXuHN&#13;&#10;npi47bh2/SgC3dX9pp8QtrNdz9Bg4xVBEK/6VfNg9l9P89Khit4bIh3xJcN+Y/wqUMEYT3py3VUH&#13;&#10;X2P0+tAFkJJdgSXP7qBCPx+vbB9utJJduyi2sx5cQ43dzj0/w/Oqpa4vCPMO1B0XpjIP8627HTnl&#13;&#10;fAXOMdO3NAFe1sxx8uDnk12OnaQXI4wD+taemaOxwMZPTp+vNd9p2lBcYGCfbn/JoAoadpQUDjkf&#13;&#10;p/n8q7Oz09UGAMY/lVy1slXt+nStqG32genuOtAEMNsOQB0/z/StFYwv1+lPRcdsY/pT+1ACDIye&#13;&#10;hPvRnjI/nSZ4yajeTYOT1oAexxznrVeWYLkdB29arTXeATnGM1h3N+ADzgn3+vWgDQnuwM89Pxx9&#13;&#10;f8/4Vz13qKjJLfl2rJvNUEYbcwHX/wDUa4jUNaG4/MKANvUNWwTznrXDalrGCcNyfqfyrG1HWNy4&#13;&#10;U/59a466vy2efz/T/wDXQBqX2qZc4OeR+p49/wDJ5rn5rl5jxzj/AD/PuarPvkb5jknt/U569P8A&#13;&#10;PWr9tZSTsPlJAx17/wD1qAKCxsSf0/lj6VvWelySuDtJH6fhW5p+iHq4wP8AP6V32maKFIITAI//&#13;&#10;AFZoA57TdFGF+TBOP88/413Nhoq5DEZ/lz6Vv2WlqoBI6/p3z7V1FrYKpHy8fTtQBl2emqAMrjP6&#13;&#10;10kFmFAyOlWYrdVAyP8APeriooHNAESRAdamJC/l9arXV7BaRl5XCgdzXgvxF+NPh/wpaTSz3ccf&#13;&#10;lrnlhu/CgD1zW/E+n6PC0k0i5XP6V8O/Gn9qbQ/CkE8EFyHlwQADnsfbn/P1r4f+O/7Y9xetLYeH&#13;&#10;p/l+ZSwI5/n/AJIr81vGHxB1LxBePdajcs5bHU9M+3tQB9E/GP8AaU1/xtcyxQ3JSAnAUHAxjjvk&#13;&#10;/j/hXx/qfia4llKl9zsO/Xnuax3a71CcxxEvlsd+/vivYPh98Fdc8W3Me22fa7Bfunof/rdKAPKr&#13;&#10;HSdX8QTpFbRsd5ONoHU/r36/lX118KP2btU1V4ry7tmKEjO5epB9eO/t9K+0vhD+y5Z6YsNzqMPI&#13;&#10;x1HPsPWvs2x8M6P4btBHHEsYUZ7CgDwf4f8Awc0fwtZoWgXfgc8cY/P/AD+nqN1qFtYobWyTJ6YH&#13;&#10;J46cdP8APAyKW+vr7V7o2GjxNKS2Pl5zx29v8K9j8D/CmG22ajr53SnkhuFU+/PP6UAcT4O+H+se&#13;&#10;JpUubwFLfcTjHJHbrg/0r6h0nSNH8LWSQRou5Bx61SudYsdLhFrYgKqgDPHbgYrz/VPERYszP079&#13;&#10;v6f/AK6AO21bxQWyFbC+3Of5V55qGu8nLgH3Jz/+uuO1PxAcna2SeOx9+Pw71xV3rLSAqDg4PXqc&#13;&#10;/hQB1Woa76MD39c4Gc/n/OuRu9RaViCfz56+tZLXMsgHbqPX+nf/AD6VLb2kk4+UZzwPXP8AgKAK&#13;&#10;z+bI5BHP4Ejv9TVq2sJZs7R7jg59Oea6iw8PySNu2nn+legaf4bTavyZzjPH4/zoA4Gw8PNMVaQc&#13;&#10;Z7Y6/wCentXoul+HUXadufwGP6V11j4fAI+XGfY12VlogUKMdOc9aAOWsNBGRtGD16HpXX2ekYwu&#13;&#10;zj88fjXRWmmqmOOn+elbcNqAMYx+lAGRa6cFABGDxWxDZhO3+fSrqQqufbmrAAHQdaAIEix/kVNt&#13;&#10;5x/n8qkH0/Om9D1oAOmMDGf0pwwR9f0/z/k03GOD0FOH0z/WgD//1f1FjnZWIz/L+fNWobkjAY8/&#13;&#10;Xnj2rLQ5AbAwe/8AnrT9xGOeOc/nQBvR3hC4J5x6/wCNaEd983B56d65RJDnngH3/KplnYEH/wCv&#13;&#10;x3oA7qPUMD5jVLU7eK9QyLxIOnP+ea5yO6245x17Y+tXku8KBu9O/r+NAE2maxkHT7nhxkAn356+&#13;&#10;tZWraPBqEclvcqGiYEcjOQeCMVFqcHngzQnDjnOOeO/atvQNTtbyD+z7o7ZxkZPcCgD80P2h/wBn&#13;&#10;Bb+G51bQ4gxAZjt/P61+TXi/wde6Ney28sLRlD6deecnHcHpn+df1H6x4cee2lj8sSRMMYwCOR6V&#13;&#10;+cvx8+AUE8U2p2VtsJ5O3+Q/p+NAH4cXcbHCS9B79Pb8PeuRvLTyj8hBBx78D8vrX0h4/wDBEunX&#13;&#10;zwGLDKTjtwPb+deN3WitCfnGP6Y9jkf59qAOCIkixg8N7j7v+f8ACun0u/IfYxG7jvyR2x/OqVzp&#13;&#10;5QlPQZHGfw+ueapwwmOVWU4KkdD/AD7UAekGAXKCVH5HHQc49f8AH9a6Xwl4l1TwrqsGp2Exilid&#13;&#10;WG3Pbj1ridLu2OFd8Zx+fv65rpGtZCQyHIJHH/6s8dv1oA/dn9kn9raz1+2tPDviG4CXCgRhmPUd&#13;&#10;u/Oex6V+qelapa6nbLPbvuUgHr/Xmv4//CniHVfDGpwalYS+VLEd3ynH0Pf16V+0v7KX7XVprMNv&#13;&#10;4e8RXOJ0+QM2ecdOp/nQB+uQOeMc8U3YOvT2xWTpGr2uq2qT2zh1etnpnj/PegCBoxjjkVXaHPy4&#13;&#10;zV8gfn/jQFBz8vX/AD/9egDFltgQOMfhVF7QHPGa6NosZHrioWhGCf8AP+fagDhp7dtNmF1bjAB5&#13;&#10;A/rW+32fWrMqn3u49DV+a2V1KsMg/wBeetclOk+jXKzwjdE3UZ7elAHkHj/4cW2pwSwzxh1cHmvy&#13;&#10;a/aH+As+mPPeafHhOSAOwx+fv19M9c1+7NxbJqsAljOQf8mvnj4mfD+DVbKW3ki37wecZ4OR+NAH&#13;&#10;8uPivwlc6VdNNnaSfu4Ix7D/AA61xzWoMLKSGJXnHbnj+v61+mnx/wDgfPpN7LeWtvlDljjoP/re&#13;&#10;tfntruitpd5KVQhOMenoQe+M+tAHByxlUKkkAkY4/Tn+lZ8yk/eGME8n6857/wCfy3L2IHJjPzA5&#13;&#10;9u/1GMfrVFTIc7xycc5yPr6ev9TQBg7zCRxk/X09PSul0rWGtJYnhbYUIOc9+/PSsadckhhkgkfj&#13;&#10;1rOgmcOPQcg5wCP8+tAH67/sjftRSaDPB4d164zC7BVLnHB78nGf89a/aDw/4otNZsY7+xkDxyKC&#13;&#10;MEdOoz65/wAmv5HtF1aexliuIJNpRgdw69e/48iv1m/ZP/ai2JB4c8Q3OV4UE7j1xjGfT0oA/bOy&#13;&#10;1PcAFOMj863IL4HhjzxXiukeIba+to7u2lDxyrlSOevpXW2urHjLZ6e/FAHq0V4Cowcjj2/ya04p&#13;&#10;8jr1rza21RWwN3Hb6etdDbX4I4OD9etAHZbwwI7GvOPEeky29yNQtuB/EB+ddZFeBiOeO/arM3lX&#13;&#10;cJjkGcj60AcXa3YZBcxtxxkdePes7X7S31izZcbyR/kVUvFbRL1onBEDnp6Z6Y9K0YZAVyRlG6Y5&#13;&#10;6j9KAPym/aZ+CEVx9q1Czg3B8lgo6EjGQOelfiJ8TvA9x4d1KZViIjzx2x9fUf5z1r+ujxh4Psda&#13;&#10;s5FMYcMOeOx74r8Y/wBqf4CTwPcXUFviM7mVuPT6D6mgD8S3XaSxHB444/Sm5H3SeP5fhXXeLfDl&#13;&#10;1oOpS2s6YwxwfoK40ZDYP/6sUAJz/OnBsD2/lQVJGTwO9RcDoMZ/CgDtPBviy/8AC+sQahaSlNjA&#13;&#10;5+h5x/h+tf0J/si/H3TPHXh620u9uAbhEVRuOD0Azjnv3FfzcE4Ix3r374F/F7Vfhr4ntrmOdlgL&#13;&#10;pnk4wD6d8+v50Af1c3GnRzpvQZB9vX3/AJVy99pbKSQMgf5//XXP/Aj4o6R8TvCVlfWs6ySvEm4d&#13;&#10;9xAzn6GvaLvS96kAHt7YwaAPEZrUp8pH6/r2z9azriLfGVYZzwR0/LqT9K9Rv9HBBbbyP8/SuPvt&#13;&#10;MaLJUZBz75z1+n1/nQBR8Ca9N4Y1dYpTiGRvXofX/Oa+zLC9i1OySeJtwIGce/8AL+tfDd7YuDuR&#13;&#10;cMB6/p9a98+F/ixFthYXTklcD/A//qoA9W1GFOVIyD19/avjD9pH4M2Pjjw7dCK3V5wrEHHzHgnr&#13;&#10;j1r7ne3F2gbOCeema53U9FhuIHglXccfnn/PagD+Pb4oeDdQ8J+ILiwuovKG4hTjr9PT3zXlsuSp&#13;&#10;WQEkY/E9+3bpX7YftufAOUCbxHpluCRkkKOcseR+P4Cvxj1bTZbWd4nXBVsfl7f5/SgDnAo3Add2&#13;&#10;D0/D+masJKYyFcAjPPTg+vrz37j8KUZUg9yOvf6GppfLCZxzj8uM8dD0NAGhYuA/mjgjuQfr16YB&#13;&#10;/wAmv1f/AGFP2jbrw1rlt4V1WciCV1QEt6nr+Gef61+RUMyqfmG4L29f1/z612nhjxNd+H9YttRs&#13;&#10;pCslu6MpHBO05IJH0oA/ta0LVbbWdOhuom3h1B4IOR16itaWEdutfm1+xZ+0PZeOfDFnp19cg3KI&#13;&#10;FwTycYz/APqr9KoZVlQOpyDjFAGNPbE5BrifEOl+ZF5+Mlev4HINenSRgg45FZd1arIhRxkEYoAw&#13;&#10;vC+sfb7JbMnEkfyn8P8AGuq2qiEMeT7ivLxK/h/VgduI5Tg46cmvR45UuUEw5yM9elAHz18fvhzZ&#13;&#10;+PfBuoaZPEsgliI55Oex79MV/KX8Xvh/feAfF+oaHqcTQlHO0YPIHQCv7KdRsnvbZ4iMBsj8a/Db&#13;&#10;/goF+zzfC3k8b2EIleAnzCq/MVJ65/zxxQB+F9xCY2YnjHOD1PTken/16z3VRlgMj/D+X0rstR02&#13;&#10;UlzjGMt6YPYE9PXtXHyqF6jB6k9KAKxbGR0PsQaswXBR1cnp64GRVMjoR37/AOeaBx7/AI8ED6UA&#13;&#10;fov+xR8a5vBHjOHT7mYrbTsM5OFz+nb+v0r+lrwZ4ot9f0i2vrZw6SorZHfIyDxX8WnhzXbnQ7+C&#13;&#10;8tnKNEwIwSOhz+WOg/wr+in9iL9oG38Z+HoNHup8T2yqu1jhuABj3HoaAP1mtrrOPWtQSCVCjdMV&#13;&#10;57Z6kDtyf5dfrXUW12DjBoA8u8TQzaXq6XVup5O1j7Hp1rodPlmkQNIxPcEn19KueLrAXdoZV5IG&#13;&#10;Ovf/AD71zXh+/EsXkSH54vl55oA76WGK7sXt2wS4PBGevWvwI/4KR/B46RrFr4vsomYyMyzEDjtj&#13;&#10;6/U/pX78WgVcAjg18rftY/C+Dx/4AvYHg8wrHJjbjIOOCD149qAP5HruCVJXc9AfT0/XPXjFY0wY&#13;&#10;N0wTn269vWvVPHXhi68Oa/e6TcJh7eR1PHTBbkfpz6cZrzO4T52bHB+nOf50AZq9RxwfQ9eOlSqS&#13;&#10;uMH3qNlG7OMDvTyqcnsB/n/GgD6Z/Z/8cTaDrKQCXyxwVHqeAf0r9gvBfi/7XBBcK2SwGfcH/Gv5&#13;&#10;+9E1GXS76K5hOPLYH/6/51+oXwW8fi6soopZAxQjrx8uOOP/AK/tQB+rHhrxMrIp3cjr/wDWPb2r&#13;&#10;0e71DzrWOZex/pXxr4d18wYYOCOnp+P+fWvdNJ19byxMO7LY6Z6HrQB9T+DdYt7zTxCCC/3hn6DI&#13;&#10;/rXqtpIxtwuemeMY6Gvlf4a6yv2x7cyDrnvyB1I/z2r6UtZQWAByDggD3oA+Y/2p/BEXi3wJf2bp&#13;&#10;96NskDLEd8fyzX8vXjbQ10PVb3TWJR4HK4bI4HAOO+eO3+Nf2J+LNJ/tLRriEqCCrdecgiv5fv2v&#13;&#10;/AQ8JfFHUXZQkVyfMAx16ZwKAPip5NoCn5ccDkZGD1yP/wBVOEnyjPAbp6YHcf8A16S4RY5SY24B&#13;&#10;x0HT9f8AH+VV2TqWIyfx46D2oAHZdoUDk5PsPyPOc8Vp6ZeNCyyRttKMpPbGO/ODz7/4VhyZYnJD&#13;&#10;A469+P6VNG3l4bOSCT1I6ehoA/Qv4H6+b+0FrMckDI5/ycfl6DpX1E0JiRJgNoOD9fcen1+lfm/8&#13;&#10;GNems9XgjBO3cAeeAGPOfp3Bzz9K/U3SNOGoaJHKmGYKMdBxxg56UAWPDevG1lQs+Rx+HYkZ6en+&#13;&#10;c19N+EvEu9Yzv3ZA/M/57dua+M7yCfTZyHBUD8s4r0Pwr4jEEqB5MEYHXkk+hx70AfoXousCZBhs&#13;&#10;g+vp6f59KyNPmCeIQ2WO1j8ucA4bOa8w8JeIUljQh8HAzzg57fnXTR6iIvEUTqeHYDqf4ge/T86A&#13;&#10;PtjTJUVXjxxkEY9CP/rVkeJII7i2kjHBdTjvyBVbwy8l3aWc8hyXhwffacDrXQalaq0WN3PPT37U&#13;&#10;Afmb8R7SfRvGEkrOqpepkEjOT0PHY5/Cvn+TUVt9VlCy7VcbjweMnkdcgV9UftEaf9ivIL5l3CJz&#13;&#10;GxPo5+XHfg/lzXwP4j1ie21p5FJ2S9xyAQev55/lQB9DJepNYumc/Jg5Bzgjtj27/pXiq6ht1bZI&#13;&#10;2AWxk9j2Hf8APnFdBpOurPZnMnBUcZPpyRXjGoakkHiByx3gtk8YyCe3v1oA95vbZbi1S52AlM5y&#13;&#10;eq47jvjgj1rzTU7+K3dUgO0p1HOPy/MfpXV2euLPpQ8pMkLjP4cf5xXmfiSSXfJIsYQjngnJz7dj&#13;&#10;70Ae5eB/FB3IPMwQQMdeAe/+FfYPhXXlmgTa24nn8Mduc9e/+FfmT4X1s2lwiMdpB6d/5/jX174D&#13;&#10;8ToyRK75zjhj/OgD6o8G6jCNZg8yMySLMwGOcbiMfzr6EFtLfM5SPccFPmBxkd8d6+T/AIeX5n1e&#13;&#10;facCORZM8Z6459vw96+7dHtkAlwAuW3ep5FAHEahDMun3MNxyPL7ADoPT1+gr8bv2oLCCz8eROmV&#13;&#10;eWAjPH3skg+n4en4V+1fiO3YRyFTnKsMAdcj+lfj5+1xZNBr+mXrqMNvjyD6YIPvxQB8bXzymItH&#13;&#10;1kxnud3cD6c8VUiMgRl/jLDHOc/56j0x1NPmZSiuwCkA5weuOmP8j8+ahjkYHhvlGG9h6DH60AYO&#13;&#10;sOofaEySfXgkHjHfmrnhWV7bWLWQnYwkwRx1bp3/AM/lVbUJVLGRCeevP14P481UsLnybqN0JBDA&#13;&#10;9en9f8OtAH3j4J18rZWKMcFSy9evOT/9avsDwVrfmQozn5h+HHv+Vfmr4Y1tordFeTaVk+pweRk5&#13;&#10;78c19g/DzxIskUeHAyOvH4jNAH3nod8GVSDwQO/evT9PuAYxz/SvnTwxqayKCDkED8+vSvZdKvQy&#13;&#10;rg/zoA5TxEofV+XzvnjXA927V2MNy7XsrsuUd+ueycZ7c+g+teZ65qBn1uCMH71yh6ddp49s/lXq&#13;&#10;FrEBcMNpdi5Bz2+tAG3fiIaRcyk5JhOD9favwD/bFAn+L93vXD+TFxkHA25Ax361/QLqeDpFwhGC&#13;&#10;Ewdo6epHtX4AfteQN/wuXVYuqKIguMZwUHB6/wD66APj28tvUZfGPXHTn+nWorS2JfdjJPuMfn2/&#13;&#10;z710F5atjI4xz6c96qW0Lfxc++ecj8R+P19KAOfuoiDkkkjoOAOTyD9P8ivaP2fbaMfEjTXUkbWU&#13;&#10;E5GQM/Qfh/8AXrzS7tg8bgdx6DgjGPfnvXq/wMwvxC06Pdje2zAxzz/TkCgD+gjwFOB4d0455Mef&#13;&#10;pXqMb7l45/T6mvDfANz/AMU/pxLZHlj+f+cV7PauGQHPT8+goAW8XejZ7/4V5N4kgyHHc9M9OvOM&#13;&#10;169Nkg//AK8celed69b7lPGQc+hz9aAPnKz095fGDvAgJt4+MjoSOpH+favs7wtpjW1vZQygny4E&#13;&#10;HoBx0x69zXy1oNxFH4knjbLPcyiNQP7q8k59h3/CvrjRLiS72Oi7EwSPXHYfl70AdVH8sZ2rtx2r&#13;&#10;8vv209eea/0rT8jDSzyHHTCAKCT7Z4x754r9QG/d25J7KSc9K/HX9rzUhdePrKCN9wt7YnHYGSRj&#13;&#10;n6nHT0oA+UXkLMCzc8+g7evSolbaSzHOehz2/wAf89MVXfaMkk8eo6fh3/wqIMTnHLEfnj1/n/nN&#13;&#10;AF6TaR8zZA46dBjIGff/AD0p3hS3W/8AFlsmQ3lKznHY4xknB6Z/SqN0G8kbTk4Jzn0/+vXafBjS&#13;&#10;J9T8VTtKMoAg7dW5PPfrj/IoA+sdW0xbfwzawHg+UOx7j+v+RXwb8UrRVllLfdGR9eevv+P8q/S7&#13;&#10;xhYFdPSJRjYij09O9fnv8V7Ul5cjOBwAOn4e/wD+v1oA+ZfDknl36NnauffgnjPXj8Pwr76+F963&#13;&#10;lQsOcbfQ4I65/r+HvX5+adti1MLu24YZ46euP89RX2t8LLzhMHkgHHTHPGfb/PSgD9HfB1xvhiYd&#13;&#10;MDvnqfX0r0PxLqi2WjkE46ufog4B/HjmvH/BFwDbx4PPb6DrWv421A6hN/ZkRL7gsKrj+JvmbOen&#13;&#10;A65oA7f4VwC4tJL1oszXT4Jx0x8zDjjj/wDX3r39LQohJGwEK3POO3A57V5f4O0s2Gm2EUeUAhVG&#13;&#10;XPQtyzH69a9itBFJFwcjOFwM8DjOaAOI8dX1rZaJJFPI7hx5rbR0jj+Z8+mQP6V+EnjbxRJ4r8Ya&#13;&#10;v4kunw+o3Mk2087VJ+Qe2FwAO3T0r9b/ANqHxZN4a8EaxPbSFJDbrawnqS9wfmA9woNfi1KBHvdy&#13;&#10;GboMew7/AEP5/hQBSv7ks7LuyPy+v/1zUMLuM4OCeOmf1A/nVGSZS7E7gE565znnt0x9KjkuSiBc&#13;&#10;7d/P+QPc0AfRvwN0iTUvFy3RUslshYEY++3C4HPOTx9K/XbRoRY6ZbWfQQxqvTqfx9z6V+cn7LOh&#13;&#10;mVlv5RnzZg5PH3IhkDp/eH9a/R63YJGP8mgCedgFPOCf8muH118KQepz79v8/wCcV1tw+MHoR7/n&#13;&#10;muE1+UCNhnk/gP8APFAHz74olPzKTnk84Bx/n37c4NeON81x8xyRxwD7Y/z6V6v4mkYllB59/wCX&#13;&#10;SvJQ6vdqjDOD9QRntn+dAHungzy7WHz5eAgBJHIAA5/zxXuPw8aO9uXd0Z2nnWPkELxycfQdfQd6&#13;&#10;+etMmeGwihjBZ5OQM9h2H1zX1L8PdAuILATnLPB+6UjoJpuZG7dB8ozntQB7Rp7LeXT3KDIBIX1y&#13;&#10;Bwfp6V21nCUBkYY9B1rC0fTzGAsx5GCQMcdgPpjtW7fTx2NjLMTsCKeT296APir9snx+dK8Ip4Zt&#13;&#10;J9surSFGCnkwoMuPoTwfr+FflQ1xmXLMCc5JI9OwH8q9h/aJ+Ikvj74kahPZzl7Gwb7NBg8FUJDE&#13;&#10;DoAWyfyr58luCoZQeW6/QdPy9aANC8ulDBFyQc87s9PbHT29OtO0zzLy6isofmaRgv59T3/DP/1q&#13;&#10;5yWVkAJOM54H4cDtz6deOxxXqvwl0ifVtaWXYCE+Rf8AeY8Y69OTQB94/B7Ql0/TlfbhmCxLxyVT&#13;&#10;GT7A/wBK+sNEiXC5PP8Ann1rxLwhYi3ghtoxhYlC+/QZPpXvWjKdinv+lAHWp8qjHSsy8mGCv0/O&#13;&#10;tEkKvsv+c1zWpy7Ub8v/AK9AHI61dgRt/DjPc9B24rxDXLvLnnvzxx+X5V6frlzhSM4JrxPWbtmZ&#13;&#10;++M8Z6Z9OvX6UAc9hpZTjr+B/Mfh/nGa6yS6g0zTVTqzruI4yQfuqfqetczYbBK9zL/q4xu79jWt&#13;&#10;pkM2taykZG5YvnZSMgyMPlGOnyg0Ad74D8PyNKb68AlmzlsdC7ds99vb/wCsK+vPDekjT7JA23ee&#13;&#10;WPqT1P8ASvO/BugIGjXZ+6tlHPADNxk49q9gCgKkS8cc89B36+tADp7lIIWuJW4UZ9K/Mr9qP4pT&#13;&#10;avqR8IaXLmOJw0zKQRnsPwHP1Pevrn45fEaz8B+FLu+Z83RUJEmT80h+6P6/QZNfj9c6rc67qNzq&#13;&#10;V5J5jzyFnYnPU8n8+PyFADnkIUqDlien6Dv6/r7Vm3UoUBFOMZyc9fUn/P0ouLhXZ9pwv09eh9Rn&#13;&#10;/wCv1qXw/p39ramuR+4jwzY54B4A465oA9Z+H/h5ZCLq5TgKGY99mchR0+8cf5zX074XsmNz5rrg&#13;&#10;npjOBgdPwwMD/wDXXn2iaWum2sdoRiUgM/8Avdk/4CPwzn2r3DwpY/KmBjGD2/X/AOvz70AetaDa&#13;&#10;FSgIODj8f8+/rXrmmQBAPUVw+gWpwGYccc16ZYxYAwOfyzQBqxLjHPNT5wOen50iDaABzUNxJgUA&#13;&#10;ZN/OQDg4rzDX77YrHdjAPeux1a62qQTwc14r4k1DCsM8/XpmgDzzxJe/NjPJ98fQ9eeK87Zg0plY&#13;&#10;EoB7/MSeBjP+eK0dXvPMlODkknuO3fNc7bzvNcebHykfEfq0hPX6Z6c0AWL3SbrUN8cvyIQpkIOc&#13;&#10;eig9x/Xp7dV4O8PNLMLhkIii+RVxjOO/StLR9Mlv9tlGS4BBkfsW79fT2969u0PQY4yEgjwenqBj&#13;&#10;1oA0dG0kfu1lU4xngkfh/gDWn4k8Q2Xh3TpGZ1hKqTyQMDHJ57+1aN/e2mg2BlncAjAHPf8AwzXw&#13;&#10;t8W/iC2s3stnZSboUOHbJwx9OePrQByfxA8cXPifVZCrn7OjHy1Oeh4yfcknH58dvO5ZJCiW8bEE&#13;&#10;9Tx8oPr2/OqMk0gEkgOSCOc/eY9MewqS08xGGVMkhIVVH8cnQKvP50AdFp+kXF7OtjHJ5CFcysMA&#13;&#10;onfJ9Se3vxXvVpaQaLYC3t08t3QDaRjZF1VQfVs5b8uazPBvhxdIsPtV8BJIDukJwd83ZBycqmTx&#13;&#10;3NaNzNJcXDySNuc53H0Oe3agCS0UzyDI9P8A6+fT/J9a9d8OaYAQSvXHP+f6ZridB03zHDsuVOOO&#13;&#10;P8favd9B08KofHp/9agDqdHsMKBjpj/62P1r0Czg2qPXvWRptoIwMDBODx+tdRCgVBnrQBJkKpzx&#13;&#10;9KzrqfaDj+lW55NqnHFclqd6qgjd0/X1oAw9YvtoPPA/nivGPEWrkBlzyenX8M11XiDVNpOGwOR1&#13;&#10;rxLWb55JH+bI/PHt+XegDJvLoyyNkgE+3p6fWn2Fm9xKAvQ/y7nHH+f1zlV7iUJHzubj1z/nvR4r&#13;&#10;8WaZ4G0aa6nIMpB2oOWkfso+nrQBL8QviHpPw/0JkRw93LkRp3ZsdSB0FfH+hzah4j1V9RvHaa5n&#13;&#10;Ytk5OMnoB7dBz9K5S9ufEnxA8QPqmphiHcqicYUDoAPpX2l8H/hILSKK91BBvODjqB6Z560AbXw4&#13;&#10;+HUrML++Te0hBXI6Zr7N8OaFHYwLkYAAyf8APpmq3h/w5b2cK/IAAv8AKqPjjx1pvhjT3HmDzAOg&#13;&#10;oA5/4meN7XQLCaGKUB8Hv0P1r4L1/XbvVruS4unYk/dB56jrg9/b/wCvV7xj4yu/Et/JPK2YiflH&#13;&#10;PIzn1/z1rz4u8r4QZOQeO3tn8uaALkKPcTlUGSxHORgfT/63SvWvDnh4Qqs842HG7DD7g5y7devY&#13;&#10;ZqDwj4SIVLy7QED5gG7jrn2Uf/qxXcTSCU+RbH9yp+Zum9vXr0GAAKAI8eeyrEuyKPoOpJ7sfc/4&#13;&#10;fj3eiaWZGBYYGe3QnOf6f/XrI0fTGmlXjjjr/OvaNC0gLtbHA/8A1/jQBr6LpW3Z8pOPavSbG0AA&#13;&#10;OP8AOKo6dZBNoAxj9M111tAVXntQBNDEUHHWrXb/ADxQBj6Gg8DrjFADScdTj61mXNxtzg4HSpri&#13;&#10;4EeQOMYrktQv1QE7umPagCtqeorGrHPrmvLtc1gRh8t/P8Kua3rAVW+bjoBn+fp9a8a1rWTKxRXy&#13;&#10;fp9ehFAFfVtTaaUqGwP1/nzyP/rVhQgu/XOcDkdf8nn0qA5kYH368Dv1zW9pmnyTyAYwDnP50AWt&#13;&#10;M095nXIzjHY8f0r1vRdI2heOT1/T/CqOiaOEVdy5I9O3PtXp1rb29hbma4OxV5OcYxQBatLaK0i8&#13;&#10;2UhVGCSexr5c+Pf7RWieANMmtLS4V7oghVU857cA8fjXI/tE/tNaR4N0+XStIuQ97yu1RnHua/Ij&#13;&#10;xHr/AIk+IeuPdXkrTyTN03Fsc++cUAHjrx14i+J3iCa51CR2QvwuSQF9Mc+/vXq3ws+Ct5qk0Vw8&#13;&#10;R+cjkjpn8zz6mu5+EPwG1DUp4ry/g+QsD82PXuOtfpF4J+G1toltHHFEoEeO2On4dhQBxPw4+FFl&#13;&#10;okEbPHhgB94c4/z/APXr3uRbHTLYvMQoQHv0x6n2qO9vbLQoSZiECZ9+a+cfGfxBn1WZrDTWYgkq&#13;&#10;NhO5j0GP8c9KAL3jjxiNQlNnp7cE7flAJYntxkfnXBR262jZYCS7wdx6rHnnAHdvz9faksLSfcwV&#13;&#10;91y3DP8A88geyjufeuwsNHhgRZZ1yudyr3f1P59SaAMfTtEE0gur4Hy1OQp5ZmPQ/X9BXdWtgW2l&#13;&#10;l2BeFHZcdT789TUtpavK4eQfd4Axwo9AP8n1ruNI0d5HTIyM8c4PHr9OlACaPpJkwxGcf5/+tXqm&#13;&#10;kaPtKgqABjt19aNI0dVxlcHvmvQrDTwuOPT6/h/OgBbCxCr0wa6i2t8Y7f57Ultb7QOMZ9q01XaA&#13;&#10;O1AAigYHpTzxxSY49qYWCjk9KABjj6mqc9wFBIOMf41FcXIXOOlc1e6gFyM9P6/55oAnvL4AHnGM&#13;&#10;n1riNT1dVBBP+c/41S1bWB8438f4V5rqmtZ+63fp260AXdX1nO7nJPfHt6VwtxeNK3zHI9sY5qvc&#13;&#10;XUkrFjyTn8/rUcSbyD1yO2ev0oAjWPzATnIPf+h9PxrbsNPeV8dOnv1/r/T8qsWGmvMVb09/X69K&#13;&#10;9F0rRenGcUAVdL0XAGVyMDj/AD3r0XTtMwANuPw5/lVqw0sKBxgCuqtrYIAMY+lAEVpZhMcYz7Vq&#13;&#10;l0tk3sQAPfpVC+1C00uFpbhwgXPXtXxX8cf2n9A8HWlxBbXQaQbuFznjjt059qAPa/ih8ZtB8FWE&#13;&#10;8k9yqFAeM8nH6/hX4z/Hr9qvVvFlxPYaVOUtyTyDwQcdOfr+PFeI/F34+6545vZne5bypGYquTwM&#13;&#10;8dDnv3rwew0fVvE92BbI0hkbGBxj8/8AP50AOmm1DxBdhTud3zlmzzzxkc5z25r3D4bfAfVvEVxF&#13;&#10;NJCwVxyducfpz7Y/pz7p8Ff2cdSvJYLq/g+Tgk9s56c/rg1+n/gf4Z6X4bsUIhRCigfdHQdO3v8A&#13;&#10;57AHivwo+Aml+H7aGW5hBkAH3gOOx/nxX0uq6Z4ftgoATAGOMf8A1u/rVfWtfsdGhMa7QVHT04/l&#13;&#10;XAhtR8RP58xKQtz3yee2OaALl/qV94guTHAdlup68gYHP05HbPucU9RFp6iK3G525J6Mffp/9epG&#13;&#10;lt7KI29ttXZ19B2OeP8AJrL3STZC8Fjyx5J49+gz260ATCYq7MPnlbjPBC/Tr+VTQ2vmP5jnJPcn&#13;&#10;Of17dKntLLcVCDJPHqf1P5V2enaMxIZlz9f8aAM+w0kyY4+X8T/9f869C0zR+7KAMfj/AFrU0zRt&#13;&#10;oG5eePTHau3stPEYAA4oAo2OmLHjAweldNb2oXAUVagtgMBRgf561opCqg4xQBHFCB2q0Bj/AA7U&#13;&#10;uMdKMDn1+lACjPb3ppPUA4qMyBe+TVCa6AzigCxJMFyAfU1mXF5j61Qur9Vzz07fz4rlb7VUUkZ5&#13;&#10;/XOcdaANe71JVyxPT19a4/UdZ4O09MZ/rzWBqGtdQGOP5+1cJqOtbiVB4Ge9AG/qOuEg/MT+n+f/&#13;&#10;ANdcNe6uJWOTxz+vTmsm61CR8/Mef6j/ADz7VkDdIQWJyccnt9P6UAXJLl5Sc5AP6Y64+tNihZyM&#13;&#10;LuPU/n2z2q1BYyPjamCR+X+eOa7DTtFBIYrwPXn2+lAGHY6XJMQWGc/ketdzpmidDjr/AJ/L2rod&#13;&#10;O0MHHyYx/M/hXc2OkhTuxjH+eKAMKw0VRj5ef8+1dhZ6aExwK1raxVeABx7dK14YAABjGKAKUFqF&#13;&#10;A9B7VpRx47Zx04I/Wpdijoeaz73UraxjLyuBj8KANBiqD0xiuN8R+MtM0O3aWeVVIHqB0/GvDfil&#13;&#10;8ffDvg+xle4u1jK57nJI/Ovyg+Mn7WmpeIpJrHRrkxplstkr9P8AA5oA+1Pjf+1hpugwXFtYTh5Q&#13;&#10;G4yOB69/5Cvx++LHx58R+MdRllubplgJxsyQCPTk+hrzzxJ4ukv3eW5uGmkk3Z3NnOcnPGcdeP0x&#13;&#10;XlEljqOt3O22Qup7Z557+lAFPUddnu2Plsx5GeOeewyen+e1aWieDte8RTiO3hkfLLg4yc54z/Md&#13;&#10;sV9C/Cv9nTWPElzFJPaFlPXsMHt9B6V+ovwn/Zi0vRYIpLy3Xep3dBx6YNAHxN8G/wBle71Ix3Oo&#13;&#10;W+QzBjuHTv04/AY61+l3gD4MaT4WtVAhXKjGcdvX/P4V7bpfhfTdCt0jgiVVQdMDj3/yKq6lqLyM&#13;&#10;bWwXc54yB0oAoXl9Y6PBsXG4cYH3uOhx/WuZtNE17xldlkUwWYIG5uhHfHr/AJxXfaR4IVm/tDX3&#13;&#10;3k/NtJGB3wf8Olddca1ZabH5FoojQcZH9AKAE0Lw5oXhG2GwB5+Mk/ePXqT05/pUereJ8lkVtoH8&#13;&#10;Ix37da4XVPEYY7lfGSc//XNefajrhk3ZbA+uOR3oA7HU/EQOQrZI4545HXIrh9Q1yVjlWyTgAZB9&#13;&#10;jxnP06Vzk9/NPvBbg/y9KrrDJMeOcn0+vfNAFie8klyoJzxwc59xn3pIoZJSFAOT9fp/nn8K2bHR&#13;&#10;p5TkjIOCSeQfwNd9pXhrGFKcD+f09KAOQ0vQ5JnV2B2EA9Of8nv+VehaX4dA2gp1/wA812Wm+Hwo&#13;&#10;GIxk/mK7Sx0UAj5MD86AOW0/QiuFK5H0rtLHRguF29Ppxn1robTTFTHHAx2/p2regsgADj+lAGVB&#13;&#10;pqoBgdK2IrXGDir8cAXAxipwmOwAoAgSDHAFWAgHsTT1A446/wCFOC4PsKAGY6/gfX8KP0H1FLt/&#13;&#10;KlzgcdTQAo5696CDjH1/Ojv+X+FNOOg/zntQAZ6dutKOnX9KaSfxGPwo6Af56UAf/9b62+DHxq0P&#13;&#10;x5pkCm5X7RgcFsHp6Z688/1r6MIDhWXlT3A68+v9a/mI+E/xn1rwRqsU8dyyqp9T7cA1+6PwC/aH&#13;&#10;0D4g2EFndXKC72qcHvz2+n4UAfU2wjGAT14xj6/zpNjYGBz39/f6DHStVYVmUPHgg+nv+lRvbMOS&#13;&#10;On55/GgDMyVyT0P/ANbA/XmneYRz0x1/H/69WWi6gjJ/xqBoyAc9R+PX6d6AJVuC3fk49/yFZt7A&#13;&#10;6uLy2Ox19O/f27VaK7eRxj24/wA5o+fO0dCPzoA7Tw34lj1GIWN1jzRx6Z+nrVTxH4Vj1VHhuYwU&#13;&#10;Yf8A164WWKS1nF5aHYUOcDgn/Ir0nQfEy6uiWd0AJRjk8cDHf0oA/NL9oj9nC3a1uNb0i3G9FbgA&#13;&#10;88dR+tfkz4v8IXNjcyJKhDqxHzZPPTuBwf8A69f1LeIfDtteRPBeIHilGCPrX5t/tGfs029xDca3&#13;&#10;4dtMZ3PgDOOOO/r+lAH4azaY6v5cvAA4yf8APX/PrWDNpgiZ954OMcgk+2M4I5/rX0L4q8F32lXU&#13;&#10;qXURieMEHI6Y7enXivH7y2lidhKMAn0zxj0HrQBzkCGBzyQT245x6Z9R3/Cu40y8WZfLd8nkcHnp&#13;&#10;nHt7VyogbzAWGzNaluptptynliO2eOwPuKAOglhEUgkI5H44B6ZPX8q3/D3iW50C/hvbCZopkPXJ&#13;&#10;49Onp3/CsVJVniC8kD34/lyPase5ka3wuwKGzyfT16UAfuj+yZ+1rDrEVr4d8RT7LlQFXefbGP04&#13;&#10;z9K/WTR9YttVtkubZwyuB0I4r+O7w54ovPD+oRajYzGKSJgVwfft3x7Y69K/Zr9k79r61vktvDvi&#13;&#10;W62TnCqzHOcep47+tAH7JD24x+lLgDGOcfh/jWBoeuWetWkd1aSiRXAYFSCMYz+ua316ZHQ+1AC4&#13;&#10;zkfyo2j0/wAmnD17HFGT6cUAV2jHIHBFU7qzSeNo2HB/z2FaZA4OMjj8KCo9OtAHm63Uug3/AJUw&#13;&#10;zA/f05rdvLOy1W23DDB1HIx3rU1TS4dQgKSDnnB7jtxXMaLaT6dctaXJ+Q9P6UAfN3xQ+GVhq1vL&#13;&#10;FPAGyGGcZ/Xpx71+MHx/+B95ot7cPaQYgbpyOD65GCfp/wDWNf0la3o0F7atGyhgR6c18W/GD4TW&#13;&#10;+uWk8MsRJIO0+3Q8/gMUAfzI6zpU+mXD28wzljggYzj09uvHPr1rl5l8tgFAck8gep/z2796+9vj&#13;&#10;n8GrvQ72eRIiYyzYPGR9Pr+o96+I9X06XT5WjlTaR0+oPXNAHJXBAbCjoTxgn6CsxpA7A42c8Z4y&#13;&#10;D2x054x/+urtzK6uc8Ekn8fWsxmBIIwVGc5x6Y/z/wDroAt207xt5eSDj+Zzkn/Cu58O+IdQ0O+i&#13;&#10;vbFyjp82R1569D/PpXnBdVwScEDHfr9Kuw3qk7GO4DtntQB+3P7Lv7StvqdjBomsylXGByckcY6e&#13;&#10;lfpLpWuRXUYeKQMDg5HI5H+PQV/LJ4T8YX/hy/ivbWQoVYE46e3T8j+dfrz+zv8AtF2mv2MGm31w&#13;&#10;FnTaNpPfnAz74/nxQB+ptpqJ4wcY/CultNTOApPP1/lXiOia/DfwiWKQHPocflXW21+qgfNg4Hfr&#13;&#10;xQB7Ha6j7/8A1q6C3vsnrwMH868bt9SKY+bB6/8A666Sy1YZ5bI/rQB2ut2i6laNgDeOR+HauQ0j&#13;&#10;UWjLabdjBX7pIxkdBW/DqSnAB69v/wBdcx4it24v7Y4ZDk0Adlg+SU4x2z3/ABr52+KXgm38TWE1&#13;&#10;tJGHJBxnnk9c17roGrwapZCJiFlThh3z+XerWp6XbXER4AyPz4oA/mp/aY+CdxpV7eTrb7XUnBHX&#13;&#10;nngf5/Kvzgu7CW0ungmVgUyD9a/q3+O3wdg8U6LdPFAHm29SODjt1/z1r+fP49/CHUfDWrXFxHAV&#13;&#10;KOxPy/5/H/GgD5TktDFEJMYDdsj9P5VmOOfTOT9B2rSleU4imH3T34x9KrGIsuBz9PegCiT2HX/C&#13;&#10;lVmUhl6gg09kw2DwRSA5IoA/Rv8AYr/aOu/AniO30LUrki2kZV2k8YPQ9/0r+kXwhr+m+LNFh1Gz&#13;&#10;lEqyqDkd8jg+9fxWadf3WmXkd9aOUlhIZSOxr92/2Df2rIb6C38H+ILoLKpCruP1wOmMdP0oA/Yq&#13;&#10;60zhlI/DFcfe6YeeMEk/h/nFer20kGo2yXEJBVxn6cVQvNOU5bHPPt7f/roA8HvtKyTwAefr0rGs&#13;&#10;BPpl2JYDtAxxzjGf8/4CvZbzSzgfLj8v5fWuOv8AS2DFlGCOfzoA9q8JeILfULRIncCQD65/z0rq&#13;&#10;LiIsCwGf6V846HcS6XfowOFByPz5/wAa+gtNvY9St1ljbIIGf/r0AeP/ABN8Caf4t0S6sbuEOkqE&#13;&#10;Y7jPpX85X7UXwPu/APia7lhgxal9ynBwAfb2/wDr1/UxcWYZTu5WvhT9qb4JW3jjwvevFbq0qIzA&#13;&#10;87h8px6cUAfy7yxlCeMYxk+/PQ+9MALxAgcD1+ozn+lel/EXwbe+EdbutKuojG0bELuGd2D1B/P8&#13;&#10;815irrH8pOMnH4+woAzJi8bq3UAnke/XA9KtQ3iuoCHnA9Op/wAj9eMVHdhypbrx69eOPb/PFYiy&#13;&#10;7DwMnnr+np1+tAH2H+zZ8ZdT+GfjKxuFuGS2Z8MN2OpxnHt6d/wr+pf4K/E3T/Hvhizv7WUOZYwT&#13;&#10;7Ej6DvX8XttfFdkivgjp7Z/p79a/YD9g39pttG1i38K61d7I3wBngHHSgD+jkcjNNZVPauf8Pa7a&#13;&#10;azYRXNu4cOAeD1yK6LIJoA4/xJpX2u1YqOU5/Ks/wvqDyRGyf70Rxz1rvZIxIpU8g153cWT6Vq5u&#13;&#10;FPyuc/rQB2hlznpj6fpXkHxZ8FWfjTwtfadcRB/NjYc8jNeuxRCVw/OG5qW8so2hYAZBGCPrQB/I&#13;&#10;J+0H8MtQ+Hnj3UtCmj2RGSR0OMLtPQA5/T9a+UdVsDA5wAB26/gR/Kv6Mv2+/wBn9Nf0SXxdpdsP&#13;&#10;tVmCxIHJUckev0x+Nfz9eLLXyLgwdDGxUDg4Pvn8h2oA82AYEg+x9e/8qnnjQfdGAMDp1JFMlXrn&#13;&#10;qMn8/wDPT86g3Mw5OBx/nGaAJUKqfTH8uvevsL9lX4sTeAPGluXnZIJuPYZPcf1r4z3HccE84PWt&#13;&#10;bSr+ezvEuIztZSCOSPp/TigD+wn4eeNrbxN4fs9RglD70Uk+5Few2GpbtuTnP+elfjH+xZ8c01HS&#13;&#10;otGvrr95GNm1j3+n+e9fqnpesqwG1gQf1B9OlAHtDSLc2zRtyGBrzKzjFjrbJnbHKT+ddLYaopHX&#13;&#10;Of0x/gK5PxUXhkW+iPKnPp9aAPS7S7RXAY8jBP8AnFaOsWNvrGmTWknKOh98f/XrjtJuo72xSfdk&#13;&#10;kYPfn04/z0rq9JukZGQdV7fSgD+b39vv4RN4S8fy6/bW/l2t63JAwC4zkkf/AFsV+X2oxLHOFByM&#13;&#10;5x15/DH+fwr+oL9u34QS+PfA93eW0OZIFaRcAZ+XJ4/nX80PibTzY3s9tKmGiZlbkjofT1oA8/cE&#13;&#10;MAenOTn2z+nanKMgAj+n49P51ZlQDDIcAjr68c/zqJQFJ2kED096AEISMg5yT+fHXNfQfwh8aPpF&#13;&#10;9FbzSYTcM5PGOAPr7V4Ey7l3E8/j3/x9K0tGvn0+9jkU4AP4Y/rmgD9rPBmtjUdPjlVgSe4789c+&#13;&#10;hFex6Hrrwnk4JPTOOM88/wA+9fDPwG8XrqFpFZu+WGFOewx1PsfevrmSN4lWVBkMOvQD/PrQB9Gf&#13;&#10;DzxAkXiaBJHxHISvPo3f/Pr+Ffe+lxi40+C5TIJXB/DjmvyU0XXGsNUtrnfyGGcex9P8/wBa/UH4&#13;&#10;deJbbWNAtXgPmBkDf/Ffl1oA72SZXgKS8bhj2/w4r8Sv+Cifw0S7iHiSxizIjfMcHhffnr/Sv27m&#13;&#10;CXcexFUMDXyB+1F4A/4SXwNqVo+SzxP90Z/hOCPfjrQB/KfqtvJb3DrIgDrnp7dx0x06mswMpb5Q&#13;&#10;Rnr7/Q13fjvTbnTtbvbS8UobeRl+mD35rzxZUD/IDg/ngc4/z+FAEuNv3jkDk8Z/PoPalQ7ZBkZP&#13;&#10;8/wNN3bslzkDHTg+wz6e3TvSiVNrZOd3f0/Tk460Aev+AL+3026S634D/UY9MfkK/XP4E63b69od&#13;&#10;tEfvMmw+mVHr2B9MDtX4gWWpNFMiq2ApHHOOP88mv0x/ZT8ZQGeDTjLhiysvJz1+Y0AfZPirw4wJ&#13;&#10;ITgf5H+c/wCFeRRtLYXOByAe36DHt7f/AK/tDWtFF9ZrcIPvqGH5f4GvmvxToD2sruFzkn256jPq&#13;&#10;P5UAdT4O8UNEyo3AyOfQcdfQ17HNr6x3Ntfr8xyO/GPx/wA+lfHthftp9yVfg5xj8Ov59hXq9v4k&#13;&#10;ElpGxO4rx1Ocn2/qaAP1G+HGrDUNKilzwjgD2VxkDn1r1V4kZDk5Jz/+qvlf4H63NqOmIN24yxBh&#13;&#10;35TP9OK+oY3YqGYZJAP58GgD4r/aZ0V5PD19cRD50XzFPHBQ59fTNfkd411x3bcWx5pDYA5+YckD&#13;&#10;8P8APFfu/wDGXQl1Hw9dq8eVZGU475BxX893xGkaGaWJR+9ty4PPUKx9eh/Q0AekeHNc2We5uRg9&#13;&#10;ev8An1FeceKNYYattxwdrZ46Z/mBWD4W177QrqxGdoIP+1jt26VynjrVAt0pViMdPfB6e3vigD6M&#13;&#10;0PVjPYBI3KnaOfXH4f5H5VUvJ7p2HnMHD8HHGcE9Pz7/AOFeO+D9elkRfnOT0bHXjv8AXFeltsuc&#13;&#10;4cttIO3tzjJ/P0FAD0jMLicDBB68/ocf5/KvZfA3iQxSIjMB0/AkjtzjPp/9euBtbFJLMhF3Hb1z&#13;&#10;6/8A1/1rCsrqTS70KTgbs9M9OnTjt/nuAfox8IfEMT+I5bR9rGaE7WHqvIA/EdK/SzRZhdwRXCja&#13;&#10;s8KOPxHpX4xfBDXXk8YWTx43yDZyPX3/AM/hX7A+D9S3aVZl2yGi47Y2nBHTpQBq6vFHJC7MN2UP&#13;&#10;H4c471+Sv7ZtjLb2tlfhQES6O3aOQduAPxGc/lX663rEx5U9SQPxHPrX5g/tp2xm8KyFgP3c6Sdc&#13;&#10;9yP85/rQB+XUkkghfcD+6JXtz9D+VUXuXijcjqw68HnufQ8/0qK4c5dJcZGV68nn+neqhmCnBG4d&#13;&#10;TwecDt756+tAEE8xMkhIGCVI4zn1x7/0qOORFIIYDPBxjI9sf49P0qtdXChuDnHUDp071TW4iaLO&#13;&#10;cEdM4I/z+B/GgD1jTtRFvD8jYHynGe3rnv8A4fnX018NdfBWMBxkYxz7/wCevPp0NfFMN4Tb7s5G&#13;&#10;0YPb8K9V+G/iNrd0iyARweeeO+ensP8A61AH6x+DdbVkiTd2x/QV9CaHqAMQYHk/1r4S+H3iLzwg&#13;&#10;DggDrjrn1/lX1p4c1ISxJzyRjqOCe3FAFe/1Fh4kto1GTNI2MnoQc89efTpX0DospuXeacgksowO&#13;&#10;xx/nrXhWi2Eera5bzSSBQlzjHX3r3jRYirTor7ij456ZPSgDW8RXcUOkXPPVAMdO/wCNfgN+1Yk1&#13;&#10;38YNXliXBUxAgDj7gxnnsMf0r98vE6MdEuQuASnbPHrz1Ffgx+0grS/FPW1BYhZEJzzkEDH060Af&#13;&#10;NFxbt5A5wP5Y/wAj/PNZtvb7n2qc4479Rwevv1//AFV1U0JEIVhknOfpxxn271Xs4A0obG0qSvGe&#13;&#10;vv65oAwLq32fIeuMdMfkOhzXpnwaX7P43sJlQZSQMDjn8fz598GuWvYskFBgcd84IPJ9Ofeux+GP&#13;&#10;nReLrb5cA7vw6daAP2p8CXudD0/eeTGD+J617nptzujAJ4/yK+YPAeoKNIsFU8CFeM8DPbH1zX0F&#13;&#10;ot0OPX8ulAHbM+44/wD1VymugLBJJzhQf5f/AFq6JZMjdjH/AOqua8Ttt0y6fPOw+xH0oA8K8IWA&#13;&#10;uPFcMsgOFdsnjGDyxx+gr618P5KFYwQQoHPv3FfNvw6tftXiK4cRbvJEhJIzwFABA46k19U6ZaPD&#13;&#10;EvmHnA6cYwOgoAm1u4jtdJup5DgJGxHbnHFfhj+0Bqg1P4k6sYdwWErF3b5kHzHGeBngAj6d6/av&#13;&#10;x/KYNAkKnBYhc5xx1P8AKvwP8cX51jxdqt+5ybi6lfB7AscDJ9v6UAcqrbuQRnPQcDj/AD2p0IAY&#13;&#10;HnJ6Aj1P+Jz6UkjeUAqnkdAeT0/zz60luxfcFHIHU8+gwPf/ADjFAEl+0aQncOegGOT3/nX0H+zV&#13;&#10;p/26/kvCMB7hV7chRnB4+n+cV85agHf7q8rxnqRX2n+yro2yySWQEhpJZBx0AAGOelAHvvjO2V4m&#13;&#10;DDAH6egx/n+lfnv8V7JVMu3nOScH+Vfo94wi+R8jAA/LivgL4rWhPnBxgYORz/kdO3tQB8HPuj1E&#13;&#10;bM5DDHf8QDj2/wA819b/AApveIUyMpgd+3XJ/X8PSvkvVlMGo4IxtJ7nr16V9CfCy/bKA5G7bjr/&#13;&#10;APq6UAfpv4HuVjt0c/dQbu2OvetXT7WfXfElk+9SpkJbnIy47++M/wA68v0DURb6ExJwXG304Pbi&#13;&#10;vZvg9bwzXz6m7j5S8p2jJO1diDOOOc4Hpg0AfSWi2isqKobCKduc+uAB6/zNeg2xEUKqoyAufSuU&#13;&#10;0x13xWquSSM5J4BPfH0rr9QdLTSppt/zbcLjHXoAKAPyz/bX8WKkemeHt5+03c890wyeYx8ifL7j&#13;&#10;JHPA6da/Oi5meO3656AfifX2r3/9pzxQfEvxf1pIyxh0+RbRcnJPk4DHnpz2xj1zXztezHygnUDs&#13;&#10;ecfX/OaAM6OUmUsSxI4z6gf55pgLT3iRqMscrjGe/UD29f51HvEZKjqvGefXj61seC7X+0fEtlbs&#13;&#10;vJYEj2B5/L360AfqV8AtD/srRoi/DLGsZzx8x5bgHjNfWELHYB1I/I/l/SvDPhvbfZtDs4mGC43k&#13;&#10;dOvTPbp+Fe1Rudinr6egzQA6d8d/8jsa8+8QShkODgEY9xnmu1uJPlPfOfx/lXnuuybYnz0xx/LG&#13;&#10;KAPBPErgluuRn8+3GP19a8ztVMt2OSMY5GT255/rXoPiOX7zZzjOODk+mfWuGtcK7TknI4H/AALs&#13;&#10;KAPafAFp/aesmaWNp4bNVZUwPmcHCDPuecfnX3JoNpNaRW9hAmBAP3p67pW++c/ljPb8q8H+CHhR&#13;&#10;VtrS8uFyjA3BBGfmGBGOffJFfW1jaxLGo24yTz6nuTz27UAaFpGFXOclufxrwL9pXxwngz4b6rcK&#13;&#10;2J54WghHrLMNi/lnOa+gyYraEsflRAT9MV+Rn7Z/j251vxRD4as5S9rp6iSX+EedJ0HvhcH68UAf&#13;&#10;Ek0zJvcNvdsjJPJ9WI981yTzDzdo6dB6+/8ATrWrd3fljao5xx9f6VjlXIL5G7vnsB6+tAA8jEAI&#13;&#10;AW4AGc5z27DNfZfwT0OWzhjuJAMxDceBnzXyBz14HXPfn3r5E8P2H9p6zbwuMxxEyOcZG1ef54r9&#13;&#10;APh/ZLZWVvbuf3kuJZPZm5UY9lOP8mgD6l8JRsYlLd+f8ePevbdJT5BgAY968i8MRYjAznoPxP19&#13;&#10;a9k0xdsQOMd/pnsKANSZvkI6Z/z/APqrkNUmyGGa6S6lG0jOD9PzrgtVucK+45HOe3FAHnniC4+9&#13;&#10;zjP+euf5V4zqcgaU9QeQPr/n1r0DxJdYByeCT39T2NeX3NxtJlxkp0xxk9h6n1/zmgCcsyqtrH87&#13;&#10;nDYGfmc8qvsO5HtXu3gLw6lrDEAm+adeWPXdn5if9kH9e1eTeD9BfV7xWlchFO5nX2+9z79B7V9f&#13;&#10;eB9Fgjle5C5I2qvHAA6L2NAHoeg6fHY2McYTacc888dOnXPWtDUbmLTrSS7lOMc56c1pAdBjGK+T&#13;&#10;/wBqX4oDwX4Kns9PnCahefuYh3yw5bHfaP6UAfBf7RvxOn8beNZ9Os3LWenu0aHkKXPDMB+gxx17&#13;&#10;V4FMy2dssQG1m44I6en+NUYblpZpLy4blvmBPbJ569T3rPlvROXmc4Veh+n8/r0oAmknO0IgyzcZ&#13;&#10;/HGB9T719DfDLw39ltkvZ0y8X7w8cGRh8inPp1714X4NsP7d14OY98EDJ8ozkt1VQO+Tjp6e9faN&#13;&#10;jYR6daRWS4Jj+aQ9t7DnH0PH1zigDb0yF5Z04yW559zXvvhizwq5Gc15F4dtGaZGxyT+X0r6K8NW&#13;&#10;SgLtGOnX/wDXQB3+j25RF3Yx0ru7RCoB79+9c/p9sQAewrpokwuO1AFj7ozjisS9nC555rSlfaDz&#13;&#10;0rldTuVQNk4OKAOM16+ADYPAr5/8UapksynAGecj+XavTPE2qBFfafX1GfavmLxjr4hdyCHPIVfV&#13;&#10;v8PWgCpLMbm5MJyFA3Sc/dTPGD/tcD8a6/SrAXCokUSh2wFx1CnuBxz6GvNvDOoTahdmBkDoWMkh&#13;&#10;xgkg8L9M9B2HPWvpDwzpci7J5UxM3zf7q/4dhQB0+haLFptsqQoSeMnGTn/Oa9a0y3NvbeY/yLjP&#13;&#10;IAwO5Oar6Hp7FPNl5UY49u2f61wvxR8XxeH9OeDzdnB3Y5IPYYHGPpQB5H8aPH0NukthbHdI2QvP&#13;&#10;3enzEV8XXE73E5BJJJ6/Xkn6n860vFHiWTV9TubtyRuHAPOF9Dj369fSucE+3C5w8nJ68L2H8qAN&#13;&#10;GCPz3VY8bRwmfYHLewHv3r2D4f8AhE3E0WpucAK3lHHEaZw0pH95ui4+v04vwd4cuPEF70KQIQZC&#13;&#10;D8+Dyka+pbv6c19MXAi0ewGnxgJMwHm7eF+UcKPQKPTjNAGTqNxGfLt7f5YIRtRQRjHqfU9/51Us&#13;&#10;7UzyBSMAZ6nnrx0/z7VXJZpPbj9P89K7Hw9p5mkDEfLx9f8AP4UAdv4Z03ag3L0x/hXtej2QVFwO&#13;&#10;cVzOgaaqxqpH6f1r03T7VVUYHT6UAatpDhQOmK0GO1ckYApUUKp7D6Vn3U+3nPSgClfXG0EZxXm+&#13;&#10;u6gIwwBxnI9eBW/q9+sStg8mvGvEOq8v83J/M570Act4g1Q72AOB+PH0rzW4naSXbjlsfQ/X1q7q&#13;&#10;F800hdjuA464z0yM1hSX1tp1tLf3bhRGu/Jx8ox1P9B60AaFxqNt4esZdQvHCEKSSeSB6DpznoO3&#13;&#10;rXyT4k1bxD411r7U8R8kNthjz0U8dOc57muy1vX7jxde+XHuW1DHywT19SR3z79K9w+GPw4a4uY9&#13;&#10;SvIsImAgPp/n8aAIfhX8KZwsd9qEWHGMLgnH5f5xX274a8OQ28S/Jwv6/rS+HdCjhjQBNqrgDA/n&#13;&#10;XUazqth4f0+S5uJFiCLnnigDN8UeILDw5p0kkjhAoP8AWvzn8f8Aje48R6pJsY+SrFuenHbr+PrX&#13;&#10;TfFT4oS6/qEtjZSkwgkDn9T7V4ZJMqgvnkZPI9uSfXmgBXMsjbUHX7uOvtj8K9E8GeFmupRfXKkw&#13;&#10;KcBe8j54A9u57evTFY/gzQLnV7pHZD9ni/1km3H3uwHqemK92mdLCIWVrhHVQnyjiNP7o9/U/hQB&#13;&#10;HdSFVNlbnLH/AFrKOCR/CvHAGPx61b06waWQJt644/qe9UrK3aRxgbjj25xgV6foWk8rkAn+p/pQ&#13;&#10;Bs6FpAQKQuCf8jHbmvWtK07ywMjnt9MVm6Tp2wLxzx/n29a76yttozjP9aALlpbAY46da2UUAdMZ&#13;&#10;qKNAvGOP51KTj0oAd+NUbibaD9KfNMEB/wA4rmb++CZ5xmgCLUb4KhrzTWtXVM/Nx0/r/wDqq3rW&#13;&#10;rCPd83SvHNd1rcWCvkH/ADzQBS1/WWZnQdTnnjJ/WuGaSSaTB6E/r7+vHelnmaZmJOSSc9/wB/L/&#13;&#10;ADirNnavK44zn8eTQBbsLA3DhQOvrn8c16toejIoTjn8KzdA0bGzC598dT+NemeZZaLZtc3rrGqA&#13;&#10;nk0AaES22mWxubkhVRevYgV8J/tL/tR2vh+2n8PeGZRJdkFdy/wZOMk88jt71xP7TH7VsVrFL4Z8&#13;&#10;Iz+ZLlkd1zheMenrX526HoviHx3qwu5g08krEktk5B9aAJ4LbxB8QdZe7vneZ5W3MSSep4/nX278&#13;&#10;IPgJBE0V7eRDJIJJHv0A44/Wur+DfwMltBFc3luAGxjPU/8A1q+7dG8NWun2qoF2bAPp/WgDG8L+&#13;&#10;FrHSIUiijA28dO/1/wAK29c8QWmg2byyPjaOPb8u/wBBXP8AivxRZeH4GcsBj8q+RfGHj3UfFF2b&#13;&#10;W3JaMnCgdPx/qTxQB1HjPx3d69dC1s8mMk4XH3vx9u+awdF02V3Kod0rf6yXnCg/wr2+pFReHNAk&#13;&#10;umL9kH72Q+/8KE5PHcivWrGwt9NiWMRjeBlUxz16nHfjgfnQBV0/S4LGJWdM5X5VPU+hPt/P9K3L&#13;&#10;e2MsvmOMucduOOwHoORRDBI7F2yWPU9fp/kV2Oj6S0pDYPX9Qf8AP+RQA7SdK805xx9PzJ4r1bSN&#13;&#10;J2gYGfr/AJ9aNG0jYBlcZxXoVjYBRgDP+elABYWAVRxgj8cfSuptrYADPQU23ttuOMDitNV24xwP&#13;&#10;8aAEUYHPFOx2oyfTvUbyKoyeDQAMwUc1m3Nztzg9c1DdXY7n9f5Vyl/qYUHnH8/woAsX+oAKTn+Q&#13;&#10;/HmvPtV1jaCFP5Yqrq+tAE5cKv8AnrXmupau0rlcn8+fw/GgCzqmrs2VBwCfb9fpXISzs7f3s9PT&#13;&#10;2P8AShp2mIBbj86dbwmRhg5P6dOn+f8A9YA2OEsx4PPT+gxmum0zSpZCMrjHr9Pb86t6VpTSEb16&#13;&#10;fr65r0rS9IChflwR/KgCppWkKAvGAe3T/wDX7V6Fp2nAAcYx/UetTWOnKMMVyAK6JFjhTc52gD9K&#13;&#10;AFggSNRxgCud8ReLdN8P2jzTyBdgJPPtXn3xI+MPh3wVYSy3t4kZQHqfT/PSvx0+PX7V+peJ7qew&#13;&#10;0edo7fkDBOSOnb+tAH0Z+0T+1vBYi40nRJwZDuXg8+np/n1r8kPG3xB1nxZqL3NzK87OxwMgjPsM&#13;&#10;dPT8KpTz6l4p1Hc5aR5GJz3ByP19f0r6c+EH7Ot74huIZ7yAujbev+12HPr3oA+ffAXwz1nxbexf&#13;&#10;6O7I5XPHAz2Pp79f6V+pPwV/ZotLSGC81OAEjDHIPJ/qB/nvX0j8LvgLo/hizh/0REcAc4GRgV7/&#13;&#10;ADfYdDhCqBlf0NAGPpPhrSdBtwscaIFUfQAe1ct4p8ZW1irQWzAtyNqnJOPTFcr4l8aXV3KbHS/3&#13;&#10;szcbV6+n4cUzRPCQhU614hfLtkgNz3z8v+NAGZpWkXutXB1PVeEGGVWJx/wL1+nSt681OGBBbWpw&#13;&#10;Pu7sfM30HQVFqmttcZtrJNsQ7DgHsM+/tVO1spHk3yAu44zjORnjP09KAIo4ZLjDSDAOPlHbjvnF&#13;&#10;dJZ2DSOFRc57cDI9Tz+lX7DSnlwwGf8AH3r0LStFICnbz3/+v60AZOmaGBgOMZ+v6+mK9B07SQoG&#13;&#10;F4/z/k1p2GmYxuXHT26d66m1swuOOaAKlrYqoHFb0MAFTRwccjirQG3FADQgXG3/APXTsdKM47VC&#13;&#10;8gUdaAJS3BOelVZJgMrnmqk10AOD7Vi3GoKoOTQBoT3m3PPP9e3pXP3mphQeRx1496xr/VkQH5vw&#13;&#10;rhdS1wICAc9PagDo9R1jG4hsf56159qOtMSwBwB7/rWBqGuOT9/GePpXG3N+8xO3nPbP/wBb2oA2&#13;&#10;7/V3djtOR6e/+f8APpz0twZWJB7jHbmqZ8yRsE8D1/wNatpYSynkHAPt/wDWzQBSEMkp4HJPoep/&#13;&#10;Xn0rodP0czMCy5xg9OMfj6VvaZoeCNyZOOvHPrXf6ZopAAIwBxnHWgDntM0McZXqQPxx/Ku/0/Rl&#13;&#10;AAKjJrbsdJAA4yO3vjp+tdTbWIXOB9fpQBmWmmouABjH1/lit+G1RQMDOO9WoYMD6VaG1QQeM/mP&#13;&#10;8aAGxxL1xyac8scSl2OAKydS1qx06FpJ5AoAJ69K+SPi7+0p4d8I2su+8QMAcKD7d8etAH0R4t+I&#13;&#10;OleHLZ5ZZQCM/wCRkV+bXx4/bD0/SBLp+jz+bOSRxj8h24r4W+N37WeveL7ie306dorViQGXuOmO&#13;&#10;cf59eK+HtV8SX+r3QlkcysWyc9eR1z7dfrQB7h8Q/i9r/jS9e41C5bGc7c9O/B9cD06enSvCZtTn&#13;&#10;uWfksTkcDkY6/wCRXT+GfB2reIZQgVnJHULnp6Dt9K+uPht+zJfau8U8tqVi7k9evpx+GOKAPlvw&#13;&#10;l8Odd8WTxLFExD43cYx259v8jvX6HfB/9lmNViu9RiBxg8rwfUjrz26V9b/DH4C6T4cgiL2ylgB2&#13;&#10;9uvrz6Zr6o0vw/bafGqRxhQO3agDzfwV8L9H8O20aW0Cpt6cdcd/r+H9K9SEVvZRAKMY/wA9P6Vo&#13;&#10;viJQqjJP4VkTNEPnuHGD29fUUAY1xFeaq3lRZSM9/arcEem6Gm7Akn7nj+dZWo+JYLdTFbHaPXvx&#13;&#10;6/4V5xqfiHzCdpz+RA9/zoA7zVvE5lLBWyP0z2AFefalrvmEgPnHXnP/AOr69a5O81eSTIQ5Jzjk&#13;&#10;8AjPArJ3SSuM8hunfGfT60AaN3qbzE7evfp1+gz/AJx71nbGlLA9eP8A9Y47/wD6j0rVtdMnufl2&#13;&#10;5B9egH/1+tdnpvhtvl+Ukn/Pv+tAHHWOjy3LdMge/XtxXfaT4aJxuUHH6+tdppvhzaRlcj6dsf1r&#13;&#10;vbDQ/LUfJj2HGKAOPsNAUcBOeP5/Su3sNGCgNtx+P5j/AD+VdNZ6UI+SpH/666S2sAMHGBxQBjWW&#13;&#10;mKoBIz0+v8q6CC0VR06enetCK2CDp1q8se0AmgCqluEOB2q2qAdOf0+tPC4pw4+Uj8OlACbedx5p&#13;&#10;SMdqUdsijt70AJyCB3NByOo6UuMfQfhTDigA5P8AKgHrmm5/GmFwO+PpQBLnHGOlRs2MnpVeScDN&#13;&#10;Z8t8AT2x/ntQBovMADzVSW6CgkHNYVxqIUZ34H86wbjWAB97A9qAP//X/EdSQeRyP516/wDDX4qa&#13;&#10;34G1WC6tpWCxsCCD0x14Bz/nFeP4J+UdP5H2pwyGDZxj2/r9aAP6N/2a/wBqLRPHWnW2l6nOq3RG&#13;&#10;0bjgnH4nP1/XNffESQXcSywnKnkECv5DvAXj7WvA+qwX2nTsqo2eGxgA/wAvWv3o/Za/a20XxpYW&#13;&#10;ui65dhbs4Vd2eT6ZoA/QGXTjzgYxj6/0rMe0Iznr+Nd1ZGz1K3EtswdXAPHvTJdODc4zzQB520J6&#13;&#10;Z69setV2jIHI6fnx0H4/571282mYX7uc/wBP8/56VlTafg4A557UAc08XAB5J9TxWcYZbO4W6tzt&#13;&#10;I7fT3rppbUgnAyB6e1VJYWJAIyMH/PtQB1Ol63/aqLaXXDDjtz6d6XW9PguLVrd4/MjYc9//ANVc&#13;&#10;QiS2swliOCDnPTBzmu703UlvIhFMeSP16UAfn/8AHb9nXT9dt7nVtLhCS4JIwP5f5+tfkF4+8EXG&#13;&#10;galLBNEyMjYOAM+/Gfxz9PSv6YvEWmyzQSoAMNn3zmvgr41/s+23iaCXUoIAtx97IxyQP/rdKAPw&#13;&#10;+ktoojiQnPsMA56Y/wA/jVVkYEmPn6DjPHTnp/n3r274i/DrUfD91JA8RXBPcdB3H9P1rxSVZrWU&#13;&#10;RuDxnJPpgd/880ALDK0DKzHB44z147+mKl1C2jvYC6H5sZ+XnnH+feqEsRkQhDn8ex61FDPLGwWU&#13;&#10;4xxgHvjHPXP/ANegDmpJxay7XOT9Md+Tya67w74svdHvYr6xkMcsZB4OPwB/DiuX1m1DRCZACR14&#13;&#10;Hfpg1whu2tbjO5ie/TPPagD9/wD9kL9sZbp4PDPii5CuAFVmbHTpX7H6B4istbskubSUOrgHg5+h&#13;&#10;FfxX+G/Fd1pF1Ff2M7RSoFJIJB9xX7Pfsh/towo1v4a8U3eASFVmycdh04x0oA/dgNuHqaXPTnAr&#13;&#10;jfDviiw8RWMd5YzCQOM8c8GuqWUHOOAP8aALJzx2/rSk+3+e1MVgc4OR+XNKSCc0AL9eDWffWQnU&#13;&#10;uvDjkdP51ojPXOaXOaAOMi1OeCcWd2uAOh/z61Q8S2CX1hIFjDsRx6/y9q6bWNMW8hOw4fBwfQmu&#13;&#10;e0ecwM1heE7weCaAPin4j/BmHxhZXCXVuEYbsNjvj6dK/Gf46fBG+0PUZ4hFgKTg47+ufT8u/Ga/&#13;&#10;ph8RaXNNGfIQY/Kvj74wfCfTPFVjMk0GJypwQMc9ufr+NAH8u+t6Td6dO8c8ZjKlsd/qev48Vxrs&#13;&#10;ImxnOetfoJ8ffgjf+HLycm3bepYqw4z74Bxzn/61fCOqwGwJhukw4PfPPXnqaAMF5PmygABz6DNL&#13;&#10;GcsQO3T2H+f6VVkcMx2jA+vakEpHHIP/ANegDbgu9jFdxJPfHX2PX/P4V6L4M8b33hfVoruzlIAO&#13;&#10;fl78nP16/wBK8jMjHJHGPwqdbh/M4P6+nHbFAH7kfAT9oK31izgguZxngckY6Djqa/QbRdbttVtE&#13;&#10;uYH3AgZwe+Ppg+tfzA+BfH1/4avkuYJiqFhuUZwcf1r9a/gB+0HaahFbWl3PyQoAJOfpn/PegD9O&#13;&#10;Irkrglskf5xx0/lWxb3wBGDgH6Dp0J/xrg9J1a11e1S6tX3hh+I4HvW4rFehwevHfPagD0G21Inq&#13;&#10;fT/PWt6O9SaIxtyDxjtz+leURXRjYd/0rXtdTIwS3NAGgZZtA1cXcLZidhu/xwfT2r3KyjXULSO9&#13;&#10;gbeCOQP6da8Nu5UvoDE5yexP6CtjwF4zGj3f9j6kcQscKW6DPXHp7UAei6xpa3cDIyBgeowPTvX5&#13;&#10;qftRfA2LXrSa+tLZS2CSQOc5PXgfzxwPWv1XmENwBPbYKN/KvPvFPhmDU7SVZEDh1IIwDnPWgD+P&#13;&#10;34q/Dq68K61O7RssZY59iP5fyry22tt+dh2Dp1/kPXpX7lftUfs9LIt5fWdvvD7z06cZ69MjtX4r&#13;&#10;+LND1DwxqEtlOhQBsZ+g9KAOJvoFjlO3qevP+fw5rMI2kcenNbTqZFGSct074z/kfjWfNC6YbHt0&#13;&#10;6flQBVPI4HI/yK7XwL4y1LwTr1vrOnyshicFsE84I/8ArVxJyM89KUE/Uj/JoA/q2/Y9/aQ0v4me&#13;&#10;F7azubkPdxooOWGSBxnvz+tfoCIkmQEHIP0r+OH9m/446x8JvGNlcR3DC0Mi7lycDkc4HHr/ACr+&#13;&#10;qv4C/GLRviZ4Us7+1uFkdkG7GeDgDBzQB67caepB45Pv1rl73S1JIAznP/1q9PeEMCR057d6yrmy&#13;&#10;DA8UAeNXel/wLxjp9c1u+GtTm02f7PIf3b8euPfrXRXenBuSOn0rmr3T3TMwGSOvFAHsUM0csY3D&#13;&#10;JP8AKua8QaXBqNvLbyLuDAjkev8AniqnhrWVuYvIl4kj457j1/KunljaTLBuPSgD8JP24v2dntlu&#13;&#10;fE+jwH+JnPpwcjpxntX4w6nYy21w6FMYYgg/y9c1/Yr8VPAFl4y0G5srqMMJFI7dwe3r6V/Nx+1L&#13;&#10;8Cb34ceKLy4toiLR3J4GFGc4/PrkUAfCUvLsrHOOAMYz+f61mTKSC69/p+Pt+VdBdRiMhiduPw/P&#13;&#10;0I/GsS43FfkGQM85z09/egCtG/l9eMY7Dv1x613fgjxFdeHtZg1iyco9u27gkdumP85rzk54JGM/&#13;&#10;rVy1mcSYHP1P/wCqgD+on9ir9o+z8aeHbbSL6633MagfMR0PbGSePpX6c212syCRDkMP896/jj/Z&#13;&#10;5+M9/wDDHxfbXUUxWB5FL9QAB3Hb0/8Ar1/UZ8Cfizp3xB8MW17bTh3ZRkZ6HP8AnFAH1ArBhwev&#13;&#10;+fWsjWLT7TbF0HzLT4LnvnrV8MJAV6Z/lQBx+hapLJus5B8yZwT7V1qXG9MMcH/Oa4LVFfSdRW7U&#13;&#10;YQn+fWustLiO7jWaI5DAZ9vwoA4n4jeFLTxR4futPuIxIZEZeenIr+Wz9rb4NXXw28f3kSx7ba6c&#13;&#10;tH8uANx5AzjnPpX9arwF8qo49x61+aX7dvwBXx54LuNV063D3dlukXHfAJA//VQB/L5ew+VIyuSA&#13;&#10;GI7+pxxjp/8Ar9axn+8SDjHI9h3+tem+KtGl0+4ktZI2Ro2KkdMEf/qz/WvOJ0KsVZc4/wAigCi3&#13;&#10;DHd16elOQ7SCGwR+tIw5IHHX8Pr9KF4IyPqOcUAfQ3wP+I1x4G8TWk8cxVHOGwcdff6+or+hH4Q/&#13;&#10;E238W+HLe8Rwzqq7iGB4Pf15x/hX8vVhdfZp0kzggnpn/PFfpl+yb8aG0+WLSrqcrjCYYnnHTOcj&#13;&#10;FAH7yaRrSuAN3oev4cj/AB966LUZxe2BH3iB+fGDXzb4f8UpcRxSRvuVxxyDnIz0/wA/4+taZriS&#13;&#10;x7WfKkD16dKAOq8FagIJJdNnYAkkryPzFerWuEmWWPkN/Svm9LpNP1tbnO0BgD6YPTjt/kV9EaRL&#13;&#10;59skqHIIyCKAG+OtBg8ReGrmynTf5kZGDg5yPSv5aP2vPhVL8P8A4i3oEJjt7tmkU444PoB3PXJr&#13;&#10;+r6GdJ1MTnrx+Ffkp/wUU+Da614cHiTTYf31mWZmA/hPXoP/ANVAH8708KLkAEfhgHjnmsto9rEY&#13;&#10;yCM565+nT+ldnfwGGZ4ihQjg/QEdq5qeF2+fOcDjPUknqBQBSxmMs3JHTI6/Qf4/nTOVU9vUdD7Z&#13;&#10;/oBTlJQfNnHTp6fy71HIPlBJJx6jnP8AKgD6N+CvjJtG123Mj7Y2Ko/XjPGT07/1r9efDDRa9oSX&#13;&#10;UQyycdN2fx7/AJdfavwQ0PUZLG7SRXwQQSc/0r9h/wBlbxtHr2kpp93IGkz5bAg4A4wce9AHp99Z&#13;&#10;yWzb9uNp6/7vQ/8A1u30r7k/Zz1xZdMS1kcZjYnGf4WH6Dj0r538R+F2ALRg7dpxxjr2rqfg9qE+&#13;&#10;i6mlqDt3gqT6H0/yaAP0UWZLeTZCMse/WuT8Y6O2saRPE5yWRhnHQkcetVtLu5D5UsjEhsZ/zn3/&#13;&#10;AM9+1uM3Fs23kMpH+eKAP5bv2wPhlc+FviDekLiK5ZnVguAee59cdvp6ivhGePypGRh8wx1H6fh2&#13;&#10;/wAiv3S/4KFeALpLdvEMK79jHLYwArA5H+NfiNd28XmvJI2Dg5+oHA75oAyVTMYbOAv6nnp/T09B&#13;&#10;3rsRvPzcjnI46e1WC7sHUFiR6+3pVXBLdeN3rz7+1AFlThjzkDqfp9Pz/L1r6r/Z+1i60vxBY3Ik&#13;&#10;2orL342/5PfH9a+TUc7sdRn19ug+le0+BNbh0l4pN/zHg8d/XigD+k7wTKmu+FoJfvkAc8ZwRkZ/&#13;&#10;l1rhvGHhoyB32ZU5J6cc+tcb+yR42j8S+FoLZ38xkXy2HupPP48fzr6g8QaJ5sTnZnI9uenFAH51&#13;&#10;+JdFNrM8gUnHbHr+Ga5y31J4VCbuQR6jn9P89cV9M+N/CjvvJQYPqOuf5f5xXzLrmmy2UzgrkDgj&#13;&#10;15/+t1oA/QL9m7WmaytvI+cq5X8H6cfr+VfclhOZPLM5+bJXGPfjNfl1+zZ4mNk8trMcgNGR26H+&#13;&#10;tfp3pdwk8ZkjwpYhlx1weTQBi/EewlvtClG8gFSMD+f4V/Op+0ZpSeHvE+qWjgJslZlBODtbt6e+&#13;&#10;c1/SjrVu1xYyoTkkfXBxX4C/tw+GpbTxRFe7BGLlSWB7lO/5dfWgD4Z8Lan9mcojchj0JIwOhA7/&#13;&#10;AF4/rUfjK8N4wVTg4BHbjHTP8v8A69UtCa0twsbgnH3h0wDnb/h71zuu3LyXAUkELnrxxnjP0oA7&#13;&#10;zwtdSQxgxy4BHscfX8exx7DrXsOl6jNIuN2/aB0PI7j8PX+VeJ+GrV5bcEDAIJPbn1/+t/8AXrtt&#13;&#10;Cv5oZhDEx3DoT2Oe3fnpQB9WeB5zeqsUmNwyuOv5/wCFZvi/RTaztIi8An2Gc9fz4x+HHdPhfdSy&#13;&#10;6sEnIG8q7YIOOcE49zzXvXjXw35tsZNuSwJ5H+etAHm3wJ1h7bx1pSyEkfaolx7sQAfwz1r9sfCM&#13;&#10;qtpdkx5Kb1x+PP4fT61+GvgKJtG8bWM0hKiK4jk74+Vxk/1z/hX7R+FJFvNN2iUkQTYwM/dfkf8A&#13;&#10;1qAPYryUtCAmAM8d+3avz/8A2ttLN34H1XYMmONnH/Ack/zz+VfeB/1Plx4wueepI9K+UP2jNKku&#13;&#10;fCOpwxruzBJwD/sk5z+QoA/B6SXE8hJztPUcAqw6c1VmdNx3kYxkH0Jx0/zjk+tMvWEc0qMeN3B4&#13;&#10;5Uf56dqyZb4vGSNxOefTpjgD3oArXl0BOQoyxABHbgZwT+WetV5JEVg+Np7eo5x26dvxz2zWPLdh&#13;&#10;bknOCGPHpxjJIppuiy4UABif59frzQB21iWuIAg5wOD16dQfT/DvWh4f1GSx1FVJ2nccD1x0Prk/&#13;&#10;SuZ8O3MrOEJBGf8AP5961blJbWcXPQ5Oeo7fXp/n6AH3f8MfEjK0W5sgjI98njJHP5V9v+EdYD24&#13;&#10;IbaNoPTp2r8pPh14iMUqRlsYHHGc88kn1r7y8B+IfMs0+fdhdp/w/CgD61+HGu2rXwj+USR3Ofch&#13;&#10;/l49PxP4V9EaYqm5mLOSjHIHQZ/nxXw38L9aVfEQt0DOxkjbPPZun41916fcqqltoLF2P49OD9RQ&#13;&#10;BZ8Q7f7EufKGT5ZP19v6V+C37QCt/wALU10s2CZAcY4J2j+X9K/evxC4OhXJBwQvqRX4N/tABl+K&#13;&#10;GvkE8y8/iAeeex70AeA3CqzBm6jnGfXt/hSW8Cqc56HjI9Txk9M+n41alU7wwOR1xyR+vp+dOiHI&#13;&#10;OeOeucAdB/P86AElg3rwMn6kfnXSeBrdrbxHBM4AKA9TjjjqP8Kx1RmJ5wwwv1Ddjzjiuq8MRMNW&#13;&#10;immBGA3oce+e/wDn0oA/SPwBqYXT7JSeDGuenb1GelfTOhXYKRnOQf8APeviHwRqcYgsot2cRjt3&#13;&#10;PXPvx+fWvrDwvfDykw3UfTj+tAHuEMm5Qc5H865zxXcCHTJM4y5C8nPcn9MVoWNxvh65x71zPjRj&#13;&#10;JZQQJyWLHrjtgfnQBlfDBpppL3UJPmGVC8gZV2wOB6YyBX0tZsxAXbgY/rXgHw806eDSUY/J51xj&#13;&#10;HUjYuAPxJJr6AsY/LTaTkjjnrQB5l8Zb9dP8I3V0x5ghmkA9SqHHT/631r8D7qR5bppZTglix6HG&#13;&#10;76+pzzX7L/tW+J5dG8B6mLc5YWrKBnjMvyE9e3NfjFjc4kc4wGz279cfpQBXuXDHLckgDceMHPAI&#13;&#10;wKuW2DGTxx6dPw/H0qlOdxK55YDPY5HPWris4hXa5yT049OOKAM65ucSFgNxxnOc5BPXHtX6Rfs0&#13;&#10;6YbTQInYEfuN/PfeenbtX5qOm+VFTJdyFx684Ir9ZfgpZfYvCicYKoi/koOOf60AdF4vjJjfHcdj&#13;&#10;x179K+F/inaHbK+Mhww+pA7enuK+8/Eih4X3Hr7cH2zXxV8VLcmGQKeDk5/wA46DFAH5s+KYTDqT&#13;&#10;lsqAcnv75PP5/wA69X+GVwfPjO4nB9fwwB/nn8q888bIRqLuR83POcZHrj/Guk+Hlx5d0nqCM8Zz&#13;&#10;z3xQB9+2OpvNa2dpESJHxgAbuTwBj6njoK+2PhHo/wDZujRtcEhp5Cu7uSnX8M5/lXwj8L5E1HxJ&#13;&#10;DPMS0dknmEZHVVO33+9iv0y8L6e8enWVsRgwQ5cLxl5DuPP4/WgDv7CKEXIMKhFhBZsZ6jj+tcz8&#13;&#10;UPE9t4Z8OTXVw5AtIJLp8cDEaEjJPA5x+VehaHaJbJhlUMxwTnO7A5zXyJ+254wi8O/C+8sYpCLj&#13;&#10;WHjslx2Uks//AI6DnFAH406rqFxr2u3+t3Tbnu5pZskk8s245Pc8/p17Vy+oTiSYICCB0PXrznv/&#13;&#10;AJ/M3ru78uMLEfmY5J/l9M/lXPBmySxJye/f+vWgCa6do4ApJUDk+pBPX2H9a9V+COnPf66tyUyN&#13;&#10;yoB0HLdQfp1xmvGNSfKFAxJyANp7nrx7GvrL9nrSTG0UrqcoTKT75wOf1/GgD9HfC+0IscZyIwPw&#13;&#10;A9q9LV8L1xj37H9a8v8ACozGoI5Gef8APp3r0ISAKByTx3/CgBJ5QFOB+XfB6/hXnmuSkxtg/p7d&#13;&#10;K7K4l+TB5A/rzXnOuS70IYnJ/E/SgDxXxE4O4Z69ycYx2/z/AEqn4O0OXXtbisIkyq/O/wDsr15/&#13;&#10;zxUutNvkbJwvzfpzz29K+kfgP4Nja1j1W9IM2o7pQcksLdTnbx0LYyfSgD3rwdol5p+n2yykws6r&#13;&#10;lV4wp4RfwHNexWEUcUQRAcJxz/SucsIZZZjPt9SvbnHGPp6V1Vuu2MAjbj/JoA5Hx/4jsfC/he/1&#13;&#10;fUGCw20LyvkgfLGNxH1OMfjX8/PjbxZqPi3Xb7Xr0/PeTPLt4wC/3R9FX8/zr9M/23/iNFp3haDw&#13;&#10;hp8h+2avIA+D922iYFsgdmbjB64NflBevEikAbS36c/n0/zxQBnBMycjJ689D9D70tyAkZBA4HTP&#13;&#10;6f4/yot1E23aAARxnvjuP0/M+9JdQPeSw2oBIlcAc+p4/wAfX1oA9I+GOmRzXCTTj5ZGMj99sUfr&#13;&#10;/vEjA/XivtDwUHuLgSvgs7biDnADdunGK+Y/CkC2FiPL4M7CNeP4IzlufdgB+VfUfgGNsplsD9Px&#13;&#10;6/56UAfVHhpRhfUAevT6V6taMFiBByfTn09a8y8OJhFB5A9T1+tejBgqdcUANupPkOOT/SvOdbnw&#13;&#10;rAnr2/xrsL64IB54ry7xBdbUcqemevSgDy/xFfbWO7nPH0z6j9OOc15z++1HUFsYORk8/ey5HJ45&#13;&#10;O0c/lW74juzuZg2WBAXv856Y7/hWp4E8Mz3FybxxuEY67SRk/ex9fbtQB7v4C0MR2UFtFEFWQLkj&#13;&#10;oFUce4yf619QaNYLZwBdm0kAn3PrxXnHgDSSitcSpsLgY3Dn8uxHpXsPCj2FAGTreox6Vps95IwU&#13;&#10;RqTknHbrX4dfHf4kS/E3x9c3NtKf7Nsg0MA7Fd3zP1wNx6fpX3P+2N8Wk8OeHT4XsLnbeaopjCgk&#13;&#10;FYs4kfr36D1OcV+T7XXkxmUn5jz69PTPP+fWgC9fXWWW1iGSeo6/TH+HbrWNNPJL5Vlb/vHlbbgf&#13;&#10;ePYfrwPxNVGmldnlZsbs8dOv4cZ6njj8a7z4UeHrjxL4iF8qeakBAjPON7YGfooyfbtxQB9FfCbw&#13;&#10;l/ZGlR6jOACn3Tg8zMPmIOAcIuRz7e9etxBZGCZ4Oec9/Uml+zQabZxafbDEcA2dOp6lif8AaP6f&#13;&#10;SrmkW/nzdMgdB1+lAHqXhXTx8pbqP8n/ABr33QbTagOMDj9PavMPC9h5aoMdB+uK9u0i2wgz1IBo&#13;&#10;A6mzjwq85/z2rXGAmPSqkCgKPz/z/KpJW2KcHj+tAFK7mCg151rt/tU5PA75/nXVapckIccD6814&#13;&#10;34p1NLeORmbAGfyoA8q8da6LVCu/B5/DPfPXt2FfP0Wnan4jvBJADErgkOR9xM9R05b0/Gr3ijVJ&#13;&#10;vEOsvYwEmKI/vMdSeyfjnJ9vrXq3g/w0yBLf5jPLhnJHIXtgn2xQBd8AeAYLdEdwZzuJ68bjnOPa&#13;&#10;vp7RvDsMZEkoAI6n1I6fgPrWVoPhvyYo2AKL0X6dz+NdtLdwaXas0rZVcnk9f896AOc8S67Z+GNO&#13;&#10;ad59hQMxUY6evfnivzg+K3xIk8T6o6Rsxt4Tzlshm9AOmR3969W/aB+KQuXk0awkxJJkSMMjaB1/&#13;&#10;Sviqe5eSUbD19T29T05PegDVF4AXmkPC56jqfy+vvVvRLO+1zU4bW3Qu8km1B1Bb8+Nvfr+HblBM&#13;&#10;91IsMZIz0B74wCSDyAO3r29a+z/g74BSwsBq1/EY2cZJPLKmeAM9C/U+3BoA7zwj4btPCmhwTEAy&#13;&#10;YJRjxvc8PIfXuF68c1m6jcNPKcfeP+fxzXQ67qIldkU7FHAA6KB0GP8AP8q5AfvW9c5zx1oAs2Fq&#13;&#10;ZZhnnP8AL17fpxXtvhzTAIxxwR9eK4Xw7pnmuGC8HHH+Ne76Bp4VV4GT9KAOp0my2qMjHA/Wu3tI&#13;&#10;to6fpWTYQADnr/TrW9/q15FACTPsB4xXLandiNTzWne3W0Zzz9ePqK841vUFUNubP9KAOf1zVFVD&#13;&#10;g5x056+vpivCde1RpXdY3P4fpjrXUeJdYK5Bk2nn/IrxnU9UiUO0jYA4PX5vQD8fQ9Oe1ABcXcUY&#13;&#10;NxKcoudoPGdvfqPqT+FeE+K/FN14gnaxsIy1sCdzYOGPc+w9B6UeLfFdzfTnTdPIOSVkIPAA6L+n&#13;&#10;PrXa/D7wle60UiaPZAMZKgc9jn1HH5UAHw18C6hrV+lzcpstouNo7n1981+gHhPw4trFEgTAGPw9&#13;&#10;B0xxWD4L8EW9hbxx28eFUAdq9jeSDRbQzS4AUfyoAL+/tNDsTLIQAtfn/wDF/wCLF7rl3LY2cjG3&#13;&#10;VsfL3bpgkenf8K674wfGWG4lm0nTZtxBIYjnH5/r6V8kzzvOftEzfM314z15/L9KAJA3OZDln3Zz&#13;&#10;gknvn2/D09K6Lw14fvfE2oLb2o2wIR5kh4wAck9+3T1yOgrmdKs73X9Si0qwTe7sNxHQfj2Hc19a&#13;&#10;6Npdj4P0mOFEBcjIGOZG6bj6AdhQA9ILXw5YpZWi4kCjaD1X/aYd2PQelZVvGZWLdWPXrnJprM91&#13;&#10;cmWQlixJJPOf/rZNdXo2mtI6kcjBwevXnn6UAa+h6UXIJHfn3969m0TSsBSRjNZGhaQFCDH+Oa9V&#13;&#10;0+wEajjkc/8A1qALVjaYxxgda6iGLao/yagtoAME1oDHp0oAMY+lQSybB1p8j7BnNYN7d7QecCgC&#13;&#10;vfXexDk8fnXn+sarsBw2CB+v9at6xqm0Ek4A9P0ryDX9d2ggMT+f6d6AKmvayPnVW/XIHHQ15hcX&#13;&#10;JnkO45yevU/4fnTtRvWuTuDZz/nj16VWt4zIwCjnPbnFAEttAZmCqMg46d8H0r0jQtFzIMpk5/z2&#13;&#10;/n71T0LRnkZCwzntzxx+PP1rvb/VNJ8HaVJqOpzrEkQLEk4HTp/KgDTmvNO8NWD32oOsaov8Xavz&#13;&#10;K/aL/amuNTuZfDPhGU7eQ0iZ7dccj/PA9a5T9oL9pPUPGt7J4d8LSslkGIZkyN3UED2/D8a8m+GX&#13;&#10;wp1PxVqEd1cQFy5zknkn3zn9evegDkPB3w+1zxtqKTXEbP5pLMxXPfJ5/l/Wv0o+EXwOsvD8EMs0&#13;&#10;KtJgN0GA2Bg9j+Zr0L4bfCK10G0iPkKr4GTwTn8vTpX0dp2lRWEIdhgKB/n8aAINH0WGxtwqqFwO&#13;&#10;vT865Txt4003w/aSO0qggHv+mPyqn4/+I+neG7GUmULt46859MetfB/ivxrqPi/UCMssRztUngD1&#13;&#10;P1/z2oA1fF3jDUPFmoGKIsULHC9iPU9q3/BvhKa+YSkbYM/vZMYLZ6hR29jn1+tVvAfgS51RvtM6&#13;&#10;GO1BO5uQX9AB6defSvfGaDTYRYWAAKALx0QegPc+v+TQBBFDb6XElpaIoePGAMYUe/v9f51LaWxZ&#13;&#10;sklmck569fzptrbl2LDgnr68/T1rtdJ0dpWDsuMf4jp+nagBmkaOzkSuM5+vf/69es6PpCoqjZz2&#13;&#10;/wA/57Umk6MFxhe2M16JZWAj28f40AJY2IXtXTW1sOOOP/r5pbe1x1HH860QMDjigAVdvAFPPv1p&#13;&#10;D1xUEswQHnJoAJJQoHqf0rFurwLnnBqK6vBzk1xupaoFBAbHX8elAE2paoFB5Bx79fUV53q+sgZw&#13;&#10;2cZ/z/n+lVNY1sKCdx9Pc/8A1u9eb6hqMk7uobAJ59c/T8aALOp6q8j4Bzn264+hJrnWkL54BJ6d&#13;&#10;T+n160nzbevTr9P/ANdaFrZNLjaM568Z5+v9aAGW9qZGzjOPUgDn3rtdL0hnwQvT/PpVzSNFY4+X&#13;&#10;n8K9L0vSdoHy/wD6/WgCrpWkKoX5fzru7OyCgehqaysljUMR0qhr3ibSvDto9xeSqgjB6nHH1oA2&#13;&#10;bi7tdOgMs7hAvXOBXxz8cv2n/DngayngiuVM20hVQgt6evt3/Cvmz9pD9sey0pbnR/D9z5k5yo2k&#13;&#10;9up/P86/Ivxd4417xxqUt5ezSTNITxk8c8Aj/Pr6UAez/Fn49a74/wBQnkkndYXYhRu4xzyME9fe&#13;&#10;vEtJ8O6l4qvPLiRnDEc4PQD6fn2rtfh38JPEPiq7jVYG2Erzyc5HXnp71+r/AMFf2ZrbS4orvUbc&#13;&#10;FxjAIH1P+f8AJAPmz4G/sxT3DQX9/AwDYOGUkfQf/W/+tX6g+Bfhtp3hmyijijUFAMnGMnH0rutI&#13;&#10;8OadoVsqIqoEA6D06cVneIPFdlptu5MgUAHHPXj+nqaANDVNctNHtmUEAJ79Pw9a+dtc8U6p4p1B&#13;&#10;tO0RTIg4aTnaoPqfwP4/nUU0uu+PdR8qyBjsSxy+cZ+n6ZJ49K7aMaP4LshZ2CiW6Hcc7T369T7/&#13;&#10;AJUAQ6ZoGleErYXOoES3bAEhupPYk9RisXUNTu9YnLZKxDhcdh7DsO/5VTf7TqM/n3ZLEnOM8Z/P&#13;&#10;1rfsdPLkBRwPbpx6UAUbSxywUDg+36nmu10vR2f5yMAZ/D2/WtjTNCxjI9Px/CvQdN0kR4+Xn8+t&#13;&#10;AGZpujBcfLyP8iu4stOC/Ntyf61dtLBVHTrW9Bb4wP8AP+eKAIILcIoHetKOHbjvjPaplTaP8/nT&#13;&#10;u3tQAoGPf/P4U1mx07VE8oUE/T/P61nT3QGQTQBbluAo4PNZFzeYyScf/qrOu9Q25Oa5W+1ddpwe&#13;&#10;KANe71NADub6cgf41xt/rIAODj/PtWBqWsqoYBsn/wCt61wGoayckK2CM9+n4dqAOi1LWsk7TnPr&#13;&#10;j/8AX/KuDv8AVmbc+7IPT+v+TWVd6jM7YDHB569j2ArPCySsN3JHHHuen+e1AD5Ll3J5646+nHX8&#13;&#10;ualht2YAAZJ7kdP85q9aaY8p5Ge/HHp/jgfjXaabojHHy5J9sf5/GgDnrDR3lIyuO2PT/PSu/wBM&#13;&#10;0DBHHPH610WmaIBglcDj/P4eldzY6SE/hx6/X6UAYllpCgJgccV19npyrg46f09K1LezVVAx9eK1&#13;&#10;oYMYyKAK0NttHTBFXkiAHSn4VRnPIrnta8R2GkQtLPKBgE9fbNAG7NPHCmXYAD1OK8r8bfE/RfDF&#13;&#10;k891cqmzuSP55r5W+N37VvhvwbbTwLdhpQpwF555HP8AL61+Ofxk/ad8TeO55oYbtktmJ2qNw9ev&#13;&#10;OP60Afc3x3/bRSJrjTtAnDvyoO729eB+R/Gvyy8b/E3XPFt7JdajdMzu3GWJBz29q8vvNVub+Vtz&#13;&#10;M7OQTznPbj6V13hTwJq/iSdUghYhiORyMd+vWgDkfIu9Rm2oGJY9u/POMfyr234efBfWfEV1G0sT&#13;&#10;bTzjHJ46dOMfSvqz4RfsuXlwIry+g255BYZyO/f8/wCeK/RHwL8JdG8NWkS+UrSKq8kDOR0x1xQB&#13;&#10;85fCT9nSHS4opb2DaQBnPU4r7j8NeDrDSLdIoI1XAHGO/bpW7pmmchIIx+H1716VYaKLeHzbrjH6&#13;&#10;Y9ulAGbY6dtAwuPXseP5VZumhtQegI/zgf41U1vxLY6ZEY4mBb9T6f54rxrW/GDzsRuwD6k/r/n6&#13;&#10;UAdzqniC3teF+Y/Xgduv1rzLVfE0kzOd2ccf4Y5H6Vx19rjyM+1/1/A/069q5mW6eYgt0Pb/AD60&#13;&#10;Abt5q0kq7QeTj8fX/P8AOsLc0xXaMnkEenXr2P4GrVtZzTMSBwfxzx1I9v8APSuu0zw7NI6mROCM&#13;&#10;/wD1qAOSg0+echVUknp7H69utdlpnhxpCPl6jkfyH+f1rvNN8MgEME649Dxnp/njFd9p+gqpGOPw&#13;&#10;oA4zT/DiqBlck9O2MdvpXcWGiFSDtwMjt+lddZaONgyuenbGPy9K6a101VxgZI9qAMCz0gxqPlwf&#13;&#10;1FdLBYhQBg8+1acVoqgBR0zz/ntWisGOOlAFKK2AHTp/XvV5IgBnrjn/APVVhVC59BS4HG3k80AN&#13;&#10;C4/CjHp/LFPA9D/n/Ggcnnv/AC+lADR25/8Ar0o45xx/OlLZPXk+tN9f5UAOPTnj2pAOMZpu7HU/&#13;&#10;jzUbygKfagCXt9aiaQDPOP1qnJdgDk1mT3oXkkcetAGpJOoBP1rPlvAvQ8Vz9xqaDPP9K5y51sDI&#13;&#10;Dc/4UAdVdajtyc4Iz9K5651hI1JzgtnHP51x93rmclnz/jXKXmubgRv5Oe/TH5ZoA66+1v5jznP+&#13;&#10;ePSuXu9dYA4OCff+f4VyU2pPJkqcjjr0rKa6bJYnluOOvbj/AOvQB//Q/EZeGPqf89qlGPrj0oVM&#13;&#10;5zQy4U88e4oACOB/n8K6zwn4w1jwjqcWo6XMyGMjoce9cix5GP5VKMnnHHWgD99f2S/2yrHX7W18&#13;&#10;PeJrgJcKFVWZuvQZPA/Ov1n0jUrLWbVLu1dXVu4wc/T/ABr+MHQNe1Hw/fR3+nSmGSNgQQcciv2f&#13;&#10;/ZF/bYt2W38M+L7sJICFDMD+vr/n8QD9rZLJD2x/ntWdLpw546eo6Z/z2qfw34l0zxJYxXlnMsqy&#13;&#10;AEEEEHPeuka3U89SaAPPrjTMfNjr/n/OeKyJtMxnjA74HT8v8+9emPaZ6jP9azprBCc46f8A1uKA&#13;&#10;PMJ7BunT/wCt26e1U4Ekt3GOMccf/qr0afThjgZ/LvWNNpZI6Yx/L+XNADbORbuIx3HAIwM/0rC1&#13;&#10;bwysqMrLvR89v8/pWrHbPE3zHkcf/rroredZ1EE65z0bv9RQB+dnx0+BNtqFhPf20ALDsPTjntX5&#13;&#10;JfEf4eT6RdyRrFtXceoGPf8AyT/9b+lvxDo6TQPbzruSQdT3/L8q+APjn+z6NVhuL/S4gHOTx9P6&#13;&#10;0AfhRJayWtwyuSo568559v61l3SoMBegz65P4DP8/wAq+kPiD8Ob/RrmRJYCpQ9eOvua+eNTtp7S&#13;&#10;V1ZGUYxnBxjvx+nPWgDAaYsm1jndjqM49fb/AD7ZrjNZ08nNzEck+g7kdM54rpJpAAXU5b8unT/D&#13;&#10;tWU0wmVkbgkHjJx06d/5UAcfbXT27FScgD8R/Kuu8PeJbvR7xLm1dkkjOQw44z6Z71y99biOTcgw&#13;&#10;p/zx7VSido8Y4IyaAP3G/Y9/bPltJ7bw34puWKNhVZicAk++TX7jeFfFun+I9PivbOZXV1yCOh98&#13;&#10;1/EnpPiK80eeOa1cqUORtOO+c+35V+u/7Hv7aUuiz23h3xPdYib5QTnGeOw7Y4//AF0Af0TxzA8d&#13;&#10;u1WkmOPevJ/B/jrSfFemQ6jptwsySqCCpBznpXeRXgwATQB0quDx607uMcZ9axo7nOOeuKupcZx7&#13;&#10;UAXscHIyDXMa3pImUXMC4kTkf4df1roVmUjn/wDVinltykGgDmdGv1u4zaXePNXjnvj3rnPEuhpK&#13;&#10;+5Y+Of171ta5YTQkX1gMOmTgcZxU+makNXt/KlH75BgjvQB8O/Gv4M6Z4u0qUiICUAnOOe3f8PTF&#13;&#10;fg1+0J8Erzw1fTSLAybGJ/D0HqTX9THiDw9cMXLDhvxzXxL8efglpvirSrhxAGlCn0z3zz7fnigD&#13;&#10;+WS8tJLSd45lKleMdMfhVPqQfSvrv44/BjUvDWoXJitiBH+XHfPtXyPNBLBI0Eq7WXqOlADM8kry&#13;&#10;B9eaVc8nPr2/Om8Y446U0Nggf5H0oAtxuQAAeT+H6V6d4F8dX3hzUI2SXClsjnHToemc15aOcsDg&#13;&#10;f4daUMwIOeDz1oA/cj9nD9oSG7jg07UZxsfGN3v0+noSf0r9H9PvLfUbZLq2IZJADnOf1/8ArV/L&#13;&#10;B4H8eX/hu+idJWUIc8dvSv2q/Zd/aLsPEFjFo2q3A3hduSeuPqM/p6etAH6BMrKCq9Bjpk/pimB8&#13;&#10;Zwee+P5c1oRJFdwJPAwZDzxzULQsuTjGMZ/HPP8AOgBYrp1A7YwOfSqGsW/2uIywnbKvORx06EH8&#13;&#10;+/tUpyOSMZPXjufQd6FJGffHbPPoaAPRfhp4xuJIxpmoTZePjLc8V73G8F1GOOD096+Hbp7jS7tL&#13;&#10;+yHQ5wPbtn0r6T+H/iz+2rZY5SA6/XOfegDmPi14Jt9a0uZREDvHp68cV+DH7UHwHuLW5ubu2tSC&#13;&#10;rEk4xkZ5H5df5V/SvfWkV7C0bDINfJHxm+EcPiGylAhDAqexOeOhoA/ksu7CWxu3spwUCNg5HUDr&#13;&#10;n8v/ANdZ97b7cFeQcfjx1H5/jX3D+0v8DdQ8M63PfWduUQMSw29ducAdulfFvluq+TOMMuAR745H&#13;&#10;+enSgDkpFKkj/P1xUWCCccf4561tXkO0hhgnPsfpjmsxlIOSMf49P/10ARKxUgg4Ir9Lv2JP2n9R&#13;&#10;+H2v2mgarOxtJGCLuPByeRntj8/6fmngHGeM5rQsLuexniuIG2PGwZSM8EHrQB/cV4D8Yad4v0W3&#13;&#10;v7KYSrKuQQR/Ou2khGMgcV+Bv7B37XIRrbwj4juwGOFG485A7fWv3n0PWbLWrGK6tXDq65yPegCt&#13;&#10;NaAkkDBP4VjXFiCG4znPXmu2lgB6f5Pas+a2ONuMZoA8xa2fT7pZoh39+meR+tekWmJ4UfOdwBrL&#13;&#10;u7ASKeOR0rPtNXFrKLKUYBPX0oA3ru0DArncOlfCn7V3wLsPHPhW8mig33CRsy4A9Dxz3HavvUEP&#13;&#10;GCTk+tYWr2Meo2slvIAQyntnP+f/AK1AH8aXxL8E6h4R1ufT76HyjExxkYyB0IPv6143IjjK4+Ud&#13;&#10;QR37/wCc1+6/7cf7Od1ObjxHotoGIBOFHf8AzxX4jatp8+nXU8M6YZT0xjvzx+lAHJvGQcHv+Ipi&#13;&#10;lomznGPxq5cxksSRtIB9+/v3rPbcMtQB2GjtFIwZjgg4+nGe/b6Z7+lfqd+xN+0NN4Q8RW3h7Urk&#13;&#10;m3mbb8zZx+fYH+ua/IuyuTbSBuRk8/Tpn+eK9Q0LxBc6RNBqenyFXiYMpyc++P1zQB/Zp4X8SW2t&#13;&#10;2MV5bOHDqDwcg8dq7SG46Hp9a/IX9if9pq18V6LaaBq0wS7QBME8k1+p1jqiTIrq2Q3fPrQB0urW&#13;&#10;yX1myEZIB9a5Twvd/ZZ3sZnxnpn1rpYrrcME5B/ya4PxBAbG9S9iB2Z5oA9ijkJU7fmI/rXM+LdA&#13;&#10;g17R57KdAwcEfjirWj6hHeWqTw8jjNdATvXkdaAP5cf21fghL4C8dXGoWtsyWV6xYED5Qx6gH+Y/&#13;&#10;H3r82dYiVZlUDA56Dv7fy/8A1c/1pftc/Ayx+Jng29URZuUjZkbHQgfrnHSv5aPiD4YufDXiC90i&#13;&#10;6haKW2kZMEY6df8AP1oA8ilj24PJJ/keuaixzycVoTqcEEcgY69fTjpnn/OaoHrk8j9PyoAaGbdn&#13;&#10;OP5e9ejeAPEtxoOrw3MblQjDIU8j+vX+grzjI9OamhlMbA7sAY9uc96AP3c+CXxRg1jRoIHnMjoE&#13;&#10;OOd2D0/lzX2BoHiXaobcAD+Z7+9fgf8AA34k3GjahDbSTHCspxnr6j8R+Zr9Y/AXjG31S0jKSAkD&#13;&#10;jkfd4x09B+XvQB9e6hqInjS6UjJwM9fpXu3w519rrTxHKSXH6EcYx2+lfIVjrQmtjFI2MgY/EcZP&#13;&#10;8/8A61ej/DDxSLTUjbSPlnbjqfqB6cUAfZkZy4kXjdz781wfxa8I2Hi7whd6fdxCQSRsMH37f/qr&#13;&#10;ubBlmgR0PXBH+FZuuGWSE2cZyJBjjn9aAP5Jvjz4El8E+PdX0pIisUcjbRgcDj/J/Kvny6hKs7k8&#13;&#10;EY7H6duvbH41+2X7efwPazQeLLOPL8tM3HP6+/8Anmvxm1e1EBPOC4z69+ef/rUAchKPnLFcYPc8&#13;&#10;HnnAx6//AF+1QMOhYdW798dfwrTmib2JHI4x/nv71SY7RhcAFsj1/OgCkFKtkcj6fn/n/wDVX2V+&#13;&#10;yz46GheJ4bWeTbHcMqg5PDDt718ckZy3098+3NdZ4S1mXRdWtr5TgwuGXuOCOQKAP6cdLhg8S+Ho&#13;&#10;L2I7maMZPHOBzj/9X6njC0/Sn0zVlmQbdjhv8cDjP+P1rzj9kzx/beMPCMMPmBnK4IzkhhgYOf0/&#13;&#10;xr6c1XRisonC4IOf6H2OaAPZdAvkurJBjJwHH0P1r1CyCXFqu08fyrx7wbEn9npF08rKH156fnz7&#13;&#10;V6PpE3lMYWbBQ9PY0AfMX7V3w5tvFngi/geIu5iY4Xr7flX8tnjbw/LoevX+myIQYJGXOOuD+mO+&#13;&#10;K/sk8a6dHqujzwsBl0K/pgV/Md+2D4DPhL4lXrrDsiuWLZ7ZB579zyM0AfCY3IGjIIfJ9uf/AK2f&#13;&#10;/r1VlVlJ3cEngYOce3/66tXAaOYh1wcknI6exHt7UyTbgYAJ5zx0PbHXrQBS2HHoR+Ht/wDrxWnY&#13;&#10;37wNGo656r16+n+FZoJDn1PTnFISMBs8j/P9c0Afr5+wp4/Ntqq6ZK+A+1gOhz79e3Ue9ft5JbLf&#13;&#10;WMc4wQ6g4HvX8sH7PXxAm8K+L9OkZ9oSVc4P97/Cv6jfhhrdv4n8H2V5AdweJT26FfagDznxT4fS&#13;&#10;VX+Tr6c18n+NvCfzSuichumPX1/D1/Ov0G1zTBIjqU4Pt/k8V4B4t8PrKsjMmevH4YFAHzB8KWk0&#13;&#10;zxPBGQVSZthA5z6dDgfjX6seDLqFrG3durjafqOT7ivzQtNMfTNbSaNcbJFYYGRhTz/k1+gfgnVI&#13;&#10;TYhI23GN1bPTgjrQB70XiltiAOGXH4/jX5Cft5+BZ73RodW2HZDMYyccDzBxz+Gf8a/Wqydth3Hk&#13;&#10;Hj6V8i/ta+Fjr/w91aCAHesTSocc7k5FAH84Ftp7RyzQODvXjHPBU9x/nrXN6zbOl0XA4JAxxj9f&#13;&#10;z9K9qj014tVZJwwY/wB/HT6deDWN4j0Eb/MZQQO/p+Ppz/8AXoAm8CW0lxbrEQCAuDkDPbJ+vt+P&#13;&#10;FX9X06TTbtpV3DbySO4/Lj/PvWn8P7fyi0TKQT1znrkH8O3tmuq8W6Rw7oOBjg9gR1x9RjigDa+F&#13;&#10;OqH+37SMvzJJ5ZGRzu5HbkfSv0juNKXVPDsE4UklO3bHb/H8q/KnwbdppeuWk7na8UqseRjG7r9a&#13;&#10;/Xz4fNHq/hZApyFH5h+QetAHyJq2gNZ+IEZRjLHr0x+n0/D3r9S/h5c+Zo5ZAR5scD/T5f8AIFfF&#13;&#10;vi7w+wvo5dm0ljz168Y9uemK+l/hhr8SadZWcjAebZqv/A436fhQB9UQ3MhhVAoy2VJzj/8AXXjP&#13;&#10;xjs5rrw5dbjkvE449SMd69dsdphhkTIB7E9yPxrkfiXZi88OTLjJCHg8cEcg0AfzNeKo5bLVdRtM&#13;&#10;YMM7qe2Bv4x/X8a4wXkjZVjnJK9znH4D/PHfNemfGS3Nh471qy4EizuOAeAT1H1614vumRQVBG0t&#13;&#10;z2GeM/09aAKl87LKrRHJPXvkD8PSrNqsksZ3nIznvxk+/wDnpz3ME8izNuxkBe5/QfjSW0sgHBHO&#13;&#10;O344H6/h+FAHWeHmKXQ2OR0P+904P5161faW1xYBwC3rt56Dp6dfX8q8b0yeKGWNuy4Ixxj2Hp3r&#13;&#10;6k0CyOpaPu25Yru+npwKAPHvDepS6dqKqc5U/TqeD/8Aqr7d+HviR/sY81+Qpz2zzjn8Px6epr4j&#13;&#10;12xbS9RLqMAE/h/n617B4B8SeXDtD7cYHPt7fXjP0oA/Sn4N3KXXiNmtyzkPCucY6nvjP6198adO&#13;&#10;itsncKSTxnnOeh/DpX57fsy3dpNLLcyNgPNCu456g8jH196+/LC7tri6l8s5IkxwOnbPT8aAOu1u&#13;&#10;NZNGmdCRlfQ/yr8Hvjwgb4pa5k5Pnsv1I9Pbn/DFfu/4jleLQ5/93p6noBz7V+Efx4IX4m63k/Os&#13;&#10;wIAznPGTz3+lAHhc7NuAJOeevrjHWktlwDuwMkHj26ntj6nimyEbyU6Fiee2epH/ANfrVi3ChtuP&#13;&#10;X6+uM/570Aadkh568Yz6/j149/zrorJnguUPAAx9Bk/41z9tjeMHJGR7jJ9OPQ+v1rpbdo+SByFP&#13;&#10;vkd6APoTwVrHlyW6A8hFxnsD2OD1/Gvs3whqCSpGpOM4APXj/wCuccmvzj8M6uI76JHJUAAdT2P+&#13;&#10;eK+2fAmpK0UR3cr356+hP+e3fNAH1zpc5KDPT/PFc94xu4o7i1ilYBTgdehdgB785pdEuvMiB7nH&#13;&#10;H+f/ANdcF8RdTMN/aKp4Nzbqe3yq24/y5oA998IRKujWYVypM0mcA53Z59q9VslBjMgJwxJ5ryf4&#13;&#10;f3MF1plrHksUdm+m7kc/57V7Mu0INvAAoA/PP9tnWLeLw6bCEbnu3iQYyPunc2ORn/Jr8uj8q/MM&#13;&#10;k/rjsR7f56198ftvanM+radYk/KruwAOAD0zjr9TX5/3DYXBOA2ffKg4Bz07+1ADMh2baNxPXrj/&#13;&#10;ACKmnlCpleCDkYJ4OOw5/rWbFKNwQDO4g/h7n+lJO5VQCSMg9D0P/wCv2oAt6RB9r121twM+bMhH&#13;&#10;1yM4PGM89a/Xv4cW/wBl8LxKQVZ2PX/YGM+1fk98Povtni7TlxnD+Zgdiq9cn1OK/XLwioh8L2CH&#13;&#10;uhPvz/kDmgBde/1B28YJzz/T8a+PviZb+YsoxgBTjoRnHt/jnFfX+rNujY5HA+vXqa+WPiRERHKM&#13;&#10;Zz9BwP8AIoA/M3x9Cy30hwM7uvGDzkc+tQeB2k+2KidS33emMHOT+fP410HxJRVu2OMjPr0Jx3+v&#13;&#10;tXJ+CVE16dpyRjaRnJLHAGB+P48UAfpJ+z3pE13fwXTj93LuaUHoQCSFJHuAeO2M1+pGhwKtnHlt&#13;&#10;xCKP+BMeefX+VfGX7Pvg++0zTYprqEILaOOPbjHzyfNjOckc5P5V91aJEJAE2YUEewzQBqWhit4n&#13;&#10;n2nMfPbv1I+tfkR+3l42n1HxRonhGGbellFJdSr6STEqmRjrtGR7Gv2A1porbTJSRjcAOOp/yK/n&#13;&#10;x/aE8V22v/FTxLqcTAoLloYyPulYfkBA/A/rQB88zuyg78EA+vT0wfr/APrrOa6XIZjwOfqR/n9P&#13;&#10;eo7q5LFscbieQMdeufwH86z1djGXztB4/P0/xoAli/0y+ggTcTnPH5D6Y/z0xX358IrQWFgMptL7&#13;&#10;FUnoQOvv1r4S8GOs/iASsuQnPfjaR0z6461+gngIkRWcbDadoY4wfv8AIyPfOe9AH2N4ZYLCMDjH&#13;&#10;07/Su4LHaec/4+lcD4a/1C5OOnb1rrxLkbWznv2+tAFe9cgH0JPv7f5/GvPNamyhGM9e4BGK7G/n&#13;&#10;G05PHOT2we/T8q861mbOe5PvjOc+mc0AeTau3m3HkdPMz3wcdzX3J8MrP+z9JiRQzCyt0t/QeZLy&#13;&#10;wGOo6jNfHvhnRZta8RiXYHtrI7mxyCUOQDj+84A/P3r9B/BuntawwWUiYlAEsucE+c4y34jt+VAH&#13;&#10;a6Ok8ZWORjiMkEkckmtu/mEFnNIx24U8ntnvU8MSwptHU9T6mvnX9pr4iweAPhvqNyHAuruN7aAH&#13;&#10;PMsqkA8f3RzzQB+Un7QnjpfH/wAStT1G2kBtLIi1gPIBWHgkA5+82Sf14r531BXlkMAOCcA4OPoM&#13;&#10;Y/HNbLvv3scseWbOD7//AKqqMqyYRgQWIz7A+n1FAECxCC2Mq8nhfbvkj2HrS+H7STUtTNyrElDt&#13;&#10;XPTc2APy/wAmpdYmSK1VE4LdBjPB7nnj6V13gnTpILMXZGzy9zZ7l2OAPy9KAPQtMWL7ZHbRAGO2&#13;&#10;xGuM4+XqQfc5r6u+HtuQqM3+fXvx1/8ArV8v+HbRnuB8hGP6gjivsLwDbbI0Zgff6+9AH0NoKBYx&#13;&#10;8uOBXXSSlUI6H+VczpSGOIN0Jx+H0rVmlOCT+XrQBmapNhSM5NeQeI70rG/OCf8AP14r0XV5j5ZH&#13;&#10;OT7/AE5+tfPvjXxANPj+UgsNwUdeW4yR7DvQBlaZpn/CR6yVjLvBag5Kjgv0OD9TgY9/TNfTvhzw&#13;&#10;02mvbabsZ2TDPlicM3Re+MdDk9c1xfwa0+OLSrSedVDyIbg4ySf7gPv6mvpnRLSOWV7wpkuerZ5+&#13;&#10;n0oA6nRrJLS2VAeRnPTr3/Ks3xp4jsfDGgXWqX8ywRxIzFmOAAoJJzXTxhIYs5woHWvzB/ba+Mkc&#13;&#10;sUfw80ifMsxD3O0/di7Kcf3upzQB8S/FLx9d/Enxpf8Aie+J2FtsKZ+5DGTtH49/XmvJLq7MsvlZ&#13;&#10;zyPz9D1/H/69RX9+kKBFIyeT/wAB7fSsLzsK7E5HBPXOM8AfWgDWeS4vJY7CyQyT3JEaLjuxwM/U&#13;&#10;8AfX0r9APhL4QXw1oqTkYKIYVJx8zHl3/oK+VPgd4JuvEGujVp4mxvMcXHy56lwf9kd/rzmv0Cu0&#13;&#10;isbaLT7biOBQoGAPfn9c/lQBhTv5z7EPAx0OOPTH+ffpXb+FrDzHBK4BI7deO30ri7ZPPmEajqew&#13;&#10;P4mvbPCuncIyrx79QfagD1Hw7Z7VUkdP8ivV9OhAGcZAxgfUVyOi2oCLgc4Ht6V39nFtQYGM0AX1&#13;&#10;4GQP6D+uao3Uy46VYlcoPz/XrXPajc7FyDQBzGuX/lqwzjHHX+dfIvxT8XtDINOsmV55ztjXqN3q&#13;&#10;fYfz/T2nx74ng0ixmnlfZ8p5PoB/j0r5c8MaTP4s10a5ckuXZsAjhIx19iT69u1AHQ+DPD729tFc&#13;&#10;z5mcMSDwPMkPLEE87V/Xt2r6S8HaJ5UfmyJmRzuY+/YD6dqwPD2hQXFzEEiLJFkKOwUfTp647mve&#13;&#10;NH0eCCJdxKMB7ce1AF6zt9kYZz1A47fTp+dfOPx3+JkHhjTHtrRlM75VO3br7+nNew+P/F2n+E9G&#13;&#10;mme7ETRr1/ujHr757V+RvxQ+I8/iXWZb1XMu3KJnp1POM0Acbrmv3Wp38896+XmJLYPIBPAAxx74&#13;&#10;6+lcybwEFM7S/LEnoue38qynvQ8hlmfcB1BH3m/w4Ndt4J8K3Pi7W47G2jMoUqZG/hXB/Xb1xQB7&#13;&#10;T8EvAQ8QXy6tcx+bHG6heOGI6DnqB1P619rajLBpVkunW7Y2H5iONxPcfngVF4T8OWHgnw9FbRRh&#13;&#10;H2YXjBAPOT7nrmuM1q/86V0J4JJxnOPpQBj3NwZJT9fTtx1q3pNuZphxnt+H1H+P9KyYlMrhRyRj&#13;&#10;v69Ofwr1DwvpZOGI4P8A+rpz/n2oA7nw9poVEJXk469uvtXsGlWYVBgdMe1c3otioCZGD/npXodj&#13;&#10;BtUZFAGlboFGev4VHdTBQfQVO7CNcenqK5zULvaDz0/z70AZGrX6orc4ArxvxHrKgMwOSc/5zXTa&#13;&#10;7qqxq53YHt/n2r578WeI4oQ+XwecA9Pr09e9AHOeJNdRNzOcKASTwcAep9K+a/GHjG4ZzbWZw7A4&#13;&#10;xztU54OO579MfnVvxn42UEJAd5LHao7nsfoM8DvWR4C8Mal4x1QQrASHbLueoHf9aANP4a+DLrxP&#13;&#10;eKGDGHcdxxjdnt17eoxzX6H+CfBlppttBbxx7QigdOT/ACpPh78PbDQbCKCOJVAHpyT/AD+p717t&#13;&#10;Z2NvaQ+Yw2hRnPoKAHwJa6dbmRmCqozya+Rfjp8ZYLS2m0fS5h5pXBYH7oJABPuf611Hxn+KEGlW&#13;&#10;j6fYSgXD5VQD19T9B/Svz11KdtRu3nuHMj7vmY9T6AeuPagCBbia9l+1XWSxO7Oe/YdD75NWIYrr&#13;&#10;UrxNPsoy8sjY49+fes6aaRXW2hG6V/kAAIx9B619R/DTwOPD1gNW1lAtyeW7lFOMKOfvnHJ7UAbn&#13;&#10;gnwjYeDdIE9yFNw6jzG/vN/dU8nA70+7u5r6cyynJPoemM8duO3GKtalqD30ocfIijbGo7AdPr7+&#13;&#10;tR2Vu0zDaOufzPTH5UAaWk2BmYYHBx26nvj+X9a9f0DSfukDOevFY3h/RclWZcD0PTOc9vyr2PR9&#13;&#10;OEaj5cdP5f40AaelafsUHHWu1tbYBQOgHWq1la7R0rcRdo4FADhhcCkZgvXgChiFzWTd3YXPOAKA&#13;&#10;I7262hucYrh9V1IIDzyfx/Wp9T1IAHnn6/pXlGu6ztDfPz/iOKAKOva4QrgHOM9/wryLUtQe4c/N&#13;&#10;nI7cY+lWNU1Fp3IzjnHPNYi5mfZ124/l60ACRs7bV5P+c/5/Ku40LRGlcOwxnH9ev4f5zVfRNGed&#13;&#10;xkZHHbt269K3/FnjTw58OtEl1HVp1jKDj1LdgOKANrXfEWi+BtHm1PU51jSJSxLHr7AV+Wnxq+OP&#13;&#10;iL4m6s+kaUWi05SQoU4Dc/qMc/09aPxQ+Lmv/FXVmt7dyun7sJGvG7ngnjuelegfCb4PXmq3EV3e&#13;&#10;R4i75/Mgn39RQBxHwr+CN1rd0l5eJkNzyD3656c47dK/SD4ffDbTvDtrEsUQDKOeO/8AP+n0roPC&#13;&#10;Xgmz0i3jgtogNo7Dkevf9O1erwwQWMG+X5cdyaAG2sKWcW5uAPXrx/OvGfiV8UrLQbSSGOVQ4BA5&#13;&#10;7/8A1/Ssz4pfFfT9FtJLe1mG8en8q+AfEnibUfEmomRmMjsfkUHOO+eevvQB03iHxTqvivUjPPIS&#13;&#10;MkqrdF/2j0/LNem+APhy2olLy/BFsp3nPBk9uT0HfNV/hf8ADCa72azrSbYQN4D55PqTnpjtXv8A&#13;&#10;e38McYsdOGyJOpxjPGMduKAEuryGGIWOnDaiYBYDqPReOPfrn6VUtrcsyrnJ9vr/APr6Uy1gYtuA&#13;&#10;yT+uf89K7vR9HaQo8g5H+elABo+jszK7jp2x/nrXq+kaPtCjGcUukaSqgZXgfkPavQrCwVQvHX8/&#13;&#10;rQAWFgsYAx1/nXUW9sBgkcUQW4zuI449q0VXAoARVAAxSnAFITt69qpXFyFBoAknnEYPc/lXP3d7&#13;&#10;gHnke/8Anmq93qAXO44Hv3NcLqesAAqp/wA/55oAuatq/lggHkfrXmOra4OcNz9etU9X1sbjl+T2&#13;&#10;9vwrgrq7a4Y8+v4+n9KALF9eyzSE5yCev+FZqqS23OM+4B/D/PrRGnmD2OP8ityw06SZgNnTp9Ou&#13;&#10;P8aAIbKweVgEGc47f5z/AJxXoWjaFjbkccdO3pV7SdE2kcZ/XORXo+m6XsQNg4GP/rUAVdM0vYF4&#13;&#10;4NdfBbLCAzDAHXPFRs1tYR+dOQgTntgfhXy98Zv2itA8E2kttb3CtcEEBVJzzkD9aAPWvH/xT0Lw&#13;&#10;bZSvcTojID1Ycd6/HT9oH9qfWfFFxcaZoUrJbDI3Aj5h2I/pxnmvKfi78ZvEHji+nlnumWEk7UBy&#13;&#10;D6flXgWmeHdY8V3Yis4WYOR1yT147e/4fSgDjbm31PxLf78tLLIe/f0696+vPgd+zXqWv3MF1eQu&#13;&#10;IyU5b269/wAun0r2z4Ifsy3imDUNWtsByPvDJIHev0/8C+BdN8P2SJHEqBVA4GM0AcN8NvgfoXhm&#13;&#10;zhC267wBzjvjrXu7vZaNBsXaAoHHXt2xVfVdes9NgMcbjev9PTsTXz34v8dytIILUmSZzhVXJJz2&#13;&#10;AoA6/wAW+Pbe1V8uNwzhc8Z6fjzXm+m6BrPjK4/tDWCYLIHdsbjIHQtyePQU/wAO+FpZXGv+KZAA&#13;&#10;CXCNjameePU/yrb1fXp9RC2WmDybJT1HBb1z6UAX77WrXSoP7J0BcEDa0gA5wO3p0/8ArVzsVk8z&#13;&#10;+Y7FmYn/APUB6e1T2Gn46DJ6n/8AXmu30zRixG4Y/wA+n45oAy7HSHnZSU9OP6jp/nmvQ9L0RVAO&#13;&#10;3P8A9f8An+Fa2m6Nt2tt6/5NdxY6aFA4xj/CgClYaYq4+XGOfc/WuptrPaOBjH+f51bt7YAcCtSO&#13;&#10;IKOn+f8AOKAI4bdQPpVoDA44xR0/z0qN5lUdcEUAPJ/E1UluMZAPAzVaa5GCc81h3d+B35NAF24v&#13;&#10;QM881zt5qgXPPHPtj8axtQ1cJuGcduvt/WuE1HXAN43YJ569uxHrQBu6lrA5yeh9B+FcJqOthd3P&#13;&#10;+f8APeuc1PW8k7GwT/WuRuL+SQcnI7/44oA2bzWBJnack+/t/T6muflmaRg3JDfr6/561GiyO/Jy&#13;&#10;D/kdvate0015GBxgH8cY6D8KAM2G2eU/KOev4/5966bTtEeUjK5J7Zx0/mfzrotL0JiQzL0xnA/X&#13;&#10;8q9C03RQuMDp3/w/+tQBzunaFs27VwePwru9P0b7uVwP8981u2WlbQMjB/pz+PWumtrJVOQMAY7U&#13;&#10;AZtppwjHIzj6Vvw24UDjP+elWI4cdulTkqqlmOBQAixqBz3/AEFRXN3BbRl5DgCuV8ReMdJ0K2aW&#13;&#10;5nVdoJ5PH+eK/Pf47/tieH/DkMtnpt2s843DAOee3TOKAPrn4j/GrQfB9jLJPcqjqCev6D39K/JT&#13;&#10;47ftnXd+JtP8POSCSCwZhjtyfX2wfpXxv8UPj94m8eX8nnTMITnj+Qx+GK+f5WudSY4BfI5IOc+g&#13;&#10;P6UAXPGPj3WvEt/JdXs7TO55yDyc8+x9fWuUsNO1bVbkLCGbdjoPXv8A5/GvWPC3wr13X7oKlsSS&#13;&#10;evXrj9MjHr0r7/8AhL+zFIqw3WqW4QcEBv8A61AHyJ8OPgNrOuXMUssOV49T+J96/TP4VfAXTdBh&#13;&#10;SW8jXeMHpwT6npn+f1r3Xwx4F0LwtbAJGqsMc46Y9P5/546yOaW5lW206PJ56Dj65/8Ar5oAtafZ&#13;&#10;2enoIbdAuMcDt2ru9F0W81NgdhCEdav+GfBzKovdTO0Dnnt61sa9450jQYTa2BBkAx8v+FAHRJDp&#13;&#10;nh628y4YBgO9eVeKPiE0xMFmQEX0PJ/DvXlfiPxxdanIWeTC47dB+BHbtXnV3qc05yrHBB/z/n3o&#13;&#10;A67VfEU1w5ZmyT9ePrz/AJFcpPfyzMSWO0/lzzyP/wBVU0WWYAc5z9cf56V0enaJNcAcEc8DoOfS&#13;&#10;gDFitZbhgEGce3Xjj/8AXxzXT6V4ellIZxgZBHXt/wDWruNI8OFVUFMA88ADAz04xXoWmaBtA4zn&#13;&#10;8+n60AcZpPhsADK4x7f5/WvQbHQRx8v6flXW2GiAKMDjjqPQ11drpaIOnX/PvQBzNno4XHGcf55r&#13;&#10;qbXS9oyBnP5EEd81uRWO3tzWjHAqjpn9aAM6K1AxjoPbpWkkIHGMY/z0q0sYUnI9PSpFxzjtigCN&#13;&#10;YwOg+npzU2Pf/I/Gmjj8c4p4I5z26UAJnp2pOR/n+dKemcYpuen4+1ADegyO3pSZ/DFNLDGT/n0q&#13;&#10;GSYDPPXNAExOOvGP09OaheUDOTz+vNUJbxVyM/8A1qyZ9QQAtu/Lj/OaANiW7CZHesye/wBp4Oc5&#13;&#10;9a5q61VFGd2M1zd5raBfvYx9M9f89KAOruNUVQcn6/5/rXO3erhRyemfr+X+fauJu9cUKcNyP5jj&#13;&#10;tXLXWtOwb5sevuKAOzvNaHJL9ffrn3rjrzWT0DY/TFc7PqDOfvcADqPbn8f6VQ85jlQeOn07A0Aa&#13;&#10;VxqEsjDPAB6cf5/Csxpiw68D8/ekVHkPI+8ev16fjVuHTpZMDbjPfP8AT/CgCiC8nCn079f84/8A&#13;&#10;r1ZhspJCMD8fr79TXT2ehPkErnp17/8A6q6200MjGExz9ODQB//R/GOeylt5DuBIGOox9R+mPzqm&#13;&#10;V6g9vY8fyr33xl4CurC5cGPgZH0x9Mdv/rV45c6U1s5JHAzntz7+tAHOtGc7lJIP8qcoKY2ng/yq&#13;&#10;YHDFdvr/APW/zirRtFZQ6cY9B26nPrQBUYByOeM+g/PHvVux1G+0m7W7s3MUqcgg+nSqixMj7XPT&#13;&#10;1zyR0/8ArGtFYkmILHOR3PXHpQB+qf7JX7at94eurTw54puGMBYICzE4yev5V+8XgXx/onjPTIb7&#13;&#10;T7lZVkUMMEHJP59vWv4xo2udOuFuISUdDkbT3689OK/Qb9l79r3Xfh5qNpp2szM9luCfM2eDjkd/&#13;&#10;figD+nYRhhkHNRtDjtXi3wl+M/hz4i6Nb31hcq5kCnbkcZ7HBr3aNklwyn+X6UAZElsG7f5NZ01n&#13;&#10;kHjHrmuoaIbfT1/xqBoQevNAHFzaf1bH4e/WsdtNuUvlnScgdCvQYxXoTW6k8jPv3qrLaKc7eo/L&#13;&#10;mgDzfUr67Ui2nT5CeG/z6fWsXUNMW5tvKnHySDvznPse/wDn3r0y701LhCmAT2rBe18phBdDKDp7&#13;&#10;cUAfB/xk+AWnatZ3Go2cALnngDP19j16flX5RfFH4S3WlyT/ALnywM+vPXJPH+TX9G+saR51qyBA&#13;&#10;0bD6jH5V8f8AxZ+DFvrmn3EttEpYg9gO4Pb8vzoA/nK1zQ5LCR0dfk57dMH/AD/SuEu4ZIpC6kAj&#13;&#10;J4+nPH+fav0F+KPwd1LS5Zg0BG0/h/nrXxx4k8NTWEjoynAznJ5z9P5UAeTyET5jfgnn1zxx1x3x&#13;&#10;6ViP8rnjHbGf61s39q8LmQkAHt6ewP8AWs90LnOMEfr+NAFINxtJ6f5FbOkatc6XcpcWzlHQ5BU8&#13;&#10;gjt7VksgU7l/L/69M3kcY9enPagD9cf2Rf2w7/wzfwaB4iuSbbaFyzYx0/XP51+8Hgzx9pfi3S4b&#13;&#10;7TrhZQ6g8H19R+lfxhWGqXVjMk9q5R0wQQcEe4r9Kv2Vv2xNV8E6hbaLr9y8lo+1TuPC5/Hjpg0A&#13;&#10;f0rw6h1DHGf8/StaK8U45z6c186eAviZo/jnSodS0mcSK6g4zyOP5e9en2+pHPzHj/H+fNAHpaXC&#13;&#10;ngHk/wA6uxzY9/SuCg1Enoc1sQX24cHn396AOs3K6bW5/rn3rkr+0m064F9acc5YAf0rTivMjGcH&#13;&#10;61OZElUqwyD/ACoAtQTwavZDON4HI9DXlfiLR4ZpHi2ZDdev/wBaumuPtOkT/a7ckxn7y1eWSw15&#13;&#10;PMQfOOo/xoA/Ob49/AXT/E9lcXEMCrLtPbrx/nivwk+OXwT1DwvqNzPBAxIJz7464H+e9f1heIND&#13;&#10;EyG3dMg9/wDP49a/P79or9nuHxNp9xeWUK7l3cY6jGCO/bp6etAH8yLwlSyMCCOuf61C0ZQkk5Iz&#13;&#10;/wDXr6Z+MPwh1TwpqU8iQFYx6DHfkmvnZolQsknBz/n9aAM9Xx9P84pWOQCen5845psgOcgUg3cY&#13;&#10;OCPegCQKeD19s/5yK9Q+HvxB1Twbq8N7ZzNGUK8gn15yOvNeXIBn5hkn2qZWYEMv0+p+lAH9Hv7L&#13;&#10;f7ROk+O9HttJv51N0FA5IHT1/rivug2kdwnmpghgDweCPTr/AEr+Tz4VfFHVfAeuW17azlFjdSeT&#13;&#10;0zyfav6Jf2Z/2g9F+JmhW1rcTj7WqKpDHkkAdBQB9EXOn+WenT0HrWVJAyEjrn0z+n869RkslmUP&#13;&#10;GBg4Oemf071z91pZyfl546jHFAHns8IkUow3Ag/55/8ArUvhzVZvDmqCfOEJyR2I/rjmugudPaMs&#13;&#10;SOf84xWJdWJYgkcr7fy/z3oA+qdG1611W1ilhbLEcj6j0rTv7SC8t2RhnI9PY/4183eFfED6PIkT&#13;&#10;H5eP/wBXpX0JpOrwX0AkQ8Ec/jQB8KftE/BW18S6Xc7LdS+GP3Ryfb61/Ph8avhJe+DdalZbYpGG&#13;&#10;OeO+TgHAx361/XP4k0WPVbd8LnI6nHNfmD+0/wDAO21eyub6CBfOAY/dz+n5UAfgDpHhKTUwXuHE&#13;&#10;KDnLYz9cd/8AI4rkPEOl2enylLV95557n8uDXt3jTQNZ8J6tPp12GijDHjJAPPU9vSvHNWt1Ls6n&#13;&#10;cXweee2eP58UAcRgjtzUynKhR09R/WpbiEqeBwCR6/55pIw2Bx936dAPfrQB0/g/xPqXhXWYdV02&#13;&#10;ZonjIORx06d/z/Sv6Q/2If2qLLxjoltourXai5jVRhmG447HJye2Pp6V/MsU6sRjp7d/1r2f4OfE&#13;&#10;zV/hz4kttSsZmjCPkhT15+vbr+lAH9s9ndRXcCzRnIOPep2QEdK+GP2WP2j9I+Jnhu1R7gG5CLuB&#13;&#10;I59SBnNfc0MqzIGU5B6UAU5bfn1FcZr+jmRTdQ4DLycd69DI4IxVaW3EiEEZzn8qAOL0TUhND5E3&#13;&#10;yugwffHt/wDqrS+UykjlT/X2rj9dsbrS71buBsJn8PfNdRp1zFcQrKvJIH50AcB8SvBVh4q0K5s5&#13;&#10;oVfzYyuCPb8c84/ziv5nP2s/gbf/AA98VXt7bwkWkrk8DI9sDnt+HbA6V/VNdzwEeWxyT3r4c/am&#13;&#10;+Bdp8RPCl2LeBXuFjZlYgZOBkD6UAfyp3cDI3oSOuc59fWsaZDz39fTOPWvbfiZ8P9W8E+ILnSNS&#13;&#10;j2mN2wSDgdf8/wD168cmjw5Xacg59ccZ68cUAZGSMjGOldDp16qW5ilIwueSaxWjO7pzn/PFCsU4&#13;&#10;U4BxQB7/APBn4m3/AMPvF9pqltM0cQlXdg++c/4+3av6XvgD8ZtO+IHhq0ninBlMa7hkHkDGfpmv&#13;&#10;5JBOY3DIcHIP5V9/fsg/tBX3gzxHaaVfzt5BO3r26fTtQB/UBY6lu4J/yav3u2+s5Izycf0+leEe&#13;&#10;DPGll4h0yDUbKUSI6g9u/wDkV6dZaqGO0uTn8etAHUeD9Qt7d206V8E9M/SvRJG2rhBkn8a+ddWk&#13;&#10;awu01KInAIJH0/xr17wz4mtdZtUZTl1Az36UAbeq6euoWLwTLkSLg5r+fH/goP8As8RaBqj+N9Ig&#13;&#10;CrKxEoUAA8dWx7jtzX9FgIkT2NfL/wC0l8KLD4heCb+wmiVi8bEbhnB29frQB/G9fW8tvIYiBgH2&#13;&#10;Ofx61jSoB97gjtjH+favoP4xfDzUPAni7UNEuoigt5WUdeRngD/OK8IuYimWAwTnPHvzz2oAyi2e&#13;&#10;+eBTcnvUhU/T09uKYVwAwOc/0oA2NI1SXTruK6iYgowP+PQ1+iPwJ+KHmCK2uZeflx+XIJzz7V+a&#13;&#10;q5B9/wDCvR/AviafRNRSRCcZB4J4A9qAP3/0XVY76yS4hPBHJ/Q/Wuk0zUX0/VYbrzNpDZz0HHHb&#13;&#10;Prz3r5H+BnxBt9csYreSXcXA687fqfTtX0/cW7GNZApAXn/61AH6HeCfECalpsLh9wA/EjucdjXp&#13;&#10;ixpIAU6/56V8c/B3xKIYktZScp/6Ce1fYmj3UNzbh1HNAHzx+0L8OrTxn4Nvba6iEhEbbcjOTjgY&#13;&#10;r+XP4n+E7rwx4lv9HuYDG0DNtBHRc8AcdgK/sS8R2kN1pskUqbgykYxk8+n5V/PZ+3f8IJdG18+K&#13;&#10;YIfLtpwVORjnJ9Py59qAPyfcbgVC5B+v49f89vSsW6i+bruPsDwM/p9f1rq7uLbMykEgkc/T+X+f&#13;&#10;SsS8C7d7joc85OQR3696AMZWbZtXjJHHrzz/AJ/qKUSOpyp4B/L37VGGKtuGVUdcfoCPf0p7NwOM&#13;&#10;Hn15waAP0o/Yh+K/9h+I7fRJrgCO5bau7s3Hbt78dec85r96raGHV9Niu05EiAgjvkdv8/hX8kfw&#13;&#10;88T3PhjxFa6jZuUdJFIOcYIPtX9N37L3j4+OfAlk87+ZJsAI79McetAHuelZsWK8gSDbjnGQOP8A&#13;&#10;9Vdpps0ruJj0fr+fOaxrzT3GSOq/MCfUc1ueHjBJOYLlhsb5lH86AOtaJr22dF+b5cdD/X+n1r8d&#13;&#10;v2//AIWtc2p8RRwZMDbiQOuQOp79D3A+lfuFZy6VHbKsQXIGPc18c/tO+CbfxT4WvoZk3rsbb7j0&#13;&#10;70Afyha3pixzFo1ORk4yR/8Ar/zj1rm5j+7ITLH6Z5x+HX06+vpXrXxC01tD8RXulXCDNtKyAnjH&#13;&#10;rnP5+/0ry2X5htUAD6kd/wCWP1oAxI1DE98A+o/EnHSo5IyOpz/nrn0/nV2ZBuJU5J/z6fWqrDoA&#13;&#10;c56c/r/9b1oA1dCv203UIrpG2lWGMfX2r+mD9hr4ip4n8DWVlLMHkgijQjPQBR1/p/Ov5hASrBhw&#13;&#10;Tz1/z1r9Z/8Agn18TxpPiCPRJ5dsbbQATx1HQf5NAH9B1/ZB0JxnIz7V5TrukB9+BjPXvj8O1e2W&#13;&#10;Dx6jpsVwnIdQf0/+vzXM6vp2dxI4OKAPkHXNA23TOgwDnjH09fSvY/hze3bSxQADbLF1x3Uceppm&#13;&#10;vaL8+QMkdfX/ADzVPwmt3YX0QjOBHMV+gb19ucUAfV2lljbI5Odyj8+ledfFDSX1Tw/dRsMB0Zen&#13;&#10;TcMHPtXd6HerJbrG+SVI/wDrj86z/GaPLo08ajkZHXt6/hQB/OP408Py6X4ovbHyir208keccFc5&#13;&#10;GP6g1x1/ZzAPDMu48HGMcHpz+VfSnx90M6R8QrzCbVn/AHhyf8/nXit7sfyy3JA6454/z3oAyPDN&#13;&#10;uIL1tmT82MdMr6e9df4owbN92SMc9D0HHPPQ9/5cVh6X5UdyJFXkf5zmt/xSol08nYQSp6eoHUf5&#13;&#10;59OaAPDWLx3CTAZ2kMCRwe4J9x/kV+tf7LusDWfCtspIYuhXHuvHH/1q/JloBGnzLvJ+bpwcHmv0&#13;&#10;J/Y115FkGmAY8qTO3ngNjIP/ANb0oA+vPFWhhnDbMHIPT9Oaz/A1r9n1Oy3HYI5XX8+R/j/+uvY9&#13;&#10;e0tZ0LqAQOh9s9fb8K8omZ9HvoGUbQlyPqN60AfZuhNC+nIfvHn14/8A1VmeMIPP0SdFGSUYZ98d&#13;&#10;qZ4GkS60wSTOSx5x6Z6/5/Gt/wASWfnafOiDk7j9cjp+NAH82f7TmippnxN1LYNgnYMT78/Svmpl&#13;&#10;URlQODk85HJHOO3bOefXHNfbv7Z2hHTvG6TgbRKjKOOpDV8Ol3IZd2OgHHTHrn1oAoMqIwRTye54&#13;&#10;9+RVcM4kQK3HHbA6885/z+dSzKgBZRkj9T6Z759qpEASLtAB9O+M5P8AXH60Abdm7PMuBjHGQT69&#13;&#10;SPr7fiK+4/hXCuoaNF/fCFcewyCcfhXw7aMoVdvOfz/yM19u/s/yi4gihbEhTK5P9P54oA4j4maA&#13;&#10;scsrqpB5Oefb3/KvLvDWpTWFyAeAD359Pfv6V9ifE/w6jo7Y65x/X19u9fGN/bPY6ltY4G/rjk5P&#13;&#10;+FAH69fsjWEWpaaL7Jcm8jjYY46ZBH51+h2kqsE0sSxguZdpPv79uK+AP2Jb62/4R+9gEYBhvLeT&#13;&#10;3xggDJzxX6AtMf7VnghGEE2T7Hj+dAG94tjaXQblA2CB25/Kvwl+ObZ+Juvq5yBIQB6YxyT/AIYr&#13;&#10;92fEFxGNFn3HJPGfXNfhP8ePKPxM1lhzm4Ycgc5HIPTJ4I//AFUAeGswDbs8HIzkfoD/AE7VJGrK&#13;&#10;rlefT6e3+f1qFFKnfnoc/wCf8/hViHZgDG4g9enXnp/nvQBZsbgtcMrjAHB4Pfnrz/8AWrrIFEaO&#13;&#10;8a4IU4brnjP0561zlrbouXUcN17Z5xXQK222k9iAfy/P8ff8wDM0rVVt9XjUnHQ/r0zX2t8OdbJi&#13;&#10;XacgEd+v0/r75r85pr9rbWRtztDAdME+n86+vvhjrIkWNkfg/L75wBzzQB+kPhm+Dwo27p9O/wBK&#13;&#10;838ZTT6n4n02wgG4STSuTn7qxryffPp/jV/wjqSmzL78bcnoOB61k6LnVfGMbSElYY2GM9TO4XPI&#13;&#10;9Ov4e1AH2P8ADyyhtrCCMKDlQf05FepSMI42YjgCuS8L21vDAwQEGPCYPQbRjj/Gulv2K2czDkhD&#13;&#10;/KgD8av2yddj1D4gW9qoIMERc/8AAnI4/LP8+lfG11KDlMnAAXjk/Xn/AD7V9GftR3rXHxVvhKFz&#13;&#10;FDHGNpzjqRnufWvmiSXbzkM3B56f/W9fwoAmt8q2eCfw5HY+v+fxqlezBflY89B3yT147dP8elPW&#13;&#10;YRr8hwC3XsFx09fc1n3Mg2HccEt27g9unH40AewfBm0F74uWbH+ojJ56ckDHTHfH+RX6vWC+Tptr&#13;&#10;AvASGP2wCvpX5cfs+WzTeIbqQ5OfLjHTILMPT/PWv1FZyAqH+ABfb5e49PSgClft8jLjIHPsOK+c&#13;&#10;viNBujlZugXk+v1/Ltn8a+hLyQKDgckdh/n868G8fx+ZBIOhCnn0x70Afm18UYALuVQcjOT04wO3&#13;&#10;9Qah+CGjLqPizT7a5GUluEYj1ERyc9P/ANXH13PifBuuJGxwSensOa9L/Zr8I3Oo6zcalB8h0+EK&#13;&#10;COSXmO0AA0AfsD8M7VH0S1uFGRcs9wwwAPlOxcZx0xx9K9t0s5wgOCSO/c9eleaeEtEGl2Isc7/s&#13;&#10;0UUPXjhRn269RXp+mWbtKrKNsajd9D2FAHnXx28cQeCfh/rGsZZmtLSZxsGSrbSFOe3J6n19a/nE&#13;&#10;1q9uLy8lu5Wy8rMxJzxuJOT+J596/ZT9vfxl/ZfgKHw1C21tXuQsnP8AyxgG4jt1OMjHOK/F+78u&#13;&#10;SUk8hTj27HHU/wCc0AYVymN0R6H34OffjPHUdaoXMphhdAckgAfMMdfTt9P/ANVXLmUbzjhVz2/i&#13;&#10;/HuO3SuXv5jLlByD1J+o57+w5/SgD1P4c2XmXO9BlpSqDr3+979eK+8PAxL3Sn+EYXjnGOR7/j+F&#13;&#10;fHXw2tfLiikfnahk7jg9B/Lmvr74fKrFSQSSQenf6fSgD7B8Pt/oqr0OB7+36fWuneU8sDgDr9DX&#13;&#10;KaAcW+M88cDn36j/AD7VuyufvDnP6etAGVqFxjdyfp1zx+NeZ67eG3heTuOnXqenHNdlqc3H3s4/&#13;&#10;+v0//XXGWenP4n8RWWjIyhC3mSkk52jrwPXtQB7B8DdCt4LOG5uYy3mgzy7u+0kRgjoMkk4r6+0K&#13;&#10;1kLC4b+IAkgH7x65P8q898PaBBpenW8EEYWS6cSccYjXhF9cL3/nXsenLttkGMAcfXHFAF1mCIXP&#13;&#10;RRn8q/I79tz4gprXjGy8FW7botHU3E+1vvTy8KvGei54PrX6heOfEln4V8M3+tXzbYbWGSViOu1V&#13;&#10;zxz1Pav58vGXiG88TeINU8S38vm3F/cSStk8jcfX/ZHFAHPXNykSGOEjnAHbnuM9Tz34qC3MmGb0&#13;&#10;J68+/Xr3wMYrLUzzTFuoyMkn2PP8hj2rRKhUKbiQSWx1Uk9RQBFDavqOoxxLgoDk+gxzz3/nXvdj&#13;&#10;YNaaPbxIvzS/vG2g4bsB7cDp2/l5n4I0c6lexyY/dyHH0RcM2SMDsefwr3iaAEhAPlGQOnA/hH9K&#13;&#10;ANDwtY75hkFj+Oc+lfXXg2w8uFCRkk5z/Mda+fvB2mMWjLLgDHXv74/Cvq3wvZGJEAGB6/56ZoA9&#13;&#10;DtV2xDBzxTbiQKp55H1qVV8tNoGAf69aw7+YqpAJwen+FAHJeIb4Qwu+eBnoT/Ovmn7Nc+LPFKwh&#13;&#10;C9srgOVBOFPXP1PA9ea9D+I/iBbO3azTJkf9Afp/nOK3/hV4Hnt7RNTmiZZGIc/73Yeh/wAmgD6D&#13;&#10;8G6ELeJIVjwQqqRwFAUcKBjt3/M9q9w06yS3gRD26VxPhK1+yKWnJ+Zd30PfHr9a9CMiwwGaU4VB&#13;&#10;k+goA81+LPjjTPAfhC91a/uUtUjjJ3McAen4noPWv57/ABh4v1Dxb4i1HxHqTs8t5IzAsxJCE8Kf&#13;&#10;oOo7dBX27+258W31nV0+HulyvgP518Fb5cBfkjx7dT71+cmp3Swqka8sckdsjtjFAFGa6kuZyBwD&#13;&#10;ngkgY6Af4/r3qzp9leapfQadZnMs7ADjOM9ePp0z9ayF3rCWfqWGWP8AtdAPQntjn8Aa+oP2a/hx&#13;&#10;da1rR1+8QiI5SPdg8EgsRn0HAoA+uvhF4Mh8JeF4pnULIE2Kf9nOWPHqeM+metdLfzGSU+uTn/Pt&#13;&#10;1z1rqdWMNhbx2VuMRwqFUAnjGO3+f51wrsZXAI5yOB0+nPrQBv6Hama6DqM5OcjJ+vX19vT619De&#13;&#10;G7XbHHgYP0/ya8k8JaeXKZAyew9xmvoXw/ZbQuRkDHagDudLgwgwOvYeldZGAqf/AFqzLGIhB3/C&#13;&#10;tJiFU8YoArXcuAcV554i1VLW3eSQ4Vc//X710+o3YRXOcY9K+U/iz4ykWWPQrBs3V2xRPmxjnkn2&#13;&#10;AoA8z8XXtz44119OtyWtImIf+6z9lHXgdz34r2DwvosNlDHp1swGDhyowAew46YrJ8I6LDpNgblY&#13;&#10;lEshwmF5L/xuTyevA969+8H+F0jjW4ePJzkA9SSOTQBv6DpEVrBGkYwWGCSMt/Lv6/8A1619X1G0&#13;&#10;8P6fJPM258HaDjJOOv4VsKqWcbyO2AM+nHqQa+Jf2kvjJa6JZNp9lOWu5QVjC8bRnlj9O3r9BQB8&#13;&#10;7/tDfFVtc1KTQra5/dRk+btOcuOxx6dgO/XmvjbU7tfOKxn55ME4/hB6dz9TVvVNSeVpLq7yXkYn&#13;&#10;r39ffPUn+tc3HseRmlJw53bs/nzkfh2oAt2/myzpBAhklkO1FHJJPGe+evYc/pX6W/AD4ZR+GtCG&#13;&#10;q6nGPPk2s2R14Hy+p9yfpXgf7OHwpTxDqEXinULU+SrA2+/uB1cj27fn3r771ie20uyWztAEjjXj&#13;&#10;oMnuT/WgDkfFGqlmYE8k/p3ry+6n8xyAencfTt6Z960dY1BppXAOevp6jse3T+tZFvGZ5h6senpx&#13;&#10;QB0GhWZnlG7qP8jFe8+H9NCony59c8d/auI8L6YAEYjr/KvcNGsSoXIwBjr+lAHQaZahFHHNdZEo&#13;&#10;RDjtVK0i8tQMdP8AGp55woOTj/PtQBVvLghSc4/z2rzzW9TChhnp1/D8a3NWvwiEZz1714t4q12G&#13;&#10;2ieSR9oH8+w5oA5Hxj4gjtoWZnwOw9fYf/q6V8ceN/GbXckkCkthiOMEkg9AB2Hf6YzWz8Q/HjXd&#13;&#10;xLZWzncDglewPbPcn9K5/wAJ+GDqMyXcsDSu+Nqt0APTHr7D86AMjwz4Nl8Q3X2m5geVn2kAjGCQ&#13;&#10;OceuPpX3z8MvAOn+H7OCOODDlR82OefWs34f+AWg2XU68uMhcAew4/X8eK+mdF0aO2iTI4H/AOug&#13;&#10;C9penQxIXZdowPp065rxn4w/FCz8JaZLBDKDMwKoqnktjgfy+ldP8S/iPpngzSpWaQCUA4GeTn0/&#13;&#10;kPevy78a+NtR8VapNfXUhKuzBEJPyqT6c8+v4CgCt4h8S6h4i1CW8vZDI79cHgZOcD6fX8aw5rpY&#13;&#10;E2Iu6QDOAf0z6jr0/oKqrKIlO4/MOQOOMcd69k+F/wAM5tbuE1rVVxbqcojZAPX5m9FFAHT/AAm+&#13;&#10;HS4TxNrqDzB86K/RB2Yg+v8AD+Br1fWtUFxttrYFLdPur9e/vn161f1TUILeAafY8RKcnsWOOvtj&#13;&#10;sOwrlUUyt/eH8hQA+3iaaRQBwen+ef8APavR9B0cswZxnt19ueKxtF0oyOrbck9TXtWh6Pt2ZGCP&#13;&#10;0/woA2dE0tY1UKB2/wDr16LY2iqOnp/PiqWnWIQLkdPb0FdZbxYG4/T2oAkhjCqOOmKmJAFO49et&#13;&#10;Ubm4C/KDzQBFdXGwEdh71xmpal5YJzz/AJ9verWp6gEU4PJ968u1vWdm4bumepoAp61rAAdnfBwf&#13;&#10;b/Oa8a1jVGuGbBP5/wBP6Vb1vWWlYqrE/wCHf1riyTISccHqOvFADstKwHr198/1rq9E0iS4lBxk&#13;&#10;H1xj0z6fn7GqmjaQ9zLkjCgZPoOPWs/4j/FTQPhnpJRm8y9cYSJeWJ7Ej09KAOm8cfEHw78M9Eku&#13;&#10;7yZRKB8qhhuYnsAelfmJ4/8AH/iT4r65uUM0G75EH3Rnv156f5AxWhr134l+KOs/2hrbuYnb5I88&#13;&#10;Bc+nTp3wa+hfhn8JkheK5aBQePvDkY+vXr/9agDk/g/8FJC0V/qqEvwdvPPoDnP1/r3r788KeFI7&#13;&#10;OGJLePYqgDgY/wAaPC2hQWipEEH5fpn8K9Pa5tdMtTI52hR0/kMUAPQ2ulW/mTkDA5/yK+cvin8X&#13;&#10;rPTLWS1tJAZOR8pGRzwB0rn/AIq/F2O3SazsZCSDhiO3oAM9ePwr4n1fU9T1rUAVBnnkbhRnjd0y&#13;&#10;PXNAEWv+INV8Q37M5aWSQnYuc4HQds5r6C+FfwjVUXXvES4AVSFfI46gsMdz0HtWl8MPhLFpcS6/&#13;&#10;4j271GQP7ueeB/e/lXr+oal9oUWtunlW0f3VHGcdz2oAlv8AUEdBZWQMduvHHU47n29qo28Ejtgr&#13;&#10;uz/P39ePX9eKbbwNKwHc/wCPT+Vd7o+ilmBKg89+nt7UALo2jeYQzLgHv7e5r1nStJwF4yB/PvzS&#13;&#10;6PpO1QNvWvQ7CwCKuAOMZ/zxQAlhYBAvy9K6i3gAAJH+e1FvbBQMjA4rRUBfpQA0DH/6qVmCj/PS&#13;&#10;ms4XnPNZdzeAA4PrQBJcXWFPOAO9cxfX4QE5xj3z+lQahqYRWGc/0rz/AFbWgA2DQBa1XWNp+9/k&#13;&#10;V5fq2tmQnaff8ef8/T9Kera0XyoY8n16muPknkdtx5zn36/4UATXV28zk5wv1Pf+f41HDGZc9gev&#13;&#10;f8/yoSFiRxknn/OPSuv0rRy7LvGR/wDW/GgCtpmktMVZhjP1/wA/5969M0jRMAZGCcfy/wA/4Vd0&#13;&#10;jRQFB2gZ7+nrXf2tikYwQOO/0oAr2GnRoBkfhg4/GpNX13TPD1o1zeSqgQE847VxXjv4naD4J0+S&#13;&#10;e6nVCg9cfhmvyi+Nv7T2p+LHuLHRJmS26FlOM/T8s0Ae8/H/APa3tdMMukeHpw8vIyrZA4x2PvX5&#13;&#10;c+J/iNq3ia/kuL2ZpZ5Sc9+p6d8ev5Vz9+dT8R6g0UOZHkJ6ZOMnkk/zr6g+DH7Nuqa7cQXmowAI&#13;&#10;SCd3QDg+nFAHkXgD4T+I/H16nySNAxAUFf6jPH+TX6m/Br9mrTdAggub62UygL/DyMeueuK9z+GX&#13;&#10;wg0jwpp8MUcCoVGScd69hvtY03QrchiAVHTIH40AULLw/pWjW42oqBR04GK47xH4zgsI2itHBIz0&#13;&#10;9R2/z3rivFHxAlv3aGzYrH/PivMYodR8QStHbMwUn5pGB9eg9T/LrQBd1HxFqer3LWtiDLO5Oeu1&#13;&#10;fUsc4xW5ovh/T9BX+09bfz7yQccDcfZRxtH/ANfNT2kWm+G4DbWaeddHJY9QG7sT3P04qDyri6lM&#13;&#10;9wxd29e3bgdhQA+7vbzV5sysUgX7qLwAB/P3NXrLTjIRtXGPb+Z/w61o6do8ssoIGRx+HPSvR9K0&#13;&#10;PaBkc4GT6+vagDG0nQ8AO69f8/hXounaQowxXr/nmtOw0vAXjGP84rq7eyVQBt60AVbSyVQoxity&#13;&#10;C3AAzwAP/wBXap4rcADJ6/0q3jHSgBqoFA9KcSB1OahZwo96oT3YC9eB/OgC1NPgY6D/AD2rInvF&#13;&#10;AJz0/Ks66vwudxwea5O/1kDo3Az7fSgDavNUVV+9z/n/AD0ritQ1vbn5sZz35465/wAK57UtdVQy&#13;&#10;h+vPXHbn8q4DUtcHz4PPpnnH+etAG/qOuA52nIGe9cNe6uZCdrc9OPf09qxbjUJZm68nP8hyP0/K&#13;&#10;qwRnIPI9fSgB8jyyuWJyDnvnP5f5+nWprWzkmf5ckNj1x+P+TWla6U00gbGPy6eld3pmhcABM5/l&#13;&#10;QBz+naMWIBGT0/XivQNM0PG35Djgd+lb+m6HgDj0469Djp/Wu5sNLUEDHPX/APXQBiWGj4AwOnrk&#13;&#10;YPuf6V19ppwUDA/lWpDZhFXHWtKOEDqKAK0NsBzj9P61cWNVXIqR3jhUseAP8+1ed+LPiDovhu1k&#13;&#10;nuZ1Qx+4xj8aAO1vtQtbCIyTuFA9SBXzR8V/2hPDHgnTpXnu0QoD/F355r4t+Pn7Ztjp0Uun6LIZ&#13;&#10;ZscFeQPfg/h/9avyM+I/xc8UeOL2SXUZ2MTZO0E8Z/HH1+tAH1t8d/2xdZ8Uy3GnaDcGO3ORuUkb&#13;&#10;hz7/AOHbrXwJqWvanqt8ZLmRpGkySSSe/H17dPyqnYWl3qkojjXcT6DPHT+fpXu/gj4P6nrk8Spa&#13;&#10;M2e5H44x7daAPItD8MahrlwkMMZfJGcDpn2+pr7F+E/7Nup61cRS3EOI/pgdfbrnt/k19WfCf9nS&#13;&#10;3sRBdXsIVUA7eg59u9fZNhYaD4QslVVVAgAGAO3pQB5P4C+B2j+F7dJJoYzIMHoDyMe38vz616pd&#13;&#10;ajYaUhhtwp9lx17jHX8K5zVPGM2p3AsdLQyFzgAdz37+tdl4T+HV1cSf2l4iYCMc7M4x7mgDN0jS&#13;&#10;9W8S3ChVKRZ5bBAx7D/P+Htlhp+g+DrRZr5lMmMnJyTnmuW1jxro/hy3NnpCBpeRuAAA5/rXhGue&#13;&#10;K77Vrh3nlZgc8Z6egHP6CgD1bxb8T57rfbWLCOMcemR0HOa8M1HW57s5Zzj1yT1/z+dUXMkuC+SD&#13;&#10;z1z+GP5Zqza6TPcOG24B/THr/LNAGfumlbceuee+eeP8/wCNbNho01wRuTj3BHT0z612Gk+GC5Us&#13;&#10;gwPavTNN8MIAGVMYxx/9egDh9K8MqMZRRn8vb9K9G0zw6qgELgDHHQZ/Suw07QghxsxjtjoPw+ld&#13;&#10;nZaSq444oA5XT9DwFOOnP15/Wu0sdKCqMDkVt2tgB1HFbUNvgAbeB+VAGbb2QAHGK1IrcAdKtRw7&#13;&#10;eccVYCj/ACf6UAQiNQenJqTaB/8AW7VJk+n600jHb/PagBcen+f503qT6/0pc/ifemsQDnPP+FAD&#13;&#10;ieOuf8/yppIxyc/oKjaUDI7VVlugOnbNAFouMEY/piqz3Ax14FZc96qg85H/ANesa41NIwdx4H5f&#13;&#10;hQBuy3iqDlsCsi41JBxnnmuXutaGOuP89a5e71pcFS3P+f8AP+cUAdheaui5AbB+vT2Ncvd60BnJ&#13;&#10;4riL7XgCcHJOf/r1y9zq8j5AJx/9agDtL/XPmOH5+vPP5Vyl3q7MSFbJJ56fr+Fc5LdlwWY8du/5&#13;&#10;96pSO7EAHnPTr36UAaE16TkZz/nv6fnmqLTFgWXkg+56nrnp7/SmpA8uEUEBvwy3cn34rat9Jkkx&#13;&#10;uGQf8/jQBkqjbj1OfwI9x6++f6Vp2umzTPyMA+xJ4+v611thoGT8w9cf57/jXYWmi4I+Xn/CgDi7&#13;&#10;PQS3VMjP9K6qy0QLxs5PX2x2FdpZ6MCAQMf/AKu5ro7XSlQ8j/PWgDkLXRSCOMD6dPWupttKRcEj&#13;&#10;B/zzWz9nhiAZjtFcrr3jTR9Dt3knlChRnkjjFAH/0ut+NfwHtozPc2UGQckgHnPOSPr9Pavzc8bf&#13;&#10;DG5sJHeOIkLyRjJBP48f4fgK/pK1HwzaalFI00QkEgPUZ4IzxXxt8U/2dIr5Z77Tohh+SoH8vpQB&#13;&#10;/P1qOlm1Qr5WGwOwzj+h6Zrn4JRAypN8yH0Pv/nP6V9qfFL4SXeh30ySQ7dpHGD1HXAx9fr+FfLO&#13;&#10;r6N9kYqEBKHqBnv2/WgDAltkny5BOevA68DGM+tVUiaFxkAqf04/z3q/aTLazBZTkhe49eMdOfeu&#13;&#10;gewguUMqZIH4d+e3+RQBibFmTKgE9+Pfr+VVBE8DiSJ9hQnb9O2Mfz/GtH7JLaThCucds8Y9q6C1&#13;&#10;tLa6iyOSBx16en6nFAH0N8Av2jfEHwx1W0Ed20lsJBuGcoVyM4/X/OK/oF+A/wC0h4a+JGlQGO6X&#13;&#10;7QVGVJH+FfyzT6Z9ncFMjPTvgDtj6+le1fCb4r698PNWt7/T5njERBI3cH296AP65oJ0uEDoQQff&#13;&#10;g5qwVBO0Hp6V+dn7OX7WWjeN7S203U5fKuyFBVsc9Rxz+dfoHp2pWuoQrLC4YHntQBeaMHPGfqKi&#13;&#10;eEE/0q0Dke5/lS7eMdT160AZbW+D0rNvNOjukKt1HT1z/nrXRtHkZ65qNowe3JoA8ovrifSv3E6E&#13;&#10;xHv247/p61yOoTW98hi4Kt7fTp/9evcNR0qG9gaKVQc+3+fSvOJtBi024PnLuR8+vb3oA+P/AIm/&#13;&#10;CbT/ABBZTNEuXP4Z9vyr8p/i98FrvS72cpBkYYZ6nkHGT3wPY1+/ep6Qkrf6Ngoa+ePiP8MLTW7a&#13;&#10;RpI13MD1HPf8f88UAfzN+LvCU+nysTHjHYk5+pHb65zXlU0bI+1+n59D3/z71+tvxq+B11aXU08E&#13;&#10;G+PkkKD/AIV+fXi7wHdabM8gTAB5AyeM4AHfP1/GgDwqRSp+UdOnH/68VUdT25+n8jW/c2rRAIw+&#13;&#10;bcRj0BrOMJAG7gGgCjH8jfX/ABrRjuZYWVoSQ6kc8cfh65/p6VTdO46ZoBY43dKAP0F/Zf8A2q9Z&#13;&#10;+HurW2m6rcl7Q/J8zfLjP6cV+8Xw5+K+ieO9Ig1TTp1YSKCRnkHvn6Zr+SayuSkgJPI5H17HPpX2&#13;&#10;X+z1+0hrPw41aGzuppGsiQOvQZ4BH0H0oA/putdT3AEMf8/zrbg1LHzbsgfh+tfH/wAK/jVonjrT&#13;&#10;Ip7OdS+BuXP5n3xX0FaaosyBlbP6/p/n9aAPWYNTGBg8/X3rYgvwcYOP0ryu3vwOQcZ6/UVswalg&#13;&#10;KpOT/P8AWgD0hpEuFMbnIb8a851N73w3fLe2gJgYjIB4H4f/AKq2INTGB81W7h4b+ExTYIPr7/8A&#13;&#10;16AN6xvYtcs1uYcEnr06kf0rF8QaBDd2LqyAjBz7iuP0y8m8LaiVYn7I5PHYelewQz22p2oeFgyu&#13;&#10;M9u9AH5O/tFfASy8SW9zdafb5YqwYDAyPT6fT8TX4WfF74V33hDV5/LhZYt59cD/AA/l2Ff14eIv&#13;&#10;CVvLBKxUENnjHqfevyu/aT/Z8i1hbi8tYFGeuF+nYcc/zzQB/PC6kMQTjB/yDUODn0+v+cV7V8T/&#13;&#10;AIa33gvVJFdCIz6D16CvHZE/P/GgCEKQDgcU5MoRxwKAMnjjFO75xkD8f0oAXke2Mfp/nrX0P8Cv&#13;&#10;jVq/wy8RW9xDO4i3AtjGOPr/AJ6+1fPA6AEjIFA3DlefQ/15oA/rQ/Z4+OehfFPwvaTRTj7TtUOp&#13;&#10;7H9fSvp2axWQZUcHHv0r+UL9nP8AaA1n4W+ILVWnaOAsqnJJGM8A+n4V/S58C/jNoPxP8OW97aTq&#13;&#10;0u0BlJBI4479+1AHolzpOc8cdv15rmrvSdgyB9P/AK1exyWSSLuHQ+9Yt3pgIJx1/wA80AeIS2DR&#13;&#10;OfQn/wCtx1NeheEtSkjlWCVsLx1PT/CpL3Rw4JUetYy2xtnJTII/zzQB9AjYsQA5BA/lXmvjXwtb&#13;&#10;atbPvTduz246GpND8QOStpddOME/yNd86pLb5bnI/wD1UAfhz+1d+zxHfWt1qNjb7XVi3y/54/z1&#13;&#10;r8Zte0O90PVHs7tCpU8E5OPQ/h07V/XH8Q/A8WvWVxC6ZWQEEH3r8Sf2o/2c7qymn1TTo8jJOMEd&#13;&#10;O1AH5V31gxJeMEA57gden+fxrFMBQ4xgbh0/l/j/AFzXoH9nyWcrW9yNpQkH6noRWXfWgDAKMYOT&#13;&#10;/wDr7dOKAOUHG5Qd31xkA9P/AK55pgLRN8o5HOemfT/IrVNv8o29V9hz/wDW65qOSBnGT1bOD3OP&#13;&#10;UelAH1d+zR8e9X+F/iW1cTstsWGQT06D2/8A19jX9P3wM+MWkfELw3aXlvOrs6LuAIbBwOM/jxX8&#13;&#10;ZtpKY5CQSpGCD06e/wBK/SP9kT9pq/8Ah5rVtpmp3LG2LLncTjbmgD+p9XDD5eRin9fpXkvw7+IG&#13;&#10;leMNHt76xnEiyKp4IJ5HTOa9TSVTjnk0AU9TsI723ZGAJI/z+VecQiXTblrdxhCeK9ZBz0rlfEGl&#13;&#10;G4haWIfMM9+9AGFNHJcKHXt26/yxSXFlbX9m1rKucqQciszT9QCnyJBh14/KtkKVYSgEigD8bf26&#13;&#10;f2cIr+1l8UaNbfvUBLbRjpzx/TH5c1+FOuaZNYXkltKCjRnGOwwf0/rX9mnxD8FWnjDQprO5QMJF&#13;&#10;IIIyD15x61/OJ+17+ztf+AfE11rFnCTZzMSTg8c/T8qAPzhkj3Ejdkj/ADzVF8p8vY/jXTXtqUlf&#13;&#10;nGRz68f0rCu0YEr0J9qAM/Bb059q1dKvbnS7yO7tiQ8ZyMVlqxU+49KtLg5LHB/HjnNAH7W/sdft&#13;&#10;IR3ttH4e1SfbIoA+Y9Gxwc8ceuM+lfq7pHiCOeJJUckMBjnt2x+HtX8l3gPxdfeE9bg1G1lZNjc7&#13;&#10;c8+o6/l74r91/wBnX442/irRLa2u5cyBRtOfvY6//qoA/SlrxL20aM8kjj6+tY3g3Xf7E1lrJ2wk&#13;&#10;pO3OeOa4fSdfWTA35B59uaXVphHMmpRHlSD+P1oA+1tPvGkiV85VgD+f6Vdv7WLULR7dxkOCPWvK&#13;&#10;vh74pttb0yNVbMi8HIHXP+RXrcTfIO5oA/EL/goL+ztFd2j+L9MtyssJAk2r1Bzyec5/D+Vfgzq1&#13;&#10;m1tcPFMMFN3pjHTJ9PpzX9onxb8B2/jTw3d6fcoHWSNlwRnr/hX8tf7Tvwcu/hz4yvoWgZbYysUb&#13;&#10;nAHUfUUAfFU0AVQyjJ74z39/8KzGAJ46f5/z0rqpY92QDk9Oh4x+PPt36cVgTpjOecZ/LPPPegCp&#13;&#10;k+nXn07DipY5XjIIJHTp7c8UzAH3jwc/rTsAEZ6cUAfWPwJ+IdxpWqxRyORE7AEdCCT19D3z/kV+&#13;&#10;zHgrUY/E2gRXELBmAAYDsT0P4/8A66/nS0LVJNMvYp4ieCOAT/L/ADzX65/sqfFmG6CaVeTgYCqN&#13;&#10;2ORzzj296AP0G8HvJpl+oBIDNkccEe59OlfbHhLVTNZRKMDIGfyr5DhsVLxXUPKtjkdx2r3TwZqe&#13;&#10;3EUpzswp5/KgD3+SZ5VCnkn29utfIP7VXwii+Ingm7gMQZ0jJGBn3GOlfWFtcRSYVT1xzn2o1y1t&#13;&#10;59OmScgoy8557ccUAfx2eN/CV34d1m80m5Uo8MjL8wA4X1HX0xnv615TrCNEpCg5b2z3x049O1fp&#13;&#10;5+298NBpXjm71+wtmS0nfcxAIXPPtjn/AAr849ZtkT5Tznrxnjtk+lAHm5JB5PHHGeTjrxSkkrnB&#13;&#10;BHT+mKsTw7SATgHOeP1/X+dVhtDAA4wfrx3oAWJnjlEityPfn6+lfsv/AME+/jKbae18NXMxBfIw&#13;&#10;T1Oentx+FfjO+MEZwf5V7d8DPG03gnxjZakkpREdWPJGcEZ74570Af18pHFf2qXScqwH41zrA6fM&#13;&#10;GA/1bYP+63SuR+Anjyx8deCrG9gk3l0GenB6dvpXqXiCwxE0vQMMfj60AaeiXbSP5YG4Hp7j1zUf&#13;&#10;jHR49T0yWOYfwntxzWFoV3EqxlXy6nbj0/z/AIV3jutzblD1Ix+dAH8vn7bvw7/4RX4h3N/BFst5&#13;&#10;yTk+o64Hv35+nWvgt1VZBhMZJPOfXsf69fav6Bf2/PhP/b+gvqlpCXmhBbOORt59/wAs4r8G9W0t&#13;&#10;9Pl+zTcEE8f4UAchKhZQxyTxx/j+f/6qqtCVYYIYnp1z6c1supjLAEEcEc9TnP51RBYNwRjnjOel&#13;&#10;AGZPHtPynP4d/QV7f8CfGM3hTxpYXquyosq7gOBjPP8AL/D0rxmchgvzZznt0545+lWtIuWs72OV&#13;&#10;WwUYHPrznpQB/ZB8DfFcXijwZYXccvm74lbPXkivXby3Eqkn+lflr/wT++LKeIPCkWkTTZmhwNpO&#13;&#10;ePqfwNfquD5iA54IH+NAHlmsaUCrcYx+f5/pXHWtvFb37xv8u8Bh2G4H/PX2r2i/tFZSB3ry3xBa&#13;&#10;GIJOvDKSOnTrigD1XSCoEU8TZSQc/Uda3tTt1u7OVWGQ6/55rzfwVq0V1aiB2y8ZP4HvXqDJI8O0&#13;&#10;dPUn25oA/HL9rPQlsfEEOoLH5m/crH6diOa+N5IoWh3IMAAEDBPGeRn+X5V+n37XHhr7Vokt0ibm&#13;&#10;ifevfB6HH+cetfmEP+PQrIuGUEdsHA4yP88/SgCnDGomDKwAyB6YB6EY9K6rUZo5NP8A7pUZUkZ3&#13;&#10;Edj6Z/zmuPXEbBlOMAdeSPXB4/zmujdzJZE574I7Y7k0AeWahEtozpswjN0zkgjJ4z/Tn2r6D/Zd&#13;&#10;1waV40ijVyFlO05OcncMg+57Zr5+1Mv5rxOSVPQdSPofpXSfDHVv7E8aWF6nyIsqEHpggjPr26mg&#13;&#10;D9/liW90uOcc70H1P+e9eR+MNOKB5QOI/Lk/EHB/nXqHw+vV1bwtbTA5BjUfmMiqniXRUvdyOcBo&#13;&#10;W6d9vNAHonwzmiXSwjEEgce496768/eRSN1ypx+XH8q858EQRWsUUEa4DQqR+OK9Slj8uIjGBj+f&#13;&#10;WgD8Nf2+9Glj1C21UpgI23n1J4JHHXtn86/LycbSUIGD79MnnPJP4Gv2b/b/ANJEvh83ectDMG6d&#13;&#10;RnnNfjTONrHHIye3J4/mPagCkCfu8+2ePbrxj+f51UlX5sgLjrz9eD369e3882SgAIyQfr6nof8A&#13;&#10;PpULZfOTzx27D1PfPp+HegDVtovlDbs59xg45OB6V9ffs33qreyQZOCwYYBBznufc+vSvj+0BeL5&#13;&#10;flyc9MEdOnpX0l8AbkxeKlhd9qyRnjscYOfz/rQB98+PNB+0WzSMBl1zn6dP8818B+PdEa31A7xy&#13;&#10;G6jkZ6de+e/9eK/VfWtPW90SCfIYNEPwOOn4f0r4Z+Jfh4C6Mm3lcn3wOo/X/PFAH1l+xKHj0zVR&#13;&#10;NjG+A5yRg5/P0xX6Tw7m1Z2YZUyYOO2Bwc+nSvy4/Zd1Y2FzewbNwdYuRnAI55r9R9GuVu5DKwwS&#13;&#10;R69+v8qANvXhEdEuE2gAKPT65zX4U/H2LHxG1vPB8/eo6cY57AHpX7qeJIydGueNo2579vQV+Fvx&#13;&#10;8L/8LI1cLyDNtJOeuMnr7cfnQB4YQUUkEDPPQ4P6+lR26vuBJ4OD68A9yPr1H/6rpjVYQAcE8/0z&#13;&#10;VZA6uBk4BPsevTk9PXt60Ab8EcYRg68D73GfxP5/nUs+8W8hIPTafQ4/M8f/AF/SmW4BiZWBQH+n&#13;&#10;JzzTpmWNJCOCfc5HfGfx+tAHiPiC7kg1iJ2459+g+vT/AD9a+kPhbrhVIVbj7uMenNfM/jSMi+SR&#13;&#10;m4Heu9+GmqSxXEccjYG4d+npj/P9aAP1J8MauYtKkYvkbDjnn3GP8K7L4XynUNcnUDfJJLbIrEn5&#13;&#10;QnzMP/1fTpzXzloOuN/ZHl9zgHsenf3r6O+AQS71OOeVyAZ3O3HTanXOOn9KAPvzQYfLt2mI/wBf&#13;&#10;IW+g7YqbXZzBpE82M4Vm64+gq/pgAsIdq4BXPNcl8R71rLwrdyRkAhMcj1oA/Cr4/arHqXxR12RG&#13;&#10;BKyLGecjci8kHnjPFeFSSNksDkgjvx079Py/lmuo8cX4vfFWsXZIBkupT0HOWOCPSuLaUKpLPnZk&#13;&#10;fj+f4GgDRWQBTt+YjvgAcdc/T/8AXWTdyh3O5sZbI/4D2/n69qn84qCGOM+vQdPrn+tY08qeZtB6&#13;&#10;nAP16H26d6APsP8AZigWS9jlcAiacH/vgHH+T3r9CjcZO4HIJPfHHp3xn/PNfB/7MUCRxW0uc58y&#13;&#10;TucY/wAc19sxy5GTzj+ff8qAJ7uXKMvOSPb/AOvXjfjMF7Z8HIP0PGPw68+9ep3UmVIzx+ePxry/&#13;&#10;xRiS3duy57nn1/8Ar0AfBPj6wa61QQdCW9hjPJz/AEr6w/Zf8Pm00+0QxAvqN8sjnPSK2XPIx365&#13;&#10;PHavnLxlA7am82MnoOMncegNfoF8CdB+waRaRsgDWdqsHfJkmwSx47LQB9baDNMbRruR8F3L8ccs&#13;&#10;eOp9K9Ns2EdrLJknYmMnua4TR7R4lgQIrAYO0+gOec13d/MLbRy8+Iy/6Z5oA/Fj9urxRcan8Qbb&#13;&#10;w5FNuTTbdWYLyPMmOfzxgelfn3KxUFS28j/9ec/1/wD1V7x8dfFg8T/E/wAS6rH88Ul7LHE2c/u4&#13;&#10;jsU59x0r59u5EjUEHnqexxk8Hn+dAGXdueinAUEnJ6n/AD0698VlsHkmCRp2x09evNW5mEufnUE9&#13;&#10;gPQ5yfp/n1q5o0YudQUDkZBzj+7xgD0HWgD3jwlF9n08JyPuoOgIwMnHbkmvqn4etuVSx5U5/Pg/&#13;&#10;0z/9avmrSoo4YLaLOCw3H2DcDn6d6+l/h7GRsB7YGOTk/l37+9AH1lorbLZccE/j9B1z/nNaFzcK&#13;&#10;ELZyee49sVi6Y2y2Tnp+vIqW7m29SQAcZ/CgDntWvBGjyOcJtYkdzj0Pc/5+lv4LabqGs+IdR1NV&#13;&#10;YoiLChwOZZmxgZzwq5Jx9K4vxNf+TaOSdobOT3CqK+mPgHYnT/DtmSrCQRS3cg9JJziMe5xjr26U&#13;&#10;Ae/LFDb3qIgLC3ARScdAAAR9e3513dgT5IUrggc1iaforpK1xM2Sdp6cEgen8q3LiVLK1aQ9vX1o&#13;&#10;A+Bv23viG2meFoPCFmzebrMhEgHaCE5b3wzEDjsDX5L3kgkZi5wSfxPp+eTj8q+kv2mfHx8cfE+/&#13;&#10;nhffaaaPscH8QKx53MD0OWJzxyMV8zycyMQNzcZz3PckduvagCWFNqEkgucADDdex/L14p0qhTsQ&#13;&#10;ne7YAIwTk4PHoe5+lKG2AljgcHgevYfU+nWrejW0mp63HGoyVcEc4y3qB+lAHu/w70NorEXT4AwU&#13;&#10;Xg89zn/H3PWvQhbCS6AK9Djp7diPz/pWpommx6bpMUSjBVdpwerc556/T0q7p9sJrtBszlv59/fJ&#13;&#10;/wD10Aek+DdN4RscD/6/8u3+RX0lodqIo14wT68fy/z9a8n8K2BAT5do9u3v+de56dEEiGelAFiY&#13;&#10;lRz+PGcfz/z+nC+IL5bS0kmZuFH/AOrnJrsr6QKhOcD618/fE7xAtraPaREs8mMKOpJ6D+RoA4/R&#13;&#10;bA+OPGDyz/NaWO137KX52oc/r36V9laTYxhodOiYuwGWCjADHnOT7dvSvm34Z+GWtLAtLuD3REsn&#13;&#10;u3YDPGPavsTwXokdpbi5kDF5DuJY560AdBpukGJULfIF6DPYf415p8d/iXYfDXwNf6xcHJijOFB5&#13;&#10;Zjwi/ia9lvLuGxtXupSFWNc8nFfiT+2B8Ybjx54yfwlZvsstMkPmgHhpQTxkHkDtn34oA+SfEHiC&#13;&#10;+13VrvxDq8jS3d7I0shbk5Yk8Hn+gH6V522y7maRs5Xlfz/p7/XFaupDB+zo2cj6/wCfYf41QKiK&#13;&#10;LZ1JPp27DrnHNAGho2i3fiLV7PSbMM0kzY6/dGRk/gOc/T15/XP4UeDbPwd4UhdEVWMQRTz0H3m6&#13;&#10;5GSM18f/ALLfwxudZvj4nvgRFJ8keQRgDlm7e2Pev0B8RXMUFstpB8qou0Aeg6UAed6vdmSVyCSD&#13;&#10;1xkj9ef89ay9Phae4VcZx/e71BeS75GDDgdR7dOPaut8MWhmmEmOhOPw9qAPV/ClhsVGx0xz3/Dp&#13;&#10;0HevdNFgCgcdcdjXnnh2wJCHG0d+xr2DTLYIoGOtAG7CuxMjt+VVruYAH0/L9KtsQq1yOvalHZWs&#13;&#10;tzKcBQev9PegDzr4i+LrTw9pk880oQqpY89FGef896+JPC8mseNPFEmuHISYlIWY/wCrjzzx6nP+&#13;&#10;eteteLbef4i60Lb7QEtEdiykZDbeSW/2B/WvQPCOg2ekOlvp8X7lDnIUKWY8bj6e3PSgDr/DHhrY&#13;&#10;gudSkDZ2qqYOAB0A5/H8ea91sMJCCDhF4AH06VzelaX5sZlu3SELjbjgBcc/r3qr4s8U2OgaXMIm&#13;&#10;2BE3b2Pyqg6t9T6elAHH/F/4j6b4W0SYmQjy1LvtBJ6Yx2xk8Dmvx/8AG/ie78TazPql+5Bc/KuT&#13;&#10;hF7Y69PXuc4616X8aPilN4x1MwwTsLJGKjk/vD/e/PoP681843bPORBnDk/N6jvg/SgChK4nmD5+&#13;&#10;QcYAyfYfj1/n059J+HHgu58ZeIoNHtrf/RoMNcyYzxnITr36fWuLsdNuLq6g0zTEMl1cN5UQ6sWJ&#13;&#10;+8ep6d+vev1H+AXwns/AXh2K8vQJboktIxHMkpAyRnsvQcD1oA9N8OeH7TwX4fhsoYxE/lruA52j&#13;&#10;HC+3uK8/8Uap5sjIH5Hpz/Wu58Tax8jru9c+wrw7UrkzyMAck/5+vvQBSkcyyEuc84/Hr/L3/wAK&#13;&#10;7Dw7pbTSqxGeR/8AW+v1rmLC2eeYY9efTp07V7n4Y0pY0TC5P8vpQB2Hh/TQm3Iz/n/69eq6dalc&#13;&#10;H0/nWHo9htCHGMfrXbQRrEoxxj/P60ASkhFwBiuf1C62gnPT6nmtK6uVjyc8D9a871zVEjVyTnA+&#13;&#10;lAHNeI9ZEKszsAFyfrXw/wDFr4llpX0yxbMpOB32/wC1/gPX2HHefGL4oW2jwS2sD7pX3KFXnJ7Z&#13;&#10;x6dzXx3HZan4hunvJ0ZiXDSOCe44A4/TtQB1vhHR31K5F3dASgsdoPd+5Jz+Z+vtX2l4B8JeW1vc&#13;&#10;3EQBbGAB14/rXkvwn8A6jG4vJ42AZgE3fwr3z/nvmvujwn4fFvGjyIARzz6e31oA3tDsIoowrJ9O&#13;&#10;B6e/aq3jbxlYeFNLllkdUaNT36e1X/E/iKw8M6bJczuqFR6gHjtX5l/Fz4pXfiC/nAnIhyQoBGet&#13;&#10;AHPfE7x5qPizWHnkfEIJ8tfXP8ROMj0H515CpVfmY5z+oz344Hpiqv2i5vZGlnb17/n17V2fg7wh&#13;&#10;f+MtV+yW4220eBLIM9zwB7nsM9OTQB0Hw38E3PjDU1mmhIso25zj5iDwo9M9TgDH1r7Dvp7fRbIa&#13;&#10;ZZAHaBvbscdhxxim6bp+n+CdJTTrBBHMFAbbxt4yR9fU9a5G6nkuJWOdwOTx3x0/+vQBXkkMr4z3&#13;&#10;7Hk1vaZYNM6bhnJHbpn+vNZun2TXEh9M/n6mvX/DuiABGK8/568elAGx4f0bAU4wev8AnOf/AK9e&#13;&#10;taZYhFAUfj/nvWfpOnBQAR+hzx9K7yztQoHtQBYtIQqjIzitPG3rTEUAf5zUU0wTg980ANuJwqE5&#13;&#10;/WuUv78p0Of8asaheqFPNebazrCrkZ5/LigCrrWrhQ2W5GT2/nXimv6yXYqrdf5/T8qv6/rpO4Ie&#13;&#10;Rkc85+nNecTzNK+W5J/znjvQA2SQySEt39ev0ra0bTDdy+Ywwo5LY4HXr/n+tVNN09rtw7/LEp5J&#13;&#10;PX6etecfFj416R4CsX0fSCJtQcHCKQdp9WxznsKAOp+KHxc0b4c6NLa2OJb91wiDGckdW68egNfn&#13;&#10;nPf+J/H/AIifVdTLXE0r/KpyVUZ6Ac8c4446+1WrSHxL8QdYa5lD3E1x1ZsnGTnjPbPavub4S/Bs&#13;&#10;abFHdX8SvMQp+6OvXH54oA574VfCq4KxXuoREDjgjbj5ev0r7M0DwpbQRrHFGBjHbrz/ADrY0Tw5&#13;&#10;5ATcuFH1rf1bV7HQLNmdwrgfj2//AF0AVbttN0G3aabClef85r5O+KnxcDNLYafISBwcEjJ7gdOf&#13;&#10;6d+9Y/xN+K02otLZWEh2BtpOevcge9fOMcF9repCztQZrqYnA5wqn+LPbjr69qAMq7k1bxBfJbRq&#13;&#10;0s8rfIq9Rkck9Bn3r6b+GnwusfDtr/betgSXBAJbqQ391R69s9u2a2PAngDTfC1kuq6j+9uJf4sc&#13;&#10;t/sr/sjoT3rqL7UJbxwSdqJwqjhQOwH9c/WgBdR1CW9bZEAkIGFQDgeuemf8aqwW7yt8ozn+ff8A&#13;&#10;pjP8qfbW5dsIN3Xt0967vRNCL4kc5Jx1oAZoeiliCw5PX/PTr6161o2kDA+TAGP6/wCeKdo+j4wA&#13;&#10;PT35r0OxsdigAYxigAsLEKBxx9Ocd66a3twMZHFLb2wUdMCtADGMflQAqgDgCo5JFRTk8imSTCMc&#13;&#10;nrWHdXqqDk80ATXd3j/PpXI6hqIVScgYqtqWqiMHDZP+PWvM9Y10BWIPQE9MD60AX9Y1sKGw/TPf&#13;&#10;r9Ov+fSvL9T1d5GdR0P5D3P1qjqeqNOWwd2fz/GufZ3cjnAP9Bz/AJ//AFUAWHkaTnoeP8/XvU1r&#13;&#10;avIw2ZYnvzz6EfnmpbOzeds7eCfp0/XFeg6NobDY2OmKAKmj6IZCCecV6fpWihQDt+nb/OKt6ZpG&#13;&#10;1Rxz9PxFbWoalp2gWjXV5KsYQZ54/rQBeiht7OPfKQigden+c+1fOfxg+P2h+CrOW1tple4HAUHn&#13;&#10;OOnf/wCt+lfO3x+/a70zSGl0LQJt85BGVICg9PvZ/H1r83de8f6h4muZb66la4lm5OTxz7f5zQB3&#13;&#10;/wAVPi/rvja+llvblkgJ+VAeBn1/z+deQ6L4b1vxXe/ZrKJiJGA3exzkA9sY7/8A1q9E8AfCDxF4&#13;&#10;81CJniYQE553YI9CO/T/AAr9RPhJ+z3p3hq2ilmiVpRjtx6Z+vvQB87/AAW/ZjWFYLzVLfLAhst3&#13;&#10;/A8V+inhbwNp/h+1RI4kjCjsMc+/4fhXSWlpp+iWwZ8AIOleUeNPilFaq1nYDLnONuPXH5UAdj4r&#13;&#10;8ZWWhQPDCw3gHGPXH45r5v1vxPe6rK0k7sEPIB647cetYd1qF5qlwJZ3aSWQ/KvUfX/69b1hpEVq&#13;&#10;Bfao2COVXk/kO/17UAVdN0a51NvPuv3NuMfeIHA7n2+nP0rp5LxYIhYaShRAuGkAAJ+hwMY78VVl&#13;&#10;nuL7bGMpAoJCDr9Se/8AKtWy055MYHQj8v5d+KAK9pZEvtAyWxzznnr+vrXY6bozTYZxgtWzpmhn&#13;&#10;AJHt+PbJr0PTtH2gZAAH8jQBm6XoyoAccjt/niu3stNCqBjgevTHrV+z05FA444/z2rehtwO3PWg&#13;&#10;CC3tMAbRWpHEqgZ6ipFVUAx2pjShAT2oAkJAHNVJJ9ox1/8Ard6qz3QAPPT/ADxWBdagqZ3HH40A&#13;&#10;aFxeKoJzwK5y91MITzjA9f8A61YN/rCj5QxIFcNqeugZw2Pqf1oA6DUdaIycgZ/l7V5/qeukkrvG&#13;&#10;fx6flXO6jrgZiA3PP4+lcfNeyyNyc5+n+fpQBsX2quzHYTnt6+3tWBI8kxO85+gx3/p/kUqo0gBH&#13;&#10;OPqc/h04/Wtuy0eSVgQnGT6jHp9KAMiGyeR9oPHoc9u5ORXW6doRZgCOuO3p+VdNpnh/ADMoGfSv&#13;&#10;QNM0QAcDn0oA5vTdBGcYwfw6+n5Zr0DT9IAC/L/LrW5ZaSFA45H5V0dvZgdRz/npQBm2enqo+7zk&#13;&#10;flXQQWu3jH5CrEUG3B7fnUrzRQJuY4xQACNUHT/PpWbqWsWmmQmWdwAK818cfFfQPClpJPeXCxCP&#13;&#10;uSB7gV+XPxu/bGN0LjSvDTF3ORvB4HYnj9aAPs74yftO+G/BFnKJbgbwDtUMPT+vQe9fjv8AGH9r&#13;&#10;PxD44u7i1sbloLInhVJHH+f8nrXz98RPGWt+J7uTUNSumlZ+g3E4Pt7Y+g/KvKdO0fUtWu/Lt1Zy&#13;&#10;3JwCc57/AOeKAO0udUbUiZZXMrn1Ock/X+X4UaR4G1HxNfIsMeVJ+bHAwfy9feve/hZ8Ata8RXEa&#13;&#10;3EZ2Zx90jvyf5YNfp38L/wBnLRtCSK5vLdGkVRnjt3POKAPij4Rfs03Ny0U9zEQh5OQOR2HJzx05&#13;&#10;561+iHgf4RaH4Yt1laFd4HpwD3xXrsdlpHh+3xEipsXsAOg/+tXlXifx4dxs9NBeUnAAHf8AD/Oa&#13;&#10;ANzXvEWm6HAbeArkDt9Ow7n26/SvMrWLxF44vDHbrsg3csewPv3+n5kVsaB4KvNVlGqeJZfLRudm&#13;&#10;cHaOuewHTpXdX3i/SdBtzYaHEN6DaDgAD6ev+TQBt6L4e8OeBrUXV4Q91gct978Bzjp1Fcd4o+I1&#13;&#10;5qIeztG8q3HGF7+mTnivP9S1y+1O4Mtw5cn+h9f89KqQWUtwwKLwTjkkZHP/AOv/ADmgBJLqW4O6&#13;&#10;Q5GcD39/05qe2sJ7hyAhB7cdPw/lXVab4YZyhPIHueOv4n/PvXoml+GQuCV5xwffoKAOBsPDEsjD&#13;&#10;cPlPOOvf/wCtXoOl+GsBF2YHHb0rv9N8P4QADjjt37Y4/nXbafoip0XGf89frQBxdh4f2bflH4ZH&#13;&#10;T27da7ey0gKBkYH+fyrpbXSkVfmXP+ea24bLZgYwKAMe20xVAyMVuRWqqRtFXY7faTnt6iriooFA&#13;&#10;FaODnp/kVaVMe9PXtg0uOgHWgBgGOlH0/wA/ypw4zkdKYxxx/n6UADHrzk01j36g/XtULTKASDz/&#13;&#10;AI1QmvAAeeaAL8kiqMf0qlLcqAcnnn/P1rMlvR64x74rCvdUWNW2nPH5UAbs2oBcgnI/LNYd1qiq&#13;&#10;Dzg+/euZutZQAnd/n/Irkr7W0Gcvgc0AdldawoJJcHGf5/n+Ncnf6+vJ3ZH4dfxrirnWyd3PGcde&#13;&#10;c9ea5651AyP16+vf/wCtQB093rhJODkfX19a5q41ORiec5z+VYjXBbljjP8An/IqP5pF65I4+vPr&#13;&#10;7UATzXJPckj3P86rljIcdAeM/hU0VhJJ93jGBj+f+f8A9ddHZ6A7MrMM+vFAHORWkkp+UEg98Z/z&#13;&#10;+NbVrozuQSvIx26f5967mx0IKFyv+T711dnoe3BIx/XH+FAHEafoCqV4zn69vyPfn8a6+y0BQASM&#13;&#10;H1PH/wBeuxtNIwACMHiuhg09Rjjv/SgDkrTR1XAxgD6/5/Suii0sDHy+nbuf6VuCCJAGYgf/AFqw&#13;&#10;9U8SadpSEtIoKjpx68+lAGqkEUQ+bgflXP634v0rR4XeSVVx15xXy98Vf2m/DHhG1lea6UMnG1WG&#13;&#10;7PNflX8Yf2x9Z8QSS2WjO0UJJ+bdxj1P+elAH6V/Fj9q7w34WhnVLoPIvQDpn8q/Kr4tftea/wCK&#13;&#10;jLBp07RwkngHHGMdR14618e+JPG2pa3NJPe3Dyu/P3uc9+P85/KvPpHur+VFgDOXz0yR7HPv1/Cg&#13;&#10;D//T/V3R9b+yMLK/4AOAfw7478V11/aWt5bfKAwx1Hf1BHpj1rgb63ju03jhx39cUmla3c6dMLS9&#13;&#10;OYzwGPP4UAfNnxo+ENh4lhmktoVWfB7de/Ar8jviX8J9Q0e5lWa3aIjdwVwAM9f8O1f0bSaHa6lH&#13;&#10;9oUg5zxXzN8YfhPpniCyfdAomwcNj8v60Afziaz4bkt5XwmCOBnr/h7YrN0ue4tZQsq5BOPpnrwe&#13;&#10;ue9fe/xX+CV/ossjLHlMn5uvHrzivj3xB4Vv7FmaSMhkz157/wCGaAMe4t0uoxMgHA5AHXn/AD/h&#13;&#10;WdBm2uAckAEjr0Hp/n+lammSS2kvkXRBBOOx+gx7Vcv9MEi+dDyTyOOv1/WgCaCOG8hxghwM5B5J&#13;&#10;9iR7fSsWWF7eUsoAIJ6dfy79/aorOeW0mEbnr15/X9P0roxJbX0Wxh8xB7DsD+JOM4oA2fB/jbVP&#13;&#10;CuoxX+m3bROjBlw20ZB9O3P41+zH7Mv7Yltq0dtoviSdY5wFXcWPJwOx55z/AI1+Fk0L2zFt3Gev&#13;&#10;TPJ5ArX0LxLPo93FPZymKRCDkdeOmPy/lQB/YZoXiKw1q1S5tJVkVwDwfXkV0oOQSDxX4N/sz/ti&#13;&#10;z6PPaaD4nuGZCVRWJHH1Of6V+0Hgrx9pHizToruwnWRXAIwRyCOooA9F9eKQfWkVlZcj/Jp3Tn1/&#13;&#10;P0oAQgcf54+lZ2oadFewlHGf89q0qOv6UAeST6bNpVzmQb4Dn8M/lWVq2ix6jAz267gR/wDXr2W8&#13;&#10;soryJopFzkflXDvBNozupXdE/p2oA+T/ABd8O7fUYpEaAMTkHj254NfnF8cfgBInnXlnBlSCSMYP&#13;&#10;06fr+Xv+3N/p9ndIZ4QDu/L8K8W8beCbTV4JIlAJIIz6HHYUAfy7+OfAdzplw+EO5CeMdR65wTXj&#13;&#10;ElqYWIlQrghT36dcfn/+rFftL8e/gRJbtJeWsWc5zgcA4JxmvzM8efDu70+Z5I42UjggDqQPX/Pf&#13;&#10;igD53uIJFzuGcZ9uh/CqLKvfII/z+tdXc2rJmKcYK9jjiueniKMVI/z/AIf1oAzySpwvbrz14rSg&#13;&#10;unUD+8Mc89Byef0qmy446Y9vX3/+tUAZlA5IH8vrQB9U/BL49a38PtViSS5YW+4EfMePUc1+2fwe&#13;&#10;+Pek+MrCCVZl8xhllyMH8Mnp/wDXzX81CysfUY+te6/C34uax4I1GMxyMYDgEZPBz15P+fagD+pP&#13;&#10;TdWhvI1lhcMDz1x+Vb8F4MjJx1/z+Nfmz8Df2kLPXLaKK6nyTjlsfiOvWvvjQ9ctNZtkubV94Iz1&#13;&#10;BxnFAHocV62MM2f8P5VqQ6hgDn/E/wD1veuLSUk+oH+e1W47gLx3H+f5UAdhdmLUYDHIevTn196l&#13;&#10;8Jasuh3f2O8kPkOQBnsR/SuUivCpxnbnp6/l3pl8ouoTsOHXuDQB9KXNvb3tuJIiHDDqPevFPF3h&#13;&#10;KG9jkSdAwfP+cVk+E/iDcaTONI1MExE4Vuuccdelev39udTtkurX5lPPbv0oA/G39pb9m6y1S3nv&#13;&#10;bK3DFl5AHQknpx+ea/Eb4h/DnU/B2rS2rxNsyQMDryeORX9fPiHwamqwtHKmSc54HPavzD/ac/Zf&#13;&#10;h1W0udRsbdcgEsMd/wAv/wBVAH8+Bjw2wnBHt+dIBjr2/KvUvH/w/wBT8G6pJBOh8sE4x9cda81Z&#13;&#10;C4bYeeeAePr+FAFLO37xxjj1/wD1VKCHIJ5PqfT6f/XqF852nn8aTpjg+vp+NAFpX2HCD9c/pxX2&#13;&#10;3+y3+09rfws8QW9teXbCzZ0B3MdoU5HfjHTr+HQV8OtuYE//AK+elSwyGOUSIcMDkHpzQB/Zv8Gv&#13;&#10;i1ofxI8OWeo2U6uZVBIznBJwc17a9qsg3Dp1r+Wj9kn9qnUvhtrdppWq3DvZ7wvzHPDHtzx/+qv6&#13;&#10;SvhT8T9F8f6Dbajp9wJRIit1H5HHegDtbiwBz2H0/wAmucutLBJ45P5cdOenNemvArgEdD7VnzWI&#13;&#10;IIx0wfSgDyeaxaEiVBgjnjtjvXbaNqwuYxBOdrDjB9OnHSpbjTjztH/6vy71y1/YTWsguYOMducU&#13;&#10;AdvqEKzRFVAOf8+lfMXxc+HVt4l0qe28oZdSAcZ5Pp05+n07V9G6Lf8A2yMLIeRwV+lW9U0pLuFl&#13;&#10;YDBHp+lAH8vf7QXwOvPCGsXF/bw5Td2GBzyD+Yr48uQkZKNxzhs9jznk9+2K/pv+PfwWtPFGj3MZ&#13;&#10;hVjtbnHtx/KvwD+NPwp1TwLr87NCRAJD0zgc9fqPzFAHzjLBtzuJwPbPT/OP1z61hHu4GT6HA4x1&#13;&#10;6ds1000UbQZXrg5569cCsYrmQpjBGe/b8fX1NAGBLEFJbb047/0/+t/WtnStQe1nW4tyUMbABgcE&#13;&#10;dM9v89qjnRGiJwQTgemfT9f8azVVo2HY5/pz+VAH7KfsXftWy6PeweGNeuSIjtA3N057DjH+R1Nf&#13;&#10;vP4a8S2mt2EV5byq6yAHII79xX8WPh/XbzRbqK+tXaN4iGBB7joD0z6cV+637GX7Vltq1rbeGtZu&#13;&#10;T5oIRS56+3Xn8aAP2piuOcZ/zmrZZJUKnvXD6XrEN9Ak0L5VwD+ddDDdD160AcD4n02axuRf244B&#13;&#10;+YVr6ZeJd26N0IGMenH+f8K6W9hjvISp/i6f5/GvPraNrC8MJOFJ4+np+tAHYxhi5Rh8p/zmvlj9&#13;&#10;pT4Nad8RPCV9atAGlKZU7ehH4E/j/hX1xa7REN3JqvqVhDewNG44bjHrxQB/G/8AGX4bXvgbxBea&#13;&#10;fcRGMBmC7gQDzjGfz6f/AKvny7iwzLgg565z+HbpX9Gf7bn7M8PiHTLjxDpMCi4jXc2Bjocjj8Of&#13;&#10;51+Anijw9caNfzWc6bJIGKkHHX/Pf+VAHmLptbkcjOefTvUkTbc7hzzV+W3PBc89f/1++OTVPays&#13;&#10;cngH9frQBZgVTIFPHb/Dn2619L/BT4nXXg3XbdVnKwlxjp8pPQg9f85r5pgDluBj1/HvWnbtOkgk&#13;&#10;V/n4I5xjntx0oA/of+HPxMtde0+Kfzd2QM4Ocevr37/4V7/b6rHe2xiYghgT3AB7Dt+tfhn8CPi7&#13;&#10;NpdzHY3EzFQcYzxgAY7+ueK/UfwP43h1OGMpLu3gd+xXPA/mPwNAH1H8NPFx8Pa8LOQ/upT69D+I&#13;&#10;6HPavuPS9Wiv4kl4AYcfWvy4u9QeKaK/tjzHzx/nr9K+x/hF40TW7SOJ5MunBHTp7ZoA+lZkSWNl&#13;&#10;YZB61+Wn7dnwKt/F/hafWLS3xPbfNlVySOc4r9SIXEkY29a5Hxv4atvEWjT2MqBw6kYI9sUAfxW+&#13;&#10;ItCuNIvZbW4Qq0TEHj07cjP/AOquEv4hk54Jx7AEn6V+nv7YXwF1HwN4ruL+OLNtcszqQO2cnrX5&#13;&#10;t6tYy28h3gjHp1/H/IoA44qqkAjI60knUYGD/npV+aJunTGT9QOOf8+9UXUj6fpjtQBGDg5x0/Dj&#13;&#10;2r3P4RePbrwrr1rOjkIrqOWxxn/9VeFEYz3xVi2umt50lQ42kH8O/pQB/T78EvF9n418KWs0cnmE&#13;&#10;ouG4649vSvoDSVksphJjg8Huc9q/EL9jf46PomoQaFeTblcjG49Mnr3+tfuVol1b63Yx3ltyJFB4&#13;&#10;7HGc0AesaLqnnpGc4I49f8/nXZArcRFpl4PHJyMfWvErO5fT7wFzhX9+M+9ev6Zdi6hQk8f5zQB8&#13;&#10;Vftf/C3TvGngy6kjT95BGzDaO6jv755/TPNfzleL9HfTL+5smUhomK4Pop78d/TAr+v3xT4ftdX0&#13;&#10;a4tPKD+YhGCOua/nM/bA+Dlx4I8Y3F3HGFtbjc2AOOSfYcc/WgD82L+3EZLYxz36g47frn9O9Yj7&#13;&#10;lJ4xz6Dn05967fWrN4xI38O4DA5GD6f5/nXJTwuoIHOO/PPpkfSgCjgk8DBP4f8A1v8APatC0meC&#13;&#10;RGTgg9c4wevb/PtWbnseo/nU6nHHXI+n1xQB+7n/AATv+Ni3FrH4Zvrj548JtZhzjoQPf0x+lftn&#13;&#10;NCmpacXXkOuR7V/H7+zh8RpPAnju0ulkMce8bsZA7gHg/gR/9ev6u/gn46s/G/hGz1CF9xkQZwc8&#13;&#10;96AMH7DeWWtyKmSsnzY988Y/z6V6fps/+jjecsAc/h1pmvQW9lMbhxgqc/nVTTJImczA7kY5HQZN&#13;&#10;AHknxz8JjxH4WvbfyRIXjbbkDAPt6V/MF8a9CufD/jC906WLyxHI4A79ehGByPev649ctk1HT5EV&#13;&#10;M/8A6ua/nX/b0+F8+heLZ9chiKwzsSTt4Jye/tjmgD8y3xubcDzk/wD1zx3/AJdxVaVtoAAwOvUn&#13;&#10;P9Me3WrsolBCsc57/rkfh/nmqbKR948fpj39M+woAz5HYsueD7Acd/T+fSiIsjK+dvp68HrRcsQS&#13;&#10;mCCPoeo7VEHHR8EHPbkcdaAP0Z/Yc+Jx8K+NodNdzsnYbhnOfmHv2x1r+mXw1qcep6Pb3Ub7tyKe&#13;&#10;uetfxqfC/wATy+HPENpfxuVKMpwMn+Lp/wDWr+pP9l/4k23jDwPp0qy5fy1BHuB+OO1AH1lKgkBy&#13;&#10;Pf6/jXIa7YrNZyrj7vI4H4//AK66tZQ4Hv8A5zVa5i81GQ8hhj68UAeH+C1Np4imt2chHckAZx8w&#13;&#10;zxn619GQyuIg5GAPqa+cQzaX4phfGEZuT9PpX0TaSxS2gVDnb260AfOPxz0WDVtCvIHAPnRsOfUj&#13;&#10;r+Ffihq9nNaXU8LZxyBx0I4IP0xkc/hX76fELTDfaVIijkqfzx261+JHxS0aXRvE2oWYO1XcsPYn&#13;&#10;pkf5+lAHg32lhcAFgP4SN2QfY55/z+FdHbS5QjIwMAjr0+n6V5rqrLDqZJOC7dPQg8gfWulsr1dh&#13;&#10;ViWz7Z6Y68/UUAU9dVlY8EE4wRjsOh9Pw6VjaNdm21OGQdUdcg5x97175/8A181f1i5y5ePkk8//&#13;&#10;AK+QePWuRa9KFduScjGOoYYx+Ht60Afv1+zV4iTXfBdk2/dlAMH29eefpXvOsxLGsUhHALKfx4/X&#13;&#10;tX57/sTeMEu9JTTnOGiwpGcYPoP8+lfolrqb7ANnGHUigDG8DapG7QRqeU3Rnn0bj6cV7VMzSDnn&#13;&#10;I/THWvlPwhdta61dWu4b1um4HoenSvqq1lV4ULcZx+fWgD85v25dDa78B6hNHGCQFbPoQeeOv+fa&#13;&#10;vwRuwQ3lKMH0PQhjzyf0/wA4/pB/a10l9S8CX8SjcTE2D06f54r+cjWEaG7lhbrGxyMnB9fyz/nr&#13;&#10;QBzszEPkgk/wg9vrk96oTzb5CTyWPr/gP8/lT5psyEBsjnr09qy7mdxIVY5K88k/Xjnsf89KAOw0&#13;&#10;2TzAN5ADdMZOefb8/wAvevaPhLdtY+MdPx0aQL+BHIzn9fp17eD6PIzoUwM7STg4yff/AD616j4N&#13;&#10;vfsGu2d0DjbIrH0H1H+efxoA/crQ4ftvhK3YckIV/I9Me/418z/EvQt+6SOPAH4evJHb359DX0d8&#13;&#10;Nb1NR8KR7ecKD2J5yQT+ZrkvHekmeGXC8Hpg4+pH40AcZ8AVsrHWruOc7AQvPbryPz6V+nWiRJIq&#13;&#10;ywcoQuPw9v8A6/8AhX5y/DiytodVuYY12sCjbj229h9a/Q/w2Xjs4/m+QqMe+R+XFAHUa4xOjT7x&#13;&#10;uwvT/wCv/n61+Gvx9GfiTq3HAkJI684CnPT29PXPSv3J1D5tInz021+If7QiJF8T9VWIYG7r15I7&#13;&#10;duv86APCCF2lVyT16AY6Z9arwoCeRknP+ff9PrVy5BCIwOCfrz9R+gqrahi4xkAfTA7cDpnOaANp&#13;&#10;Q7ccDPf/AD+QqG4UMrsRwVPQnHp7/wD6u9TgjYG3cYyTjpj/APXUDEhXUfwnb689vw+vtQB4345U&#13;&#10;mRHySB0yO3fArO8JX5tr5MZALevt2Of89eM10XjG2LqpwDng55H1yf1rzPT7h7a6ALHLN15yBnHH&#13;&#10;+fpQB986BrxawhQHOMAc5+hPTv8A/Xr9B/2e9LntbO2upeCLWSfGenmttA+hHP8A+qvyl8F6wLxb&#13;&#10;eJ+egA7/AENfrN8Cb2WaytYGwAttDE6n/eyPX0yRQB93WH/HrEOuFA+leY/GjUo9N8GXk7jIEcjf&#13;&#10;98qTXqlmMW6DrgCvmn9qjU10v4aapdMNxjt5GUc9T8v9aAPwI1i5Z7ueVzuMzMxB7hmzyfxrHEpL&#13;&#10;fKcY7D09f04/CszUb3znDDjHOePTn+XNQR3G5cFiB8p6nv8ATjkD/PNAG40w2kM+AoJ4GM9umffn&#13;&#10;9Oaw55gZC2flAyQOc4/xPNQ3U+5myduR17DH+Pes/wC0hpFUnAbt6Y64HX/EUAfoz+znGINNRgSG&#13;&#10;S3zk4/ibP65x719bQzEptzn06fh09K+RvgQ5i0VirEfLGvtyckD15r6YtrwkAjjI565HHTOf/r0A&#13;&#10;blxP8mWPBGDxXm/iKTMZUE5PQ4PAzg56fQ//AF666ec7SHOCQPb/AOvXCa7IGiOG5OfzHb+XFAHg&#13;&#10;F7or6r4htbaNd4lkLEHjKx9c+3+QTX6MfB/QpLHSbeSdwzzknoQD2Gc+n6ZFfDGg2883id7qLLG2&#13;&#10;UIvc7m7Aev8AOv0j8D6VPb21vBO+4QRhT15YD5jgcDnigD1TTLc+aH3btg2e3pkmuA+PXjH/AIQ7&#13;&#10;wDq+qFggs7OVlJx98rtQD1yTxXpmno8a4Hc4+uR61+f37eXjB7TwXFoRkJl1K7RVAPSOEhm3D0Pb&#13;&#10;39KAPx41a7nnleeU7ndjIze5Oeea5K8d3Kpjgken9Pr3FdJqTKcq2QQ244PU9scnpzXIXUxeYRoc&#13;&#10;lcAnPVj/APW60AVJpFRScnkbcdifY5711vgq3NxdPKvXaFHc8npnjPtxXGXbAYVuvHTjp3/GvUvA&#13;&#10;FkBEkoGA535HYLkD6f5yaAPYrXi4VSMlNvbH3R/n1r6T8AEK0foAPlPU+pPHc8/41816aTJOOo3t&#13;&#10;nuTnt/k19LeAW8sIoGM4GevA/lQB9L2smIAxzk5/z/8AWqreTDYRnnmq8M2ItvQAdxx1/mPasXWd&#13;&#10;QS3tpJGOCAQuf73Qd/brQBw93nxF4htdFQ5jupQjHPAijO58Z6ZxgcV+h3gTTksdNCJGrSTSoDlg&#13;&#10;NqxgcgfQcfh0r4r+Cuix61rN7qJUykyR2kIIBy2dzkdPqT6Cv0N0XTFDGSNcRKBFGexRMZPQdTnN&#13;&#10;AHfJnnPrx9K8S/aA8dw/D74canrxl2TxRlYV4+aWQbUGMjPJzXtqgRpjsK/J39uf4ljUNd03wLaS&#13;&#10;ForQfbLkZ+Xc64hXHqBknPsaAPz/AL24lld55DukkOW7/XB5z/n6VWt4I8gkcjr279PwFVJ5skdA&#13;&#10;O5PJGO36VaUvHESOCSeDgjjnHP60AV7ucRRlFPzkFieuOOBgfn7fXFeq/CLSmu78XcyZO/cSR0A6&#13;&#10;f5xivDp5nuLlIVO5mfHpgN3/AAPavtH4UaC9hpMU7jBOWHsAcde5oA9JuFEEKxAYwACBjv79jWr4&#13;&#10;fhJnXPBJ7Y//AFYrFunMjBeSRjB/D6e3vXe+FrXDqSM9O/P1zQB7P4XtwuzjJA/xz/n8a9TjwqAD&#13;&#10;pz6evNcboFsEjBHXp/8ArrrpCAmQevrigDB1y+jtbWWdjgIuTxnp/j0r5x0yxufGvix2bm3snGTx&#13;&#10;gyk8L7kDrj357V1/xX8VjTLb7JbndOSFVMfekJ+UY9up7V1Xwd8PRWNjbySxtPPExZ3GR5lxKOe3&#13;&#10;IXkUAe4eEPDMUTxqhBEWAzKMrvPUA+1e0wwpBGsadFGKyNGsxZWqQpEEA549+tXdSvodPspbqc7V&#13;&#10;RWP5CgD5l/ap+K8Xw4+H949vMsd9OpjiGfmLOMDaO5GSfbFfgnfalNd3M9/cS+bPOzOWJJ5PJJJz&#13;&#10;68/pX0r+1h8VB8RviLcWunuxsdMcxLuOQzA4Y456HpwMd6+T3HmlYgwIX0zg+pB/PPvQA6BBMxkc&#13;&#10;5BPG7j8T+n/661vD3hu68WeIrLRrd9nnvhj3GDyT6cc9Kxrl44YBDGCDjkkkAAdOnX6V9tfslfC+&#13;&#10;e8uh4r1OMFp1IQMPuJkFm5HcYHH50AfaHw28LWngnwhBBAuwmMKuOoUd/qTyaxPEN40juDwPyPf8&#13;&#10;RXo/iO7jgh8qIYRBgDHpx/TtXimpXJdmIYj9ec/zoAz0PmXG0nPQcY/XH68+9ex+E9PwqSYyeOvf&#13;&#10;n8enrmvL9FtGuZwxBJXn0x6/y/Xmvonwxp2AnGAKAPSdAtvkT5cAflxXo9mm1MnjH6VzWkW2wLgY&#13;&#10;Hb/P4V1ZOxfyoAgupljU9uPyr5x+IfiFtTuDo1q5VFyXccELnkjGc+gz3PSvTPHHiJdMtDbxkmaX&#13;&#10;svXB/rnpXkNhpoijm1q+QtISFjHXLDuR3C8c+uaAKEdhFpkK6ZpsRa6uQvm7RgIv8KEn25Pr9TXs&#13;&#10;nhbw8kEBkuzkgjHcnjB7d+3pXPeGtGj3iWYEyMN5IGT6jJPOT/h2r1+ygeRAIk2L+eTjr+FAGbc3&#13;&#10;FpZQGV03qvB56nHC/T1P1r89/wBpX4r3DTyeG7BmV7iPdI6EAYJxj2zjHpX0x8dvihofgnR5bbzW&#13;&#10;eUqUCpj5pD2z05PXntX5HeI9bv8AXtSuNTv5GeWVmbLHgegA/THYfWgDFuLpVzLncxyoGe+DnHHb&#13;&#10;6e1V4iqESPyxHpzjJ/yf/rVExRmMjt93p7+1ex/B74fnx14hSKVXksbUo023gSP/AAxj+tAHun7N&#13;&#10;3wgudRu08YazC0Uk6kw7xgxxAnL4Pd+gPpX3VqtzFZWwtrYbIohhVGO3T8+9TaVpVr4W0ZLKBFWU&#13;&#10;qN5XgDb0UegXpivOfFGrbVK55J/GgDh/EmqCSYqD7f15ristJLx37g5/z+AqW9uGlmbnk88c464G&#13;&#10;frWho9iZ5RkZGRnH6dP60Adl4Z0ksUZlyf8AH2r3vQdNVAvy8jpx09zXH+HdJWMIpXn8/wAa9k0q&#13;&#10;y8tAMY+tAGxYw7FBxgD8OlaE8m1T6UAeWgrE1C78tTtOOv50AZOragI0YZ5r5h+LPxGs/DWmyyPK&#13;&#10;FfHYgnPYAZHPpXdfEPxvY+HNMnvLuVYwq5yT+pr8yfEninUPiJ4leeSKR7SNv3acnPPU9ev+cUAX&#13;&#10;reHUPGuttqmonBk5UNkhUzx+hPvX0/4A+Hsd9JAFQmKLnGD83+0T/nHasHwD4TF40dktqygYLseO&#13;&#10;PTPXjsK+2fBvhuKwjjSKMoAoHPb0oA1PC3hKCxt0AiAwPQenU/5Ndrqt/Z+H9Oe7nIQRqW5PQd/5&#13;&#10;VoTT2+lWbTznAQZ/+ufSvgX46/GOW+ll0bSpcINysRycZ/z+NAHn/wAafjBda9fzadYzstuGOdpz&#13;&#10;gdhxkZPcfjXyxLJLqM4dySqknGSck9gCf/r5zVi7nkupQitv5wzZOSepPp3xzWrpGlXup3UOm6an&#13;&#10;mXEvA77enPt9e1AF7w94dvdf1BdMs+WfaJGAGETPOT6Dp9cdq+6PC3hjTvAeixrGg+0MAQSORkcu&#13;&#10;3ucfh0FZPw78AWPgnSUvbtVkuH+bJxlnPVjkZAB6D8asa7q8lzMyk557fz9utAGdqd+91MWzkH35&#13;&#10;z9e/5/41Utbd5XwpzuI49z6fSoI0eRjnqTjp+me9d/oGjGRw2M89/wDPNAGpoGilmXPAPPH+Ne1a&#13;&#10;LpqxqF24H5fnWTo2kNgFVwPy/wD19K9O06wKgAgZPb2oAuWFpjBI/SuiRAgA/wA/pUUMQjUVI7rG&#13;&#10;tACSSBAcnk5/CudvbwKCSalvrwKpOfX8q881fVgoIU4/wNAEWs6sEDAHgf56V4x4g14kOu/jpz19&#13;&#10;ulXPEWvBdybsk49x7ivJr68ecl9xIGfr/n+VADLu5aV9xOCT3/wH1q1p9j9pPnyfLEPvHk9ew+tU&#13;&#10;baEEfabr5YgTye+OuP8APHevGPiP8X44Y5PD/hp8zMDG0inhMjGARzn3/XigDY+Knxeh8PRPoHhx&#13;&#10;hJd4ZCwIKxepJHf+R/Ovl/wt4O1HxnrBnvvMuZZWO5my2cnqcjH8+4rrPB/w/wBR8VXyXUuXDnLO&#13;&#10;2eT/ADJ/pX3z8PPhxpWg20SwwKH7tgZPuaAOP+HPwhstEt0fysMO+Mc8/wCetfUWgaRFaRjK5IA9&#13;&#10;sVpafo6RxqzjCr2AHWsnxL4ls9At3YsAcUAbPiDxDY6JYvK7AFcjrXxF8R/iRcaxPJb20rCDO0lT&#13;&#10;949wOuMdc/0qLx549u9ZaRfNKRbiCM/e9gfT3ryiz0vVvEl/9g0yLdIeXdvuRKemfr6D8eKAMWCx&#13;&#10;1DXtQTT9OTzLmTH+7GndmPQDuM859a+mvB3gTSPBenC5uR51zKAzFvvyN2J9FHYdxjNbHhjwnpHg&#13;&#10;iwxs33T8kvje7ddz+nqFpt7fz3krSyksWP5+1ABf3s93Izsc4AAABxt6AAdh9KLa3aRwCMk8+vb6&#13;&#10;/wCf5NtbZ5yFUZ3Hj2FeiaHohbYzqCew9Md8e1ADNF0TcVLpyf1/z3/rXq+k6OQowOOKk0fR1VVw&#13;&#10;vX+X416DZ2IjAGM0ANsbEJjaOntXSQW4VfaiC3VeSMmruQo9MUAKBgY61XlmVQef8imzXAUdetc7&#13;&#10;eX4QE9hQA+9vhGOvH51xOpattyS3T/PPrVTWNYVM4Ocf54ry3Wde6/NkmgC7rWvbc84+vavNdR1K&#13;&#10;S4kcA4A4/r+uOlVr2/e4fAbjPv6fjWeitIdrdAc/Qd6AFG6TPueP/r+v+ePXasLCSZkAGRzj3qzp&#13;&#10;mlPOwyPlHb2/D+tem6NoRXHy4wPTFAFTRtDPGUx9c8flXpmm6UqKGxjHfjpipbLT47eMPLhFHc8Z&#13;&#10;4rxn4r/HPQfAenSJHKHnAIUKQST0HHfmgD0bxp8QfD/gXTpLrUJ1UopPJGOPXpX4+/tF/tc6v4ku&#13;&#10;7jQvDUxjgPylgTyO+Of1H0rhfi78atd8e6hL5k7rAWwEBPrxn1z6dPWvJPA3wk8Q+OdVDxQExsfv&#13;&#10;HpyeOOaAPK9P07XfFl8JMySvKfQnPPP557fnX3n8E/2cL3U2ivtVhJB2n5hjI4xjPP5foa+kvhF+&#13;&#10;zVY6FHFNdwb5E5JPQ+o6c/hX3P4c8IWOlW6IkaqFGPp/ntQBxfw/+Fuk+HLWOOCBUIAycdeP89q9&#13;&#10;curvTtCtTI7quz1PTH/665XxP440rwzbNuf5k7fy618keLfiXqPiq4NvYswtyQM/3vYdzQB3/jr4&#13;&#10;lz6jO9jpjZUnaSCOPr+Ptn2rzK0s7i7lLffdz8xPb057D/P1fougSyfvJOF6sTzyO5NdfEyQxCGw&#13;&#10;BBGMv6/59aAEt7e30vC/625YDcOOPTPp9OtWEimuZfMnO5yMfT2A/wAP/r1Ys9Pkk6nJJHJ713Om&#13;&#10;aCzYZx0x154oAzNM0iSVQWHr7cZ7DtXo2l6FsAOMk1r6ZoojAO3p/L/Oa7uw0wKBjpj2/CgDNsNL&#13;&#10;VcZHHH6GuutrNU6DOat29pgDj9K00iWPPoaAIo4AAM9qskqB0xTHkVaz57rGefWgCzNOB0rGur0J&#13;&#10;nnn61QutRVc5P9a47UdYUAnPA/IUAbd3qgAzmuH1LXAS3OB+PP8An2rn9S15cbS3+f8APb615zqO&#13;&#10;utISQc5wP/19OaAOl1LXgpPz4J6H29a4S91cy5+bAJ//AFY/zj1rJuLuSZyQf1xz9ajSF5CduST3&#13;&#10;/DvQA1i8zFiT835e386sW1nJKR8uBzgd/wAfx/z3rXstLlmwxXIPf/6/oK73S/D/AEyoPbpQBz2m&#13;&#10;aEZMcc/1+n/169C0zQgm3jJ4ro9P0MLxjBP54+tdrZ6WFx8vTp6DmgDE0/RwAMjGP0z+VdfaWCp2&#13;&#10;yRjj/wDVWjb2gGMDkf4VqR2+Bz/n60AVIrcDGB0q6I0QHtj6Uye5htkLuQAK8F+JHxw8MeC7Oee9&#13;&#10;ulQxqxxkZOB6HvQB69rPiPT9HhMk8oTAPX2r4V+OH7W/h7wjaz21rcCS5UcKjD9ep/KvhL46/tqX&#13;&#10;3iCSfSfDUjLG52lwccfUH9D/ACr4A1DxTe67fPd6lPLK7kn5myp9fy//AFUAe2/FT9ojxh4/vJVn&#13;&#10;naC1fooPbPfHb/Pc48Qg1J5gEA3FvTJJyT2/D+vFS6X4f1DxLcLBYQM+SDuweDz+nr+PoK+yfhB+&#13;&#10;y1qmr3NveahF8nXke/0/KgD5p8LfCvW/GF8iCBwhOehJOTnjtkYH1r9BPhH+yssSxXGoxlEIU7WU&#13;&#10;Zx2AJHoff2719hfDz4H6J4Ut0klhUyDHzEdh26d/8+3rt9qWkaDb7ECoEGOOx4oA5Hwv8P8AQfCd&#13;&#10;qq20SqR3xjt1/wDrVa1zxXZ6TCY4mXPTg8D2xXE674zuL1jBYZI5+uPc9vx/rXBSWxncXOpyAL6Z&#13;&#10;7+oB6/jQBZv9Y1vxJMYrMMkTdWJOPfr25rSsLHR/DcX2q7InuucA9Rn068+//wCusC48Qx28X2bT&#13;&#10;IgiDjdjORjn+lYZFxeSc/Oxxn8+/tQB1Gr+KL3UAUjfy4zjCrkenX3xXPxQzXLqwyxzn/P8AP6fl&#13;&#10;WxpugzXDruBPHIPoP1+lej6T4X+6pTIbFAHC2Hh2WYqdnBPT8f8A9Xv+HFejaX4bAAUJjAHbPHp0&#13;&#10;/rXd6d4eVcDaOB0rtrDRQCOMA+2OPegDkNP8PIAPlyPcH+g/zxXc2Gi7cDbj9P8A9VdNZ6VsxkDi&#13;&#10;uigslUAjj+n50AYtppQULkcj/P1/z+W5DZquOOa0o4MD0/8Ar1cWICgCrHbZ7dKsrFwMjFTAcevv&#13;&#10;TsfmaAGbfX/Ipf1HFLx3/OozIB3oAecY55/zn3pm/afmOPxqrJcBen+fSs+a8C9TQBpPMDxnpWdN&#13;&#10;dgZ+ase41BRnnAHvXP3OqqARuyfXuaAOjnvwueeBXP3Wqqo+U4/GuTu9bUD72Ovf9c1x97rgyfm9&#13;&#10;f8//AK6AO5vNZwDhxke9cfe6+GJ3PiuLvdddsjJJOcVzs988vU5yf5HpQB1F3rbMx2nr2+n41g3G&#13;&#10;oSTDfu6f5zjn6cVktLIwPOD7en+e1OWNn+VTnd3oAHkd2JIJJwf8/WowryH5evHT2/zmte30uSUg&#13;&#10;lcAg/wD6q6Oz8P5YEjj2+vegDk7fT5Zj93I/xPp+FdHaaE5PK9fx7eld1Z6HsAAXGfwNdZa6LnG4&#13;&#10;c0AcNZ6GCAMfXP06f57111po4CjC4A9uldXaaQqYyoI6/pziuhhsEAHHP05/GgDmbbSlABxyMf57&#13;&#10;f57Vv29ggxtXPvj+da62yKMkVn32q2WnxlpXAxnjigC3HbIo+YcVmalrljpsZMrgEfQV4R8Qvj14&#13;&#10;b8KQPJc3aqUzwDhj+Zr8yPjL+2qbsXFj4elYk5+YE8fjn/PagD9GPiX+0P4c8KQSefdorKOmRzj8&#13;&#10;f5Cvyq+Mn7aWo6kZrLw4+UPG7cRn26/iPb0r4Y8b/FLX/E1xJLqV27g/wkkn1+v+ccV49NdXd9KP&#13;&#10;KBdmPf8ArQB6D4t+J2teIriSfUrlpDIc9euei8n39PWvLG1O8vpW8oFt3Xg/z/l+leieGvhdr3iK&#13;&#10;fZ5J2vjHoDn1r7B+G/7JWr30qTXEG4EjsQRnr1Hbp9eBQB8f+F/htr3iSVdsRCMwyeRnOOnHT/61&#13;&#10;fcXwj/ZYmuJYJ7qJgpYZLKec4Ppx+Ffd3w4/Zw0zw/DG1zApcYP3a+rtD8JwWYWK0gAJ9BjGP8+t&#13;&#10;AH//1P1S5Bz06e3+c1TubZLhQGGCM8jt7e+a0zGyAjHT/OBmo2jI5xnHvQBX0nWrrRpRDOS0WMc+&#13;&#10;nqK7S9Om67a7lAY/z79O9cTNbLMu1l5HQ1Vs5ptOlC5+U/49KAPOfiB8PrfWoXheAEcjJAP+IFfA&#13;&#10;XxN+BC26z3CxBoxyMD8Dn0/l6c1+v9tc6XfWxSQAlh+fH+Ned+KfA9lq0EiKgdSDxjP4cYoA/nC8&#13;&#10;beBZ9Fu3Hlso5weuen+HHNcBaahLF/oxXeSfbjng+w/ya/Xr4vfAuWMTzxRExAHov5/49K/N7xv8&#13;&#10;PL3Rrx5Uhwoyfu8cc/rz/nigDyK5sXJa52YZlyQMH6+n4Z59qp29w6t6Fegzz04/HP8An10lmks5&#13;&#10;CspIGTjjr7VDf2wZDPbhsnkkjrx+lAFmRluYgGGXI7559j78en865q7ia2kyoxnnjH5Y79e/+NKl&#13;&#10;+ICqNyRk5Hp/Wn3NzHcRFFGP6EdQOnr0H50AWNN1eSJ1kRiHXkc98+vYj8cZr77/AGdf2stY+H19&#13;&#10;BpmrTGSyDKPmbhc9x/X/ABr802drWUtkkFu3HArTtNaWF/lblT/PB/p/npQB/XZ8KvjP4d8f6XDd&#13;&#10;WVyrs45GeR6Z/wD1flXu8UqyqGQgg/5zX8oPwP8A2jvEHw11e2lhuGe2DDcu/AH/AOuv3s+AX7Tn&#13;&#10;h74j6dChlVLjABUuM+p9KAPtkevX8aXBz+X6Vm2l9BdRrJGwYHHIPtV8MCAaAH/yqvc2sVzGUccE&#13;&#10;EVPnv3peOv8A+qgDz28sH02XeozEfyGf8+lUbrTLWaP7TDyT1FelXECXKGN+h9q4+XTWsJy6ktET&#13;&#10;+VAHzz428EWms28iTxKQfUDvX5wfGn4CxSRyz2cKjHQKMEjB/X/PAyK/Y3V9PhnTzYOcdR/P8a8X&#13;&#10;8VeEotSSR/LzwRjH5jNAH8yHxD+HV1pFxLiLYUyDkdeucH/D618+3+nGKVg44H0H45/DjP8A+r99&#13;&#10;/jT8B4NZtpbm1hCTIScAHnHc9uc1+UnxP+FF9o15KxiMRBPRThemPw5oA+RJoTG3G4j/ADznj2qi&#13;&#10;0ZPTJOM/hnr+tdzqOlPayvFKnIOOnB9OPSuclt0BJQ8jt6f/AFsDNAGKE2ew/wA9asp09amkXap4&#13;&#10;59cjuPaqYbDYA6eo9TxQB6x4G8fap4UvUktpX8pWB6+nviv1R+AH7TYV7a3vptyNhfmJ6dOvX69e&#13;&#10;31r8ZoZhj7men1PbpXX+HvEl/od2k1s5VQ2SM+g/+vQB/Vf4W8Uab4lso7uxlDhgOPTI/wA811Sj&#13;&#10;I65A/wA/pX4hfs8/tQT6HdQWGoy7onwOT0z+H6flX7F+B/G2leM9NivNPlVi4yQCD1/TBoA7Tc2d&#13;&#10;y5wB168f59KkWVgQd3A/A/WhoVP3eP8AJphUg5IOfzz/APqoAztUslvYjJEdsij8eD616D8PvHBt&#13;&#10;Quk6q2ccAn/D8f8AIri24GMcZ79MVz2o2J3C7hBWRTnPoev/ANagD65khiuAJ4CGDdx3rzbxj4ct&#13;&#10;NVs5EmjySDnjPX/IrnPAHjSX/kHX5z2znGBx2x/WvYLuBLu3LRncrD1zQB+LX7Tn7NlvqMM+o6fb&#13;&#10;5yCeBjkk981+JXjfwTqXhTUJYLuJ4whPPt2/n7fWv7B/EvhSy1C2eG4jDgg9R61+UP7UH7LsN9Dc&#13;&#10;6rpdvnGXO1eeeuOfWgD8Enj9sd+fwqFkPXoP6V6b4+8H6h4Y1CWzuYihRsf4H06eleaFeSo7ZoAj&#13;&#10;HGCQT/8AW5wanRvmbI547/gcf/XoEXyk9AMdetNRjkccjn15/wA+tAE8cstvKs0RIKnj27/0r9KP&#13;&#10;2QP2ttV8AarbaHrU5ayZgvzHOMkYHX+f064r80AWYkfj+XtVm0u5rSYSQNtdOcg88dqAP7ZPhl8S&#13;&#10;NF8daHaX9hcLKs0atwehIzjHUc9q9XEQdcgdfbp/9YV/MR+x7+19qPgvUbTQNcuN1sdqZZugHAzx&#13;&#10;X9Fnw1+I+jeONFt9RsJlkEqhshv54oA76a3BBG3j/PtWVPYpIhjYcHNdYEVxn/PSqstvgfKOaAPI&#13;&#10;ru3n0a8+0Rk+UTk/jxiu8tLyG8thLGc5xU2paZFfQtG4yT7Z/GvNB9t0K8MDEmBj9Pz/AMKAOj1n&#13;&#10;TP7RhePbkEfzr86P2lfgBa+I9NuZo4cSjceB1P8An/8AXX6aWtxHJCGU53AfnXK+JfD1vq9pIkoG&#13;&#10;WHpQB/I34+8Dan4L1S4s7pGCEnacHoD0z27815tLEoIKDI5/n1Hfvx/Kv3Q/ae/Zxg1Oyu7yyQFg&#13;&#10;GYAKeD9R/nrX4u+IvDF/4e1KexugQYyO2M/4celAHEPCJB2wTzx0/wDr/n09DWXJAEGMYJ5AGeT3&#13;&#10;64x9K6tbF2UyIox9O3P4fzrIu4lQk4xnvz37fp39KAMZSUJZRu9ee3vn0/P1NeheA/G2peDdattV&#13;&#10;0+YqYnRj6cHJz7//AFq80k4ye2fy9MfyxUcTlBuzzmgD+mH9k79pay8caLbaVf3A+0xKqjccntx2&#13;&#10;+tfofY6rHMiurZBGQR3r+QH4P/FXVvhx4gt9StZWWIPll9h1Nf0T/s9/H7TPiH4ftD54M+xcjcOT&#13;&#10;j8Oc9fSgD73hvEbv056/zxWLrdr58ZngHzKM+h/zmubtdW4DK3BrooL5JUwx4OPf86AK+kazIyiG&#13;&#10;UYdK66GYyru/zmvLtVD2Fz9pi6cfiD1/Guq0e/W9XcpxnigCr418PWniLTJbOdQ+9cYA657V/Pv+&#13;&#10;2b+zXN4Q1K48RaZAxt5WLHjp7Y7Yr+ji3gTJ3HI5618+/Hz4Tad498M3lpcRbi8ZCnrhsf40Afx8&#13;&#10;39jJbTFJUIIYnn2/Lp/nrWXcQKy7lHI7+vvnPFfXH7QvwW1H4ceJLi2mjYQ7ztbbnGTzjt2znFfM&#13;&#10;EkOBsIzgAf4ZoA5mGMqV9CeeeuOx+ta67gocMAPTPT/Ac/Wmyp8wZVyR3BAPHXP8qmiUyYyMEDH5&#13;&#10;k5HvntQBc0jVJdLvkvYDgRke2efp/n9a++Pg38WgnlRzS4Axt9/r7/n/AI/n2ybOMZ98k5P8s/h6&#13;&#10;+ldZ4a1ybSb1ZELKBye2CD1GO1AH7zeHPEEGu2Sndksoz3ycGvVfhp4sl8Na95MrkRyED14zx/n9&#13;&#10;K/M74M/FZYjDbSvknAwWIzz0/Pmvu3T7tL+CLUbYcnqB2zjP1GKAP1Q8LeIY9RtYpN2SQB+Fd4CJ&#13;&#10;FxjgivjL4TeLZGihgmOXXaPYj1/z1r7B066S5t1YHJIzQB8dftVfBe08f+FLtki3TIjMu0ZycdK/&#13;&#10;mH+LXgu98L6zPY3ELI8TFcEen5+nev7NdYsI9RspLVxkEfz61+Dn7e37PbWeonxRpsTBJd28Knf1&#13;&#10;z2BoA/DadNoO0cDIxkfTHbt0/wDr1lSqQefp/n+dd7rujmwu5YpOob3wO9cpcxYBznJP5c9/zoAx&#13;&#10;HHtgH0/l/kUxc8Z79/8A69XJI9rEAZA9vzquU+Y8EYoA7TwN4lufDet297E+0I4Y89gefz6f5Nf0&#13;&#10;d/sjfFO38a+FIIJnAnRVDe2Bx+eK/mQj3I29TyP6Gvvz9jj42zeBfFMVldS/6PMVXaSBj3H07UAf&#13;&#10;0hanphmiEqHB4PpggdPatzw1f7oVQnGzjntWR4O1m08V6BBdwuHEqBgRx1FNiK6VfMrggPyKAPW4&#13;&#10;50ljCA5OMH8a/Ov9tn4Snxb4bk1G1RjNCpPy+3JPf/PNfdumXiyOGUYB9ai8aaBBrujT28qb1dSO&#13;&#10;QCDn24oA/kF8XaNLYPLaTgh4H9xjB5yOfx/A15TcxNt2ngdPYc+v8q/Rb9rb4VXPhPxdey28ZWAt&#13;&#10;u3BcA+/H4fT8a+ArmERMyuMMW5OOR6fhQBx0qEHHUg//AFufy/WnKMKQDgD6VoXUPlsx78A/UdPf&#13;&#10;oKoDgntnt15NAGhYOYLhJkOCnORj+f6/41++/wDwT5+OS3GmW/hrULrLr8oyc9DxzwOnbGa/n/Zw&#13;&#10;g5HJ49xx2r6a/Zw+KNx4E8cWNyHKxtIoxnj8OuePagD+uLxBbpqekidTkbcn3yP6HmuG8NanEzfZ&#13;&#10;JRgwsQeSc88Gqvwk8a2PjjwbbXMEgkEkYyc98D8utc5fLNpXiZ41yElYD/6/+e1AH0H5tpNb7EXO&#13;&#10;OPwNfm3+2x8MIfFHgu/uBATJErMpA6YHbt9Pz7V+gukThoQr8t3z+dcR8VfDkWveG7u3ZN/mxsuM&#13;&#10;d8cH86AP49dZ002N5Paz5LQsVPOGUjjJ/KuS2hm2Icg8dQMY6E/4Y69q+vP2lfAJ8IePb9GQgSuz&#13;&#10;Dg4ByTn39/5V8jTHE3A2OOfTPsf8/WgCtPGoQMehz+XrWWuM9QB/nn9K1rgOyhjkD/8AXx29KyRx&#13;&#10;kgcH/wCv3oAv2cxhYMDg8c/jnIPb2r9sv+Cf/wAXTEkfh66udpG3AJ7AdOntx7fSvxCj4AKnkfzH&#13;&#10;f+lfTv7OHxCuPBvjaxnSTaC4B5HTv1/T1NAH9bNhfLMiODwwHH1/D29q1N+eT9Oef8P514N8L/Fy&#13;&#10;eJPDVnfxPuDIp/Hrjn+v417LbXIlAPUigDy/x2PsMxukGcNk/wDAuCa9X8I6lDd2KMDl3QZ9u1ef&#13;&#10;fEG3WTTHY871b9OlTfCrUjc2YXGChwfTnpQB6frliLi0kibuP6V+O37Uvhj+zdcW/QcTgq/c8dPr&#13;&#10;jt/Kv2V1Fsgpjgj19elfnR+1r4VmuNHe/KZFtk8dcEdfY96APxo8RrdR6k20gA7TnPHX/OcH8qnt&#13;&#10;7wk/M+CB+Weuef8A9fSneMWe3y4Hzo21ueCD37dOn5VyVveyYBK4/rxyCKANvVbp96ovQ568Y/p+&#13;&#10;BFc/JcSDO4ZBzkHGOMdOnf1rOuL2dZTIen54PTHpzWel2suCeCBkfXPcZoA+7/2NfHP9meMksHfA&#13;&#10;mYDrx97nIx+p9q/ciaZb3RjIDwygj8MV/M18EfFC6D8QtPnPCGVT1xjc35Hg1/Rv4I1aPWPCcM6H&#13;&#10;cDGOc9jj+dAHn2m3IsPGF2MHDMj9Pbr719baZcC5skkHJ2g/X6f/AK6+Tr8RDxEg2f6yIZb/AGge&#13;&#10;9fTnhjEmnQFecL+HT+lAHlvx40oan4Nu4UG4vGw9+Rge+a/mM8fWo07xRfWbDBSd1Jx6HB7nofx+&#13;&#10;oNf1b/EK0W48NXCkZIGM/Wv5i/2g9EbSfiFqdu42l5WYEejc/wCPHvQB843CliScnZ26c/59MVks&#13;&#10;MybR1+uSc8j8v8BXQToxznggcd+On4fT61iDLyDHIAxgf59Rz+FAHRaOREQnUHrjn9PoO1dXYXI+&#13;&#10;0IyjLKRg46jIxngdCM/j06GuLhd40XnBIBJAz1PrntV/S5GNwHwUAOQevPPP49Of14oA/dP9nvUm&#13;&#10;1DwZAzMG3wK3HHTjt1zj/Ir0fX7VZ42jYcnPUcnn+n+FfN37J2tNe+HooGIBEbAjPvxj8OlfUmpx&#13;&#10;+YCp5zz9fw/+t3oA890HTp7PXpjb4ydo59Mdc9/xr7m8NpOLSIOd/wAiH6cd/wD61fFqObPVZpBw&#13;&#10;xZOT2ODwP5V9WeEtbS8jSLkDy1Un8Of8+1AHrt7E7aTP5gwWU8Zr8Vf2ioCvxO1MAbSNrY79Ofr1&#13;&#10;4/H0r9rJ5V/siVVGTsP161+MP7SUCL8UL7nAlQAjn+n+fSgD5qvQGUg/MQOnAx7ce/f8Kp2+CQc9&#13;&#10;PfJ46j09P88VcuApAwNxK4OPXt9ar20alhGTyfx9P8/nQBokMVH8GR1yD/n/AB7VEQW3tGcl2Dd+&#13;&#10;w9exwefbmkkZAufxPqAD/Pvz9KRCFIU8Erjpz1/zzQBwevQtMG4Jxk45H+ea8YvENrcu2CpBX/6x&#13;&#10;/l+nOK+gr2HzX2sMFs8jp+n6V474l08292cgMGPP9OOPzoA9f+EV0rahCrEgBgccYwfwz6V+z37P&#13;&#10;OmPcM07gIgbaBxzwM/lxX4x/AvT573XbdAAylgWzyCAee/Ffuj+z/ZGGytdqBA5ZuBjj3x/OgD65&#13;&#10;gAWJVAwAK+F/279YOn/Cq/ijJDyqsZwccMwzX3Ygwor8u/8Agoh4gtrTwkdNdiWuZIwB7Drn/wCt&#13;&#10;QB+NFxd2qPtdsuq8DgYz0yP8ait5txP8IGPQcDH/ANbpzXMXFx5lwwxvAyPp35/pVy3m/dDcefT8&#13;&#10;B79cUAbckwYhecnIOPTGc8AfrTbRczxArklsD1z6H64x/k1RhmVeoyBk+xJ6fnV3SWLalCpPGVI9&#13;&#10;wOeKAP0Q+EVyLbRQAMF3xj0wPxr6FtbpXXrz69Tj0/T0/Svlv4Z3Ij061jXoWYtuPqeAOP5fSvoO&#13;&#10;1uH2gjODwO/H+e/r780AdPJdDaTuznPOB9R61xmqyFsqwI75zjj0rUNyNrDoevUnr7VxmuXuLaVg&#13;&#10;MkjC+5b26+vPpQB6x8G9Dt7mbTrx48vPdTTMzYAKQ5x+o6V9v+EWAtlLHcJHPIGcDvXxR8IL64Qt&#13;&#10;bxQgCytvJ55Jedsk+xOOeOnFfcXh63uLe2ijm4CxqMDgZPX+RoA7kMkdrJKBkr+J46YH8q/E79vP&#13;&#10;xb9p+Idj4filEgsbQSsB/wA9J2Jwcd9oHX9K/ajU5hDo5HI8z5OvXeeufYV/Nz+0b4mj8VfF7xHq&#13;&#10;Vu2+L7U8MXskICKT09M9uvrQB4jc3BZXnYjnuOB+Pr+H51zqBpZizgEDk9sE/wCfy4zWreyLsIYc&#13;&#10;YIPHr71QtmVQ3GMctzkZ7Y//AFdKAM27JM4UjGTt/wDrd/8APUV774QgW3sNoIOEVQcdSfmOPTPP&#13;&#10;b2rwy0iSfUljzkk49s9zivpDQbfytMQqAA+GyevXj0/z2oA6PR0dpxwfvDjOMc+v07V9LeB9iAHO&#13;&#10;O+PTjn8fXn8a+b9JQmYPkggnIH+f8a+j/BgKAMTg9+fyB9vagD2pLpRCrdvyz7CvOvGOpeUmwuQU&#13;&#10;G7aCcbm4Xgd/x/xrqGuTHEWDZUZ/AdTxnn/9VYWjaT/wk2uo8qs8Ns3nMvZpC2I4/wAcZ/zmgD6t&#13;&#10;+AvhpdF0lY4ZdxtIQA2zrczcyH5u4XI6/wCFfYlhbKFUZyFUDr/n8a8T8EeHpbe2TT43wISzMf70&#13;&#10;rYLc+3sfavdbCy+xxld5cnGSaAMnxZrNtoOg3mpXb+XHBGzsf9lRk1/PH8RfFs3jrxnrHiyZsvqM&#13;&#10;7SKpJ+WLoi4xnhf8a/Wf9tv4h/8ACK/DKfQrSYJfa44tUUfeMX3pTz0+Ubfxr8YHRYoNzHBHPf8A&#13;&#10;Xjj8/agCpGytLwcAMAMdv8RzVi5mWOAIrZz8vPcntk9M9xVWBicuw4HX8OoP9e3bvWVqNxucqB8u&#13;&#10;B09cc/8A6vzoA3fCFg2q69EgGSW9c4HbPp04/wAmv0G0m2Wx0eKEADK8c/w9j+X+PWvln4LeGvtd&#13;&#10;wt86ZP3RxxyeDj9ea+sL5wqFIznGOx/D6f8A1qAMld8k6jk89j+Q6du/417N4VtclMDIzx0OR0OO&#13;&#10;1eSaVEJ7pGwflI569T/9b/Ir3zwzbn93xj9etAHrWkpshUjqB/nFO1m+FhYSXBOdqnHueg596ls8&#13;&#10;RQgEY/z61438UfEzW1odPtnAlkdY056O55J6fdHP1oA890yGXxp4zMkJL2tnI0aMRkNMT8zjrnGM&#13;&#10;ce/XkV91+CPD0VnFFsBYQryxPUn1968G+Enhi3gtkeB878KNo4OByT65PPWvrjS7VrW3EaYA6k46&#13;&#10;k0AaYVlAVTivjX9sn4sD4ffDa9gtJ9l/qH7iAKxzub73A9Bk819g399b6baSXdy4RIwSSxwOPU1/&#13;&#10;PV+1n8aZfiz8SbiHT8jSNGdre3GfvMp+eU8fxEDHsMd6APnGW7muJ5bqU75JiWZick7ueR1zg5/U&#13;&#10;9KjglWJjI2SCvJ9f0/z7dazxJKoCL8p5yTnvxg+4/wAKLi8jiiMZXHQHkHH0z60AdZ4R8O3fjfxT&#13;&#10;YaFa9LlgXI/hVR8xJ/D6Cv2r+Hvha18G+FraGBPLJhVF45Ea9M/U89PTrXxZ+yB8KxOP+Esv4SJb&#13;&#10;tfkLDlYR3B7ZwPfrX354hvUhhKINiqAB6AYwBQB5v4o1I5KbuvXIP09ee9eZTSZbjI3cfX8/61v6&#13;&#10;1deZK5zk857ev/1qxLKFp5wo6dyOT/Q0Aeg+ErDDAsMkkZ4yScdf8/1r6N8O2gCrgYH59PavLfCm&#13;&#10;nYAZhgnHbp6fSve9FtQgBxwOOlAHU2MW1Accj27VHrOpw6baPcSnhAcep9BVxW8uLJ4wM5PFeF+N&#13;&#10;dYbXr4aRa7jGMr8n3jk4z7Z6fmaAOBXV7/xj4kmuLdwYI2MaOeVJA+dx7J90dieQa9UsbO5vriMq&#13;&#10;oFtAqxxKw5IUdT7nqaqaboGmabBFo9kixHrMwOc7MfKvoB0P49a9X0iwSKKNE5J56diOnqPUmgCT&#13;&#10;T7NI1VfKBKjGfX1H6Vg+OvF1v4S0Wa6lYRJChJPTCj72B69h712Op38Oh2MtzJtUL90HHOeTX5df&#13;&#10;tK/GibxBfT+F9NlIjiYrM4bII7Ljtk0AeD/FP4j3XjjW5b18rbRsfLj9m6sT6nHGO31rxK4vPMb5&#13;&#10;flHXpnH+fr70y/u2kYxKSQfrjI/x/wD1VDCUjyZHKhuT0Ix/9agDf0HQNU8QX1ppelxGS6u3EUQ7&#13;&#10;Ak8sfYdz2HtgV+tHwP8AhlYeAfDUTbQXGTuPO+Q/efP6KOmBkV89fsxfB93SLxbrUbRyzR/u1YH9&#13;&#10;1CTknH95+3tj1r7d1W8jtYFt4h5cca7Qvoo446UAc3r2qiPdkjntn+VeBa7qXnTMMng4/wDrn/Cu&#13;&#10;s8UawMuiHJHX275z6+leT3ErXEm7Oc5xz6/496AJEDzSgIOpA+gPBx+Ar2DwvpJGwlR+Xp+PNcNo&#13;&#10;GltNMdoySw/+v+Yr6F8PaTtQELjHt1oA6/RrDYAduP5+pr0C2j8tRkc1l6baLFGOOO3+fbNaksgj&#13;&#10;U9iP50AMu7kIOTivJvGXie30ezlurlwgGe+M4Hr2rpdf1qCwt5biZ8Kgz1wOP0r83PjL8TdQ8aa0&#13;&#10;/hLQJCIw2JZF5C+oz7Zz1oA4P4keNtV+J+vy6ZpsjGxgI5B4c9O+M47e4z7V6r8OvhtLFFHbwsvm&#13;&#10;PgkKAdvTgH17k8Uvw7+G0dtawtIMSsPulfmIP8Ten9Ov0+zvBfhG30uNVijyx5ZvU+3tQBL4N8H/&#13;&#10;ANlRLGiA9OT7d+9e0W6Q2Fv5kmEC49ufrT7O3t7C33yHAQdT9Oea+X/jj8Z7bQ7OXS9Lf9+wI68j&#13;&#10;/wDX/wDXoA4749fGd7USaHpMoJPysVPfjjPTjkk/yr4B1HUZ7+4cu7NLKwZjz39Pw4qzrWs3eq3c&#13;&#10;txOxaabJGckgdsfU5+tQ6dpjMPMlOSSMjPqfSgBtjYSyNHBCpeWUkKO55wPx/wD19K+0fhR8NofD&#13;&#10;1gmt6sn7+VQWB6lv7o7cdyKyfhL8Lfsypr+srsfAZVYA7V/+KPSvX/EOtJEogh+VI/lVfQdv/r0A&#13;&#10;ZXiHWWmcxqeBwAB09vp2rhyxlc5zjn+Xp1/p0okmad2YjOT69eK1tKsJJpF988cc5PNAGto+mvM4&#13;&#10;bGen+fxr2zQNGxtLLwP88VjeH9Ewo3Dnqe3vXsOl6cEwVGM4oAu6bYLGAAK7G2hVVDEc1WtLUKBx&#13;&#10;09q0yQg9BQAFwoyaxb27Cg5OKlvLsKDzgCuE1bVBGp5wefyGKAK2saqIwQpGPevH9f13arBX5P5f&#13;&#10;WrXiDXggYKck59f0rxbV9WM7sSw2DHp+J/CgBmpX73DH5uDxnI/TqPes+IKAbi6bbGMcZGT7f4nm&#13;&#10;s2e5igie9vH2xKN2GOB9ST29/wAq+cPiB8Up9YMmjaEStuPleUYBYeijnj9fegDo/iH8Vje79B8P&#13;&#10;TbUIKSTDpt/ur7djzmuW8A/DufxFexvIDs3ZZnHBJ6c9PWpvhr8Nm8TXUV1cqwiRgenX0/L/ADmv&#13;&#10;uvwp8P4dNt40tk8pAMfKMcf1oATwV4F03SLWKKJASBjt27noa9y0rS4rWMPtxnH+elQaPpsNiq8Z&#13;&#10;Pr6eua57xh4ztdHt2jDAsPpQBs+J/GVhoVg+HG8AjGfT3r428a+NrrW5neVz5LZwM4L4/kPz/pVf&#13;&#10;xN4puNYm3uxdXOVTOS3PBPoKzdA8J6j4ruSQ7RQggPKF6f7KDu3b296AMPQtAvvFGo+RAxABxI4X&#13;&#10;5Ix6Aep5wMe5r6S0/S9L8HWKWdog87sO+e7Me568VLbWmleEbNbLTEUSIMcY+X1Ynux71y880t1K&#13;&#10;Xc5J/wAnmgCS6vJbuYySMSe5Oe46kHvRa2rSuFAyCfT2/wA9adZ2zSuAvJP5f59RXo+jaGWIYjrn&#13;&#10;n+YoAj0PRS2xyvJx2Nes6PpAQDjninaPo4XB24H+TXoFnYLGBgc/5xQAlhYhNvGMf59K6SGAKMkY&#13;&#10;NOhgCDOKsEhRnPpQApwuO2KoXFzs9se9RXV1tU5PFcrf6ltyB2Hr1oAsX+oBMknAH5nNcBq+thAf&#13;&#10;m/D+VU9Y1sDPI7n615RrGuNIWCtn37+lAFzWNeLsQTgn9f8AP+c1wN1eSTPwck/5/IfX8O1NmneQ&#13;&#10;7iThvbpSQweYQq5HTHH4ZoAbDGXPHJOMdMj+eK6nS9GaZgWwQf1781e0bQnkJkcdf0x0Feq6Pom1&#13;&#10;V4wB1oAoaPoiqBhcAf55x612jNY6RbG5u3EYQE8n+uaw/EfirQvBdg91qE6JgZG5gOlfnh8Y/wBp&#13;&#10;C68QtNpuhOY7cZXeD1GOcD0GOtAHu3xf/aFtdOWXStFly4BDFRnGfX3/ABr80/G/irUfE1+Wmlae&#13;&#10;d29eeTjA9v8AP0oQtr/ijUjbWKvKZGwXOSOvT/6/FfYnwh/Zxa48jUtaj3P94Bl559evWgDwH4Vf&#13;&#10;AbVfFt7FqGqwkRZGMjqO/Of8/pX6dfDP4N6Z4dgj8m2CEc8jn8/xNel+EPAen6FbRxRQhAo9h+P1&#13;&#10;rv72+stHtS8rBQo6fSgCtHYWOmQb2AQL+leNeP8A4r6f4fhlgglUP0XoOT0GfX29jXnHxT+NRt2e&#13;&#10;w0ttzuMDb6njtXzxp+jax4tvGvb2QiLd94glVz6f3j+gxQBb1PXNb8a6kzyljE+cRj9Wf0B+v513&#13;&#10;+heHrSwjS4ugBjv3JwOFGf8ADmtCx0qx0iJYYU3vx8vGT6Fj/StmG3muXV5WyR0A7D0oAUK8wVFB&#13;&#10;jiHYcZ9M+p9vy5rYsLB5GQKorW0zRXmKMy5z068V6NpWg4I4wPy6e1AGVpGhYVdy/wBK9G07RwAM&#13;&#10;DP8AT1H+RWnpulKgB29O3T866+1sljwAOmP0oAo2VgFHI4PH1rfgtwMHGBU0cIUDJwDUzOq9aAHA&#13;&#10;Ko+XjP4VXknKjBOB/wDWqrPdbcnPH9awrvUVVfvfrzQBo3N2sak9xXLXmqKoOW/zjtWRf6wEzlsH&#13;&#10;njqK881XXFViN3IznmgDpNS1tfm2tj/PrXnep68FYqDx9cD8/wD61c7f62zswQ+npj2FcfNcyzkk&#13;&#10;nAHGPX396ANS91VpiMkn6f4/5IrHZmmY5HP6D26fr/KiKF2IAGceg6e1dDY6O74yMk9+/rj25oAy&#13;&#10;beyklI4wT7dPf+XWuw0zRHOMp1z+H410ml+Huh288fn04r0TTdBUDdt6/X8TQBgaXoShV+TH/wCv&#13;&#10;8K7nT9ICqpC4/n+NblnpYXHy9P510EFmAQMfpQBRtLAKoGOeK3YbcADjA9PSplhC44/zjmq17qNt&#13;&#10;p8TSzuFABJJIGAKALwCRrzwB+Fcj4j8Y6VoFrLcXU6oIwSa+d/i7+0t4U8B2UxnulLgHChuvuBz+&#13;&#10;VfkV8Yv2uPEfjiae00p2trQkgYY5YZ/D29qAPtz48ftpaR4fimsdCnW5ueVG05APc8DrX4/fEj44&#13;&#10;eL/H2ozvf3bFXJwoOTj/ABP0981xWs6jNqMzSzSmVpD19+54+nOPrW54Q+HmreIrqMLESjFRuCn/&#13;&#10;AAoA4exsNS1GQNGhcuQeOckn1+n+e1fRPw3+AuueJ7iEPCxJ9uBx3/kBX2D8G/2YZZjFdajDtQdi&#13;&#10;OSfX6V+iPgz4YaF4TtEIjRSgyzEDrQB8zfCX9mXTdDiinvovnA/ocnr719g2enaN4YtQiqqCMY+u&#13;&#10;OnaszXvGumaJAUgILjpjg/X8P5V43feItW8STMEDRoQfxyOPwHfP40Aei6349U7oLIhicjg4A/yK&#13;&#10;80uXvr1zPeyEKeeSec+mc/mazGutO0cMsjiafr9D/nrXM3uu3uoM0cZwD156n+fH60AbF5qtraKU&#13;&#10;gAcjoOcBgM8/ln09a524urvUZG8xzgY4BHHHX2z6fyqa10i4uSTtJzx1/UY/p/8AXrvtI8MOSrsO&#13;&#10;fy/H3oA4+w0Wac4K4I6d+K9K0Xwqw2tIoBP9fXtXcaP4aC7WK9Oe/evRbDQgNqquCKAON0zw4ibe&#13;&#10;MKPQd8Y7Y/z2rvdP0IABgMj8Px/CukstHCkZGMf0rrLewUY45HtQBgWOkBAF7Cujg09VHI61pw2u&#13;&#10;3gDj/Dir6Q7cZ6UAUobYAcDA+laCQhe2R69KlVQO3H5UvHegAC0p6UmQBmo2mUD/ADmgCQsM/wCR&#13;&#10;UTShcc9fSqMl2ADk1nS3nvx/hQBqyXAA4OP8/jWfLdDscD8qw7nUwiHJziucutbUAjd9fagDqJ79&#13;&#10;Vzhv1rmbvWFXOWxmuRv9eC5yev459a4+/wDEGAxU4x79fpQB297rXBJI59f8/wBK42918H7snIz+&#13;&#10;Pr+Vchday8hIJyB/Tv8A/WrAkvXYnkn9ePUUAdHda00gO1hn6nisOa8Lryep7dPasqR3fOVzjBx6&#13;&#10;+nP+e9WY7aWXPy8dPX/9VADHkMhIU4BIx+PYU+OKRyFK/wCea3LPRnmYFs8gd/Q9h/KuxstABA3L&#13;&#10;19sfgKAONtdKllILDAOMZ+vc4rqbLQB8rMMn8eldpaaERtwvp+XbvXW2mj7AMrgd+n4UAcfYaGcg&#13;&#10;7cDp9D29K6qx0QADcME+x/U11VtpiIOmSPb9a2oLVExx/n0oA5220vBG5c/0rdgsVUDgAVpLCoxg&#13;&#10;dP0qvdX1raKWlcKB6mgCRYVTk9f6frVW61C0skZpWCge4ryHxt8YdA8MwO1xcKgGcfN6elfm/wDG&#13;&#10;X9tnT7GSex0aTznBK7gwwCf8igD9DvHfxq0HwzbSPPcpFtHViO3tkV+ZXxj/AG1gJLmy0CXcwLKG&#13;&#10;PTPqcDn6fjX52fET4/eKvFt281zdsEfqu/8AEdq8EutauLuRtxLuxGe+STk/lQB7V46+MXiTxdcT&#13;&#10;TXd2/wC8PTOePoPr/KvFbvWZZWZS2/cM5Hf05P17CtDSvDmua9JttYHbeevYZ/DtX0z8PP2XfEfi&#13;&#10;KeJrqJgrAEnbwR6j3oA+aNE8J6x4jmCQQsyuR0znHAx0yf8A6x4zX2t8Kf2WdQ1SeKe4tiRwG3qP&#13;&#10;w57c/qa+7PhF+yvpuiQwvcxbnQAnjGcds5r7i0DwNp+jxoscYUqOB0/L+lAHzP8ADb9nTRdCt0ae&#13;&#10;2BcAHBGMfh6duvavpzTvCOnWICW8IBGBjHH+FdtBYKAcnavrUrX9lZZwQ7UAULTQR9+TCKMcce1b&#13;&#10;ouLKwQLEASPYfmK5G98Q5z8wx6ZHSuRv/EOATuGP8/pQB//V/X6WwPJ6n/PQf/XrPksWztxg/wCe&#13;&#10;1ekzWPB4zn61nyaduIJA5/P60AecSWxGeMn055596qywhshhwP5f5713k2mZJPQe3Ss2bTc9gCPw&#13;&#10;OKAOQt99q/IyM/5z/n8a7WwuYGj2kYZv69qx5bAjPBH5VFCjxHnoOP8A9dAFbxD4Xg1O3cSRK6HP&#13;&#10;+enNfEfxa+CFpqqPJaQ7T3GAPxwPXvX6BW94+dkvzIf5f59qztW8N2WpwOwHzEenWgD+fP4h/BWf&#13;&#10;SjJcpblSM5GDzj/HnjvXzFf2V3pshgnRuMjk47ke3TtX9AXxE+FEV8kreQCCCOmM+ufpX53fFH4I&#13;&#10;xoZHtlO4ZOCMfp+hHfigD847+GGQboiQSM468/X8/eueN26ko/Ukds/TP6Z/GvVvFPhO90a5O+PI&#13;&#10;BOR056kEevb868t1Oy8xDIgKMOvbHrz/AJ9qAKE0iTjJPzbc4/iB9M+vpwfwrGabymKHuc56cEdv&#13;&#10;/rU03EkXyNyRx9On16/WoZZRMA2MEZ5z39T3/wAKALsWoujAqcYPqR9Bjv657dq90+F/xh1/wDqc&#13;&#10;Gp6bdNGEZWK5OOw6Z9P8fp84F2GdxwT7+napYrgqwJPTp16f/WoA/pb/AGZP2x9H8Z29tpGsXKxX&#13;&#10;e0Llj94gd+evH+elfpRpWuWupQJPbSB1YAjBBz9P8/nX8XXhHxzqfhjUUvbCdomRj0J5Hb68V+yv&#13;&#10;7LP7byy/ZvD3imTAICq7NyMA/h3Hv+VAH7mJMD1OO/Wp1lDdOB7en0rzLwx400vxJYx3lhKJFcA9&#13;&#10;c12kdyGGc9fft/nrQBvAg9B/9eo5YkmQq46/5zVBLk8+gqws4JGR0oA5TUbK5tGMsHKHqOKwpliu&#13;&#10;YiVGXPUV6ZIElQqwznPvXG6ppTwP59sPl7rng8dqAPEPEvho3aPsjyG454z17V8R/F/4EDxFFLND&#13;&#10;bAPg8gc+/wDjz9K/S+WOG/jK42v3yMfkK5e40SKYvEyAg+2e/wDnNAH80nxW+DWoaDNN50BB/h4/&#13;&#10;X+ma+Q9T0m6sJHjnXbtJ/LoRyT0HWv6d/jR8ENO8UadK6QKbj129cds1+MPxl+CN/oV3NuhKBWPY&#13;&#10;cfT1/wD10AfAE0OFLMOn4ZH+e/Ws0jOQRjp/n3r0bWNCubJ2SRDgDp+PP/1642WFVdl9BnoevoPp&#13;&#10;QBlqzRHcnTnPGAP6/wCelbMLCVNyHHt6VlzRlTt7DjH9amtHMTjnKnAoA6XTdRn0ydJYSVwR0J6d&#13;&#10;/wDGvvr9nj9pXUPCN3bW95c74AcMpY8dsHn3/wA4r4BjVJ/4QAfXsOmc/wBOlXrWdrOVXQ4IJxxj&#13;&#10;Pp3/AKUAf1T/AA5+IGi+P9GivrCdSxUZAOeffmvSHtCR8o4/DpX89f7Ov7SOq+BdStre7lJgLAbS&#13;&#10;SMDI6f5+tfux8LviloPxE0iK7tJVMhVcjIOcjqKAOtktyqkY59v5d/1qo0XBGMj/AB7f/XrtpdPV&#13;&#10;lLDofT+RrJuNPZScD/Pb69M0AcS0Jt5BPCNpB9+K9d8G+LF2raXp4Hy5J9PyrhJrUj5ccH1/xqis&#13;&#10;bwS7l+XHT8qAPo+/s4b2IPCQQR2/z/n9a8v8TeGLa+tZba5iDbxjHr2/nzW34T8QrGq2tzkg89c4&#13;&#10;rt9RsEvYd8XJPI4696APxB/ak/ZZivY7vVtPttwYbiFXOCO/Svxa8Z+C9S8NalPbXERUR+ox3/yf&#13;&#10;5V/Y3rnhCPU7SWC8jDBgRggY5HQ1+Qv7WX7LUdwt1q+iwYLbido6dc4P8qAPwg8s5ZTwQO4PX0/G&#13;&#10;nmFmJXHAPvwB3/H0/wDriu18W+FNQ8L6jLa3Ee0xt/F1Ix0/xrnlnWTLbcA/kD2/mKAMccScjj3z&#13;&#10;14x24qXYQu9hnv6c+n6dBVua3x+8QYHTGM9T3/WoIlVuwGCOfp1JOe9ABZXtxp9wl1A7I6cjHH/1&#13;&#10;6/Vb9j79sDUPB17baJr1yWtydu4noOce2eevNflU8LcsTySfxA/Srel6hc6bOksB2Mhxlev+cf54&#13;&#10;oA/to+HPxF0nxpo9vfWU6uJUVhgg54r1MYYcHINfzLfsiftfX/g/UrXw/rc5+zMyqNxIGO/XPNf0&#13;&#10;J/Dn4jaR400iC/sZlkEiA8HPYZ449aAPUmiBGcf/AFq5jXNDi1CAqRhh0NdYpBAPrQVDDnp/MUAe&#13;&#10;I2VzNpsxs7w4APc5rulKXMPyjIP44pniXw+l1EZohh0yQe9c1omrGImyuFwy8c8exzQBg+KvClnq&#13;&#10;1rJE8W/dnrzwfWvx7/ar/ZkWNJ9c0i35GWwBX7rfZ47iI7Vznv1ryX4g+BrTXdMmt541YOp5IzjN&#13;&#10;AH8m8mnS2Mr2l2NjISuD+HP9P8nPM6rYYBdFGSOQAeSOnt3r9Df2mv2eb3wrqsutWEJMRJZgo49j&#13;&#10;j26nj9a+GLyzmbMbJ8y5GO4Pfj+lAHjt0gwyngdfr3P/AOsVkEhBjbg+ufy/z1rqdXsXgZt3Tgfn&#13;&#10;7/r1/nXL3BKjjnI649PT/PegCWG5WNcKcke+cfj/AEr6q/Z4+O+p/DrxFaqJyLUyAEFiOp5HXp7f&#13;&#10;y6V8gJgDrg/zH4fT/OKmjuHhdZEPIPByfXP6+lAH9Y/wo+LWk+OdDt7yznUuVG5Qc4YjnHr/AJ96&#13;&#10;98tNVPHPp/n8PWv5p/2Yf2idT8EavBpl7cEwE7cMeq+nf8O1fuj4G+Itj4n0y3vrSUFZBzzkg9P8&#13;&#10;aAPqKeWO9tSjHJIz/wDWqHw/eR2VwbaU4DE4PHHt1rhLHXEyMnp+Ofwq1qF04jN1AcEdef1/z2oA&#13;&#10;9+tpskA9+n+R/n9atXES3cRiYZB/HOa8b8H+O7fUWFjdEJKnByfqM17NazI6jb3oA/OP9sL9ni18&#13;&#10;c+HLm+s4QbqFWZcL1wDx3/Cv52fGng288MavcafcxbHhd+p4xng54z0/+vX9mOtaNaaraSQTLv3A&#13;&#10;jBA9K/D39tr9mprV7jxRotuFRTlgBnr/AJzQB+JMkR37e+cYOR+H+e3NMjg8vA3YAznjP8vr/wDr&#13;&#10;rqdZ06W0unjlXDx9QevHWsOeP5jxgDJ9PqO1AFQgBQwbnr3GD7Y+np/jTFYBsnnvnPr3+v1/KrAh&#13;&#10;LKDjA7+zf1+tUpmMZzng+3X1oA9F8K+KrnTLxMPyjDncRjt169Pz/Sv1L+AXxQg120SwunyXwMMT&#13;&#10;kZPJ7+mMV+OkdwVcMvY5AyfzP0r3b4V+P5/DuqQTxuVCMPl6ccZoA/f3wpevpl2ksTfu2IxtPUZ6&#13;&#10;jnoCfavtPwT4nSeBElfnA/XHU5r81vg745tPGOjW0iuPOAGPcYBOR9a+tfC15JZyRjONn6j6+1AH&#13;&#10;2hFMsyb1Oc14d8aPh3p/jjw3dWd1EsvmIw5AP0PrmvRvDOprc265bIIH8u/pW9qEUUkRjbkHPb1F&#13;&#10;AH8i37R3wtu/AnjC/tPI2RiRirNxkZ7dPT1r5PvUOfmTBbHGc89SSK/pM/bg/Z+tvFOiyeINOgBn&#13;&#10;gVmb5QcjBx6/y9K/nv8AGPhe50S/ltLqPy3Rjx+POaAPH5Rj5doz+PfnFVSRj5RyO/r65roLq3xu&#13;&#10;4JJx2yMDqR/jWLLFsbpyD3HXH+e1AEOeB29/T8a3PD+qXGkanDeWz7XRuOwz1BH/AOqsE4z+uKWM&#13;&#10;/OOcD8f/AK1AH9G37Dnx7i8R6Da6JqNxuliACgnqBkfj049q/SHXtPW6tlvYBkgBs/59a/lT/Zu+&#13;&#10;KV74C8WWU6TtHEzjIyeMc5PoPw9a/p8+D/jqy+IHg+2vInV2dBuGc9uecflQB0uk3RKqD29v/r+v&#13;&#10;avRbWUT2/lYyff8ArXliQvY6q8Up+RySPpn/AOvXoVhKoYMDgH8fyoA/P79tT4Ux+IfDNxqVrDun&#13;&#10;iHO3jrz1/ln/AOtX88firRpdL1Ca3nTDKxHuO3T8Ovv7V/Xj8QvDkHiPR7i0nQOkiEc89Rx/Ov5v&#13;&#10;P2rfhVP4M8U3XlxsELbt2MZXd/THWgD4Wnh3LhenO71LZ/P/AD+FYjR7SQx5Xg9Offt+NdY0DBij&#13;&#10;DIBJ+mDj2rn76IKxfABGMYPU/jQBX2twSOMcc+nqf8/yqSxu5bG6S5hbDIQwOe/qe/FQrjdyePY9&#13;&#10;fbFQt0PGD65zQB++/wDwT++PS39hF4e1G65Xaqh2Gc4H55zX6heJ4xJcRaigxjBz9a/lH/Z6+JF3&#13;&#10;4C8ZWl1HMY4d6hsn5QCRyfTHr24r+m/4beObTx34Hsb5GyWjAYbs/nQB7dp+pRNDHIpwSBnH9f8A&#13;&#10;JroLsm/sngIzkYx68ceteb6DGzQmMZYxk/jz1rvLGZjHtUe3/wCugD8Wf2+PhY0z/wBvW8e0x5H3&#13;&#10;fvHnr/8AX/wx+K2s27W1ycAA/dxnP45/Cv6pf2mfAEfi7wreqyAuELLx3xg9frX8xXxK8PXWg+KL&#13;&#10;/T51/wBRK6jjHGTj+VAHn5wqgsBj0znt1zzxzWVJGeSeR+PpwM/yrVlXy0Cfdye3tn/JFZMzuORw&#13;&#10;Ovr9DmgCPzDzzn+Q/D/Ira0bUZdPvo7hDgqwPXGfYYxzXOhjxkcD86sI2O5x7fzoA/oa/Ys+Lsmt&#13;&#10;+H4NOupQSFx1P45OfbH51+mGm6nvAUNkfnmv5oP2RviVL4Z8RRWLuY1dlIGTg5xn9O1f0B+FfE0W&#13;&#10;oWNvdo+VdRyMdcexoA9k8Qql3ph3dgc8+3avO/hjfmzvJbTdypI9Bwewx/jXY/ahc2LpnJKn369v&#13;&#10;wr5+ttUfRPGWwttSUgjnA9/1NAH2rIjXSJMCeQPXHH5V4D8ddBGp+Fry2ZNzGM/jgHH1xmvd/Dl8&#13;&#10;t9pyMRgADr9K5vx5piX2kzoR8xUj9OPyoA/ms+KaxWUl1EsOCrNuzkEck9vfrXhdjqJZXjHyjPy4&#13;&#10;5xnqexPbPt6V9qftG+D00vxJqduR5aOWYfTPB4/T/wDVXwNJNJZXLIp4yeT3Hbj/AD9KAOj1W98q&#13;&#10;AuDtIJ65xz1OfTnp+vNYWk3iTEq7YK+3vwR265IqvrF6s8AA4Axn/D/P+FZWlS/NhmI5yMeo9M9O&#13;&#10;n0oA7LTb99M1m0u43yI3XHOOhB57dvqB68V/RD+zB4uh8QeBraFTkxxheuc9utfzZtIHnDhsBcHn&#13;&#10;HtyD7DgY/Gv2E/YY+IQksxozvjaMY6DI70AfcHivVZLDxBZJFwXLoT2yT9a+hvh/fyz2cTM7MGH4&#13;&#10;5r5n8e2xudQhkQEbJgeO2a9u+G8s6Ri15ynGT6ev50Aex+J5BNodwoGSy/55r+dz9sTS3tPiBLcs&#13;&#10;hAl5z9MADA9v/rdq/oou4vNs5ElGcj+lfh9+3l4distTtdRQbd7Hd/P9DzQB+Ysihkbbhsnv069M&#13;&#10;c1Q8lmdWI49eTx6fh/nrzsPCTng5+h71S8vdKoZcYPbvgjqPoM/j7UARxp+7CsgIK8/NnJz1Pse3&#13;&#10;H1xVy2tsyZIwefl64z27fr7d6VBjJBypJ+n0x6VpWiKHAI2g+nOP8/8A1qAP0c/ZH1lU2WoONhHD&#13;&#10;Dn6EcY96++7xg2QOc5yP8/5/Ln8sf2ZdZWy15rcvjIBHzY/iGf51+n89xvAbOAVB/wC+h6/54oA5&#13;&#10;rV7SQ3EkuVCiSPGTjkZB/L9a+lfAUI3FSQWAX+XP5da+WNe1KaC4mWFcl3ixnnB9a+m/h5LOIopZ&#13;&#10;j87oM+3se340AfQ0y/Z9Jl24BCH6/wCc81+NX7TKovxGuJiCXZVYHrj1OPoenYAe9fshJufTJS53&#13;&#10;EqeOnavxy/alZ4/HhcjBEKbfpnP9f0oA+YZGBc85Ug4yRwe4A4A/D1qhFKu/G0Dv6jjOfp17/rTp&#13;&#10;HZ2YD2Ix7/4e9VPOVHLY4/qOgJ5AoAszTspG7IIC/TI9P8/jU0TgxkHgbuuORxzj/P04qk8yTEso&#13;&#10;yB6d/bPSkguAWUEZIHt3PXj8aALKp5k7AbThsfT+Y/CuF8ead5TCTbyR1Ht0OPr19K7nSAX1ArnP&#13;&#10;Rgc8UeOtMUwh1GRjJ47juM8jg/n+FAG/+zfplxea7GsH3jnp/nP44r9wPg5p0thp1iruBmM8Adee&#13;&#10;/p7V+PX7L4j07xHHPIuVCtyT09D+dftL8ML+CeysPLAcrH1xjHPNAHvSrhcE5r8av+CjV3DHNpkT&#13;&#10;tlpZm4IxkIvP5Z7V+yRciIvjBAzX4M/8FEdalu/G2laerZ2RzOAOeSRnP5+nvQB+ck1xGFeOMbCS&#13;&#10;fTGB6nk8+tU1nOBz94ZxxjnsD/nvweKHcFcgYDEHOB+PH55qpCCZMA8dyOe/p26/5zQB0kLHyssu&#13;&#10;B+ORx6ZOfxNP0psagrk5AbKn3J9On+frVQSoI3AAUj9D607TBuugSCSp9O3PHXnFAH238O74Jb2y&#13;&#10;o4baBnpj8PxP9a+j7O+/drkZ6f59Tj1//XXx94BuvJ8pN2AMD3AB4P6V9L2t5mFWPB6jsRxjPr06&#13;&#10;j60Adk12OW25AHuc/wCfz/CuV1Dff3dpp0ALPcSZ9ScDsP5fjT21DALNxgHPX8ef8+lLoaXGoa9J&#13;&#10;PEhxaRk5zjBPU9c96APpX4O+GZLC3guoAxlv7once8cXyDj65r7gtoJEhAPJHPI/T6V8/fCmxawF&#13;&#10;lasN5ihXOcY3MMnp35596+mFAkCsOAePwAoA8k+OXjRPBfgLVtWTiSxtZZl7/NtIXjjkMR/9ev5r&#13;&#10;NQu5NU1Ca9nfdLI+Sc9STkkk9+a/aX9u/wAZjS/hvc6PG22XV5ktwQcHZHh2598AH2z9K/FEtFEQ&#13;&#10;SAeo/wCBZ9P89KAMu/lEYGTkryfX8uvH86rJ8kQyMnHHJwM9OKp3tyjzbQMEsBk8/r/nrViXBjGe&#13;&#10;nT6dyPyoAteGbf7RqRJHA6++T2+nr+FfTkEYhtI1IwQoXp7enPp69favA/BEKTXcXzHByx/AcD/P&#13;&#10;1r6Jk2rbhicE469fpjvQBZ0vCz7iCT+GPb19a+ifDDBIEwMkAd92DjIr560dHklQgYBPPvg9/r69&#13;&#10;a928OTsLYMRg4x7HP1/pQB2ep3/lQFVYDzOOuDgDnv8AjXtHwYsrBGt7iU7i8huZO+Cg2xDp04zj&#13;&#10;PfOcV8z39499exWUThPMZYtx6DJ+Yn1wMnHrX3J8HtPW90yH7MojgumLDjBEC/Kp7cscn6Y9aAPq&#13;&#10;HwpeaTFbwQRFfPmJJ55Oc/5/zmu7nlW3heZ+FQZNc9omkWFmSYUBZOjd65T4ueMo/BHgnVtcYbvs&#13;&#10;Vu83Jx90cZPuaAPyU/a08aT+N/ixPp7v/oOgoLdBu3DzG5kbPTOeOee3avkLULiGRwkICqn6nHGf&#13;&#10;X2rY17xBdape3t/cPvubpnldgM5Zmzwe5HPvXJo4JPOQPfrnkn9aALWNqE43DjtxnPfGOnrXOyk3&#13;&#10;d9HbImWd1zzjOccc/wCfftW3dzrDbkuc/L09cf5wcYqb4faQ2ueJIGk+ZUbzDx6dMd80AfaXwz0V&#13;&#10;dJ0MPKMYUZPuQTx059vyzXZ3crODvOTk44xz/n8+3WlgRdP02C0JBfGTg85OODWe0vmNt6s+Pw9O&#13;&#10;OvpQB1/hq2EswYcY4z07ev8Ak/hX0H4ctgvlHH5/Qf4V414StgNueBz1/Uf1r6B0aELGGxyf60Aa&#13;&#10;Or3rafpklxGQGxtUnkAn/Jr5y8NWM/jrxld305a7t7aUW8JAGwY/1rgkYzwcH69Oldd8U/EssMMW&#13;&#10;k2D/AOkXEot4+pwz/ec45wo5/L6V6z8LPCdjomnQiJyzw/ul+X7znJZznrz0FAHs/hPQLezjTAVF&#13;&#10;iwFAAAz34Hp0+tekxoqgbT0rF0uKCKJIoQSAOM9evJPuTVjWNSt9G0ya+ndY44UJJYgAAdT+HWgD&#13;&#10;44/bV+Ndn8OPh5PpFjKv9s62kltbjOSitxJJgHjaCcHnLYGODX4GtOeS/wA5Y9+T174Fe9ftOfGG&#13;&#10;4+LXxLvtUif/AIlthutrUZ/5ZocE49XPPHtXz1GfMcIu4MOuOPoB9OpoA07VVeUsy7iD1/z/AJ/C&#13;&#10;us8CeFpvG/jGw8PwLuWSQ78DOI0GWJ69v854rkJEEMIYk7jz9OepH4cV+iH7GfwrSW1TxZqUB3XQ&#13;&#10;LRlhgrCvt2LGgD7o8CeGrPwf4Wt7WCIRbolCr3EajgHH1z9fTrXK+Kb8ZIDDPrz+Pf8ApXpWvXwV&#13;&#10;GReAB27emD+VeAeIr55HPOM//q56d6AOYvpt7BOxwR3xz6e4/r0rpPDdhvmDEZJ56dPX/wDV/KuS&#13;&#10;ij+0TBScg8f/AFh6f/q9q9p8JaUV2MQAfTv/AJPWgD1Xw1YBcMRx/n/PP4c165pkW2PO3H6/Q1yG&#13;&#10;i2eAo6Y/lXY3V2mn2jS7QX6KuQMtjgf1+lAHNeN/EQ0yya0tzunkUg4yCBjp7Z6fjXl2gWl5YwHW&#13;&#10;r3aLq5J8ruQx6kd+B0zV6Sxk1vUG1jVZP9FR2K+gC/ec9P8AdUYz3rZsrk6jP57IIYEIWJTj5UHA&#13;&#10;P1PX+dAHR+HLAg+a53HbzuPB55A/+t39a9Pt7mSGAMiLk/xEnoKwdJsYZPm3fIvXsM4HAHpjrz7V&#13;&#10;znxO8dWng/w/c3LSBQkLM/bCY9fU0AfNn7R/xjl0CxngsZt13cbooEUYC9iTnr68c/hX5cajdytI&#13;&#10;ZblzLPMxZmJ+8x6sTnoO35YruPHvjW+8Y65c67qRwh3CFD/BFuyBjvn1/pXlhupJ3MrIPlOQOwP+&#13;&#10;c8YoAdtWMb5V3P1x/IH0z9DXuPwI+Gs3j3xJ9rurZn0+zkTdxxLJkYQEjoOrcfrXkehaVqnivXbb&#13;&#10;QNJiLz3bbUx0RTyzsfYevav2G+Dfw60zwB4Xto4IlDopCt3ckfNIc9Mnt2AoA9Gs7C38PaWljbhV&#13;&#10;YAFiAOTjjHoBnivOPEmqiNW+fGOf8n/9ddbrmoLGHyfXvXz/AOJ9X82VgG69v8OKAOY1i9Mshbdk&#13;&#10;8n149M/ieap2NrJdzhQuMkE8/wA/8azi7Synjhs9ufr+Z/8Ar16R4W0gyFJFGSfWgDvfCujBQhYZ&#13;&#10;I/qef6//AFule5aRY7EGRj8K5bQNM8qNMjBGOnvXpNqnlIO4H60AaC4jTkcgfj+XFYmqX6W8TPIQ&#13;&#10;AoyTVy5uBCp9vT6V8c/H74yW/hSwksNPJmvZflRE5yTxkjrgUAcB+0F8YXUnwvoEga7nyuQfuA5G&#13;&#10;7j2z15HX2rzH4X/D0mAajcyNLcXRLdOvPOTgce3rzXKfDzwVq/irV31zWEd3uW3MznLEtyQMn8Dj&#13;&#10;+lfdPhHwnDbRxlk2tGBjnoOg6UAbvg3wg9uguJwFdzgknJAB4/z/APqr3rStPEKcdF6nisnRtHjT&#13;&#10;94xIzzg9v8Sa5j4l/EPTPBeizSNKBIB8q5wzHHTn+dAHP/F/4oaf4S0t7aFwZ3BVQD7Hng1+Yni7&#13;&#10;X7jWb+bUbyUvLIW45IXPQD0/z2rY8d+O9Q8W6pPqN2/yE4Vc5AHUYHbrXnMEMl1NkYYYzg9MH+Z9&#13;&#10;B3oAlsLN55PMZNz849sccD8Dk19SfCn4YvqEsGsanEPIX5o43GQcc7mznj+6Op61y3wv+GV54huI&#13;&#10;ru6Qx2KN0K48w56A+nr+IFfX13Na6DYLZWoA2DBI74HQDjAHQCgCjrGowWFsLS3O1F4+p9SRjp2F&#13;&#10;eTX939pkLEkknoe/HToetXNU1FrmQ8/KpP4f5NZtvHJcPwCevX29R3xQBbsLR55OBkt+HH1r1/w5&#13;&#10;oQAQ7Tnj/P41i+HNDwVYjOf8fSvb9F0kKi5Xggfp3+tAGjpGmBFGRwfz9/wrv7O0xjjGKq2FmFA4&#13;&#10;5NdEiqq4xgigByqFHtWZd3IUcHgf19qfc3IXocDHr6Vx2q6isYOTj+v/AOugCvqmphAV3YOD3/8A&#13;&#10;115F4g1wKrHdkD3P6cf59KueINdWMNyOPT/GvB9f18ybmzwMjrQAzW9akmY7TwPfPU/5/p1rgr/V&#13;&#10;oLeF7q6cIiKW5OANvUsOMAY+tY+s6/b2MUl5dybVjGfm7D6evPAFfOuseIfEHjrURpunwPHZls5x&#13;&#10;gsOxJ4+uKANnxn4v1bxfOdL0d2jtGbDEDmUj0x/D6D+fFdv8OfgZd6rLFd6iGMQPKtxn9Oc+9eof&#13;&#10;C34QwwiG71CLLjBORnPA68+vWvtrw5oFraQIsUQT04FAHCeDPANppMMcMMQRE9uK9UWxW2X5TgD9&#13;&#10;P8+1bTW9vbIZCQAPpXivjr4jW2kxyWtq4388jGRnPb1oAu+LvGVroltIscg83BHUdf8APavk/XfE&#13;&#10;F5q1yzzEvub5EPfPdv6D8T60ms67PfzmWdt0rZZEY52+7ep56dKveEvB954huBPLuS0J5Y/el55w&#13;&#10;eu3sTj6cUAP8KeEZ9enM8uTASd8mOX5zsT+p9jj29qnubLw/bLY6cFV0G3K4wn09fcn88VFdXtpo&#13;&#10;9r/Z+nAAhdpcDbgei9/xripZnuH+cnB4/Ht9e9AEtxdPOzbu/v0z+FWLO2kmYKvOfbpng8f0+ueu&#13;&#10;KS0s2uJAAOPpnA616ToOgAbcrgn8PxxQAmh6CdwZhgf5x/OvW9K0ZVxlcY/T/wCvTtJ0cLg7c4/p&#13;&#10;XfWdkq44wBQA2xstoAC4zXRQwhAOOaIYFQDjmpZHCAEnrQAruEXJrKuroKMZ47//AFqiu73A/wA/&#13;&#10;4Vx2paoIw3OOOvNAFnUNTEals5Pbn+Vea6xroG5Q2B9ev4VT1nXcAgHp+P615XqervcOyqeDnoc0&#13;&#10;AW9X1p5SVVuv1/X/AOvXLPK0g3Zyfz/Dr1/+uar/AH8E8g/oDWrYWDzYG3AJHbFAEVtZNOQFXB9x&#13;&#10;7f5/z17vR9C8wqxTg+35mtHRtAxg7ME9uv0xXosNtaaXbfarpggjGcnj8TQA3T9KjhUMwwB3PHOP&#13;&#10;8+ted/Er4waF4C06VFlVrhVb5VIJBx/n2ryL4uftGWOitJonh5hJcHIYgkheO5xX59eMNc1vxRdm&#13;&#10;7uJnuZZznGcjk/oO1AFn4sfGfxB451BxPKwgQnYgOB1+vP0rnPBXgXX/ABhcRbImEL9WII+Xtg56&#13;&#10;cdP69fQvhx8FL3xDdx32pRkAkHbjpk+vev0c+HXwk0/R7eIRxgEd9o/KgDzT4R/BHTtEjiuJbcGX&#13;&#10;ryBnOOp/+uTX2Romg2unQrtUDGPTp9f/ANVX7HSLTTIckABPz4rzP4h/FDTfDNnIEcFwCAAfmJ7A&#13;&#10;D8KAOz8TeMtM8N27tJKqkDPJ4FfEXxD+M2oa/dNpuhFnZz94dscEn0FcN4j8V+I/iHqL29szJAzY&#13;&#10;J3cA/TnLf57V2fhrwVp/h23E97iSbgsrcqG6/MecnP8ACPxJoA5bw94JnvJF1TWWZ2l5xyGk75Bw&#13;&#10;Nq+/XPT1r1SBEgUW9igUIMbl4VR0wox+v9al2TXRByUB68/eJPfHGB2HSuhsNLabAVeBxn154zQB&#13;&#10;Ts9PZmUgZJ6k+/8AWu70nQi7BmGT7/h2rX0nQiNrbcnj/Ofwr0jTdGAHIxnH4f40AZel6LgAbMD+&#13;&#10;f8q7mx0wJjj26d81oWenBQOMfhW/Db7QMDgUAV7a1C4AFacaqgB70m5YgapzXaqOvHFAFh51GcdR&#13;&#10;7/5/lWTPdgAnOMVnXWooN2T+vNclqOsKAcNj/GgDYvtTCg/Nj/P41wmpa5jIV8dv6msTVNdVQdzb&#13;&#10;Sf8AP4V5zqmudcNk4Hv/AJ4oA3dT14/MS+Px9a4O91aSZjtOSeOmPpntWfcXTyuMcHOfSoooXlYK&#13;&#10;Bndx9f8A9VADSXkxu5J/z+dXYLFpWA2Ej0x0B56fz/zjUsdIaQjjk/8A6zXomk+HipDOvf0x1oA5&#13;&#10;nTNDOQwTBH8/89a9E03QQAPk/T/9VdNp+iIuMDH9T6967Oy0tIwpAwR3A70AYdjo4UDcuD/T6V1t&#13;&#10;rYKqjcM9K0YbNBwBzWgkIQZ+n60AV4rYemRVr93EpZ+MfSs3U9ZstKt3nuZQgQZ5OP8AP518SfG7&#13;&#10;9rnwv4Ftp4baYTXK5wit82cH/JoA+o/GfxM0HwpZy3N9cpGsYySxA6V+UHx9/brsl+06R4Wl82Vg&#13;&#10;VDbsckYBGD/9avg/41/tQeM/iTezwRTvBZtu+RWPIPBPGPoK+a9N0rU9aut+1iXIJ+p9SfTGc0Ae&#13;&#10;leJPH/iLxrfPe61ePOzHIUtuAz+eOvB/LHWsiz0rUdVmENtGXLkDgevPTj/PevS/A/wZ1rW5o1aN&#13;&#10;pC2FwR156e3r/Kv0e+D37LUFukV1qcWCMfeXnj8aAPjX4Wfs9apr93EZYGIJwep7e/8AKv04+GX7&#13;&#10;POj+H4Irm6t0Z1x1Hp36dK+gtC8DaB4UswEiSMJzyBn865bxh8VdK0GF7e0ZWkAIwD0/T+tAHbvc&#13;&#10;aH4XtCxZUEY56enTpxXiHir4qTX8p07Rwzux7dPrnp+favMbjV/Evjq63OzWtnk4P1z0B9uPSrhv&#13;&#10;dF8LqYLRftd3gkjOcHtuOD37CgDTisMqdV8QT4x82CflB9B6/jxWNqXiksjWmkxeVERjP8Te59Pw&#13;&#10;P0rGefVNbnEl23U/dHQDjHH4V1mmeE3bZvTgj+fvQByVtYXN44eYEk85J6eoz/jXd6R4WYlflBPH&#13;&#10;v/nHvXouj+EgiqWX9Pw9fyr0bS/DccYUAZHYY69s0AcRpXhVF2sycjoR/MV6Hp/h4Lt+Tp6967Kx&#13;&#10;0YKowvAxxxjiuss9LX72386AObsdGKqoCdfauqtNMVBwMD8q14bNVxxkVqR2w644oAz4bPaBxnFa&#13;&#10;UUPTPSrCoq9P1p+BjjtQAgXHQUvr3/nTWIwf88VE8wGf15oAlyPp/SonlUA5PI/HFZ8t3xgnH9az&#13;&#10;ZL0c8/5+lAGrLdKBycGs2a9Azg5x9KwbvVIkJyc4/mP85rmrvXAVx60AdPdakq5wcdPz7VgXmtJt&#13;&#10;O1uDiuJv9eUBhuzgc8/4Vxd7r27Izn8fw6dSKAO7vtfIB2N1/wA/55rjL7X25AbBHf8Ap2/+vXI3&#13;&#10;OqSzfMDgc/T2wKyXnZyW6Z7Hpnt+dAG7d6rJKQQSSf8AI9awpLuRiVJwTj/Jz1zUILOSQOBjrz9S&#13;&#10;P0/WrcNjJNhdnH+HuKAKAZpCMgjn0/WrkFlJMeec5x29x/nmumstAeUqWGf85/Suw0/w+vAK9c9s&#13;&#10;Z47UAcPaaDK7DcMg859fw4/SuxsdBAAwmenoK7az0RcD5frXUWujKhGBz+dAHIWOhjIYqOf88V1V&#13;&#10;ro+MfJXT2umoo3Y61rRWgGMDGKAMS10xE525H0rahtEQAY6VeWEAA46fnUctzDbjdIwAFACrCq9a&#13;&#10;huLuC1UtI2AM9a8+8UfErRtBgeaeVUCZ5Y9h1r4A+MP7aGg6E81rp0vnyLx8rYwf50Afdni74qaJ&#13;&#10;4cheSedI1QElmIAr87vjT+2ro+jmez0qfzpgSML69sc/5HbvX5s/FH9pzxb40vZCs7QQnhVDEHp9&#13;&#10;Px59K+UtR1i/1Gd2mdpGOc7ic5Pryc4zQB9F/Er9o7xT4zuJi10ywngLnAPPOev6V823mpXl/JuY&#13;&#10;szMcnLEk56cc49vXPWrmleGNV1i5RLdHLufwI9D/AI/hX1j8Nv2atY8RSxM8DLjB5BxyM8/jx/hQ&#13;&#10;B8m6Z4V1jWrhRFEzAsMfKeAeDkfocfyr6w+HH7M+ta60Dz2rMpOSxBx9eQf8a/RP4a/so6bpyJcX&#13;&#10;sK7wVIG3sM8enrxX2x4W+G2laNCiwwqigeg7f5/pQB8S/C/9ljTNJWKS5gXIxxj3zyf5e36/a/hf&#13;&#10;4c6To0KxxwBAAB0GcD8O9elw2VpZr8qqv4VnXuuWloCA25h29D/KgC/b2cECKIlCAd8c8Uy41ayt&#13;&#10;Afm3v/Uetef6j4rJyA2FPQD+vFcNd+IixODnOfXn6etAHp9/4pLEqHwPb09PauMuvEfBwwPXOD6d&#13;&#10;P0/z2rgbnVppWLZ6gHH+e3NZkkrtjJ6e/vQB0t3r0rMSDn+Xp+hrBnv55v4jgZGR1/ED8P0qgUJI&#13;&#10;yM88dTyO9WobOWXARSM+2M8elAH/1v3A0rVbLVrdZ7WQOHGR9PyrTMK8Efz6fyr8Rf2cP2z7nTfI&#13;&#10;0TxY52AhVdmGfT/6/wCNfsB4J+I+g+MLCO60+dZA4GMHOeaAOykswQff/wDVWfJp4IbI9R/+v8a6&#13;&#10;ZQsg3Kf60rQHgY5oA4efTycjGDn9e4JrHk0zg/Lyfw/z6V6M9sOcj+VUpbNWHHf/APXQB52ts0ZK&#13;&#10;kEj17j3qSMy2z5QZQ/y/ya7B7AHPHJ/zn0qm1jtHTg+3agDkdR0+K/t2KqCTnjHqK+dfGnw6tr8y&#13;&#10;SmLa/wBMHjnj619WtbyW7b4xkccVjX+nW+pRkY2sfb8xQB+NHxZ+DeBLIYfnG7GBwR7f5+tfn142&#13;&#10;+Ht9pkzyLFsVMjjPrwOh56459K/oy8W/D6G/R1uIxjB6jrn+gr46+I/wPs7q3nkijUORxwOOOP8A&#13;&#10;HigD8FdY0uWHc2wgn1Hb39+K48llbAzxz/j+VfdvxQ+D1xpdxLtiyu4kHHHp2/Q18fa/4audNmYs&#13;&#10;No59cf8A16AOVYbmLYwB3/n6d6j3AE5ORkY/wx2p5XI6Yzjt1PpUMke725z06e/bigBRKQQeTj3F&#13;&#10;bGka9d6Vdx3drL5TowOQdp/QVhNnucAHj6UwDZgY5OfqM/yoA/Vj9mD9tLU/Cl9baJ4huTLbuVUF&#13;&#10;jxycD/P4V+5/w3+Lnh/x3pUV5plyrmReRn5h0zkY7V/HJa3j27h1JVv1/wA96+yf2ff2oPEnwx1e&#13;&#10;CB52ltNwBBPA5H/1+Px4oA/q0hvx67s/jV6O86fjz/kV8WfBP9ovw18TdMiNrcqLkqCVLDOPY/pX&#13;&#10;07b6oGA2nIP4jtQB6Gl2DjmpRIsoIbnP9a4yO/UkZPXp681pQXy46jP1oAi1LT2hc3NqMHuOmcVS&#13;&#10;gCSqZWGGHX/P+f8AHfFykg2kcVzmqWsigz2p2kdQPT6UAZGqQR3iPHgE+nHFfJ3xb+Elp4hsZvMg&#13;&#10;BlwcfiMf5zx6+tfWdjPFO5V+HHb603VdL/tCIo6csB/9cjHpmgD+c/4xfBG70e9mdIiEJJGAeue/&#13;&#10;06ce1fC3iXwzNp9w6EEAdCBxnv7/AI1/UZ8RPg5Ya5aOs0AJOcNjp75/nX5FfHb9ni90i6nltoCU&#13;&#10;OeQDx6cenTmgD8qpLdlX5uDk8c/iM/5/CmrDj5+w68Dn8P8APX8a9S8R+FLzSZXjlRgeT0/z1rhX&#13;&#10;tnRiuzJBGfYenXFACWM21tj88/55/StxokZQVO8kE4HGB/T/AD+OD5TxMfl+Yf0P9a2rSUyIIwMs&#13;&#10;c/y/TrQBHbzzQzByCpXoRwPYGvsD4B/tD6x8ONYgBndrfeNwY8HoD7eg7Y7da+SLqDysmMfJx1Pv&#13;&#10;zzz+FVobpElKnOSx6cc4/wDrigD+rD4K/GrQPiXocVzbzKZejLnkEAen1r6BNksq5QZ3dP8AP+e9&#13;&#10;fy6fAn4+638NNWikimYW4wNueOOK/oE+Av7QPh/4naPAyTKtxgKyFvmyOv1HagD2+bTcjleRn8Pz&#13;&#10;/wA+1YV1p2CcL0+h+v8AnNepi2inTfGchuc+tZk+nbjgD+fvQB5tEXh5xyD6dfp/n/63oPhjxGwc&#13;&#10;Wd0cjoD6cf4dPyrLn0vgsBjr+FY8lg8TeZGSrD/P40Ae4SxRzqDjIP8AhXmfjHwXaazaSxTRBw4I&#13;&#10;5Gc/n0ra8N+JVRVsr4YcdCT713knl3MW5BkHFAH4HftW/spFnudb022ymSxKjpj1Hf8ApX45eIvD&#13;&#10;V74f1J7SeMoFJHIx9efav7L/ABj4Os9Zs5YLiIOkikEEdR71+L37Vv7JcSNc63oEG0csQFPfHv2o&#13;&#10;A/FEo7dTyOnHaqnkKoLMOCfbPHp/XH0rudd8MXnh6+ks72JkeNiOR6dPx+lc20Ebgc8EjJxnr046&#13;&#10;+9AGfEgOOw6c/X3/ADpJYdhLIFwRyO4z+H5fhzV14dpCHoMjGR0P+cCl2eYi85PGTnn25/nQBWsb&#13;&#10;6fT7hJoXMbpgg915656Gv1Q/ZG/a31TwlfWuh63ceZbllXcc/nk5I4wK/KyaHYQQMkjHHfr071c0&#13;&#10;zU5rO5EkMu0q2RjIxjBzxzj60Af2ofDr4j6T4y0e2vrOdXEqKevPIzyMda9XSQMMj/Ir+Z/9k79r&#13;&#10;m88I3lroetTs9uxCgseg9en9a/fz4efEzSPGWlw31lOHEqqRyD1oA9lZQ6lW5Fea+KNBKMb61XDg&#13;&#10;5OO4r0BLgHryP896fKEniaNhkEfz96APPPD+u+aohk4Zeo9PfpXRXsK3CFiMjHpmuE17SpdHu/t9&#13;&#10;qcJ3Az/nmur0jU4763DI2SBz3/OgDwv4mfDTSvFumXFteQK4kBHQ8cHBGPT2r8H/ANor4Fap8Ptf&#13;&#10;uLyzhJgZmbIXgLntyfU8/jX9K1zaPMzKV4P9a+b/AIzfCDSPG2izwXESs7qdrY+YH68H86AP5btZ&#13;&#10;tY5YGYgbiOhz1/Hv+f8AWvG75PLLqwIBPT2Ht79/5mvtz47/AAk1T4d6/PCYmFruP8OQM9APrXyf&#13;&#10;rOliZGnjGCPy49v1oA83Y7c468dB/jj1pvmHjoOfwH+TVm4i2Ehug79z7j2/xrOYgEEnqfp+FAGn&#13;&#10;Y381lOJ4mIII6HHIz0x0/wA+tfo7+zH+0ZdaXdQaPqUuUyF5759On4cH3r8zY3A962NK1a50u7iu&#13;&#10;beQq0bBsjk0Af1NeFPG9rq9tFd28u5SAeP6Z6e9er2GtJIhic5HT/DJ7/wAzX4efs8ftGlki0vUZ&#13;&#10;8Ou1WBb8j+P41+n3hLxvbalDG8Ug5Gc7vb0oA9S1+7uNGvI9VsCQQwJx/d9+/T+Zr6Z+G/iwaxYR&#13;&#10;+YwJI9/y5x0r5fmu4dStDESMHHuM+v8Ah+NbXw18QNouriwckRyNgZ4wQP5etAH3FuXG4nA/xFeV&#13;&#10;fEvwbYeM9DuNOuIRIJFIxjFdtYX4vYlwcg9/8/zq6kbbjGy8GgD+Yb9qn4C6l4A8Rz3VtbkWkjEr&#13;&#10;x0+nBB/z6V8PXEJXDvwRkHPftwP5j/69f1ZftHfBKx+IHhq5i8oGRlJBxkg4HXvjv1r+cT4w/CrU&#13;&#10;PAevXOn3SFViYgcHgHt+FAHzpIcZQcge3OB055wM1lXYLDpkn2OB79/89q1bqNY5GiXk5C/5FZ8q&#13;&#10;O2cHn29vX9aAM4SMoOBnHbH4H/63atm0neGVZY2JIOef1/z/ACrmJmYMTjA+oPHPb+dXILoKo7j1&#13;&#10;Ht6UAffX7OPxkuPDOs21vczlIHZe/QHH+f8A69ft94F8QW3iDToL62ZWZ1Vj+PUfrX8s+i6xLp10&#13;&#10;lxE5DIQfr/j/AJNfrn+yH8fAbmDQdTnAG0BcsBxkZ4x70Aftn4WvWi2xocDFetwFriIOeo/ya+dv&#13;&#10;D2pxGKK6gYMjYI+vv6f5Fe36RqP2uFXjOM9vTFAGT4w0CPXdKuLGdAwdSCDjnj6V/PX+2H8CZvDG&#13;&#10;u3GpWULLBIzPwo9egPPXJ/TNf0klNygseua+Tv2lPhJZ+PPCt2ojHnqjMhxnng8e9AH8mGoWXkyi&#13;&#10;NxtIOMZ5x/n/AOtnpXMXVs4w2OB7Y6HmvqT4wfDm68Ma/dWpTYEfjIIOM8n/AD+deA3Fkhwj46H1&#13;&#10;6elAHnrqc4A/kPp/n9Ki3HP/ANete8tvLldV5A5z0yPX/EfU1nbMMR0/zx+FAGnpl3LbyptbaQeC&#13;&#10;OMf5/H+dfs3+wZ+0BNYzxeH9WuG8p/l+Y5wemf8APWvxWhIVxzgn/P61658OPGlz4O8Q22q2sjBI&#13;&#10;2Uld3XngYHpQB/XLrjm8sotTtTuIGeOvA9QOal8Na1HdoFd8t0/H6mvl79mf40WHxJ8D20Eswe5h&#13;&#10;jCtkgkjtn/8AX6GvddMRNO1Voi2Edsrnr+dAHsUitPEynkEfl/j/AI1+cH7Zvwgt/EGgy6zbxfvY&#13;&#10;VJbA6/l3/wA8V+lNk6SRAocg/wCentXB/EHwtD4g0e4s5l3JIpHPPODigD+RzxDokmn6jNbuPuMy&#13;&#10;9Ofb0yceh/rXBX0PmKT0PJ5z19z/APW49K+//wBpn4S3XhPxbeI8JRGd2U7cY57f5x+tfFOp2gil&#13;&#10;EfOCAOnf+dAHm7xsnyjjAHJHGeOv+f5cI6pjJYEY9T+fStK+gUZ+bOP5n17deTWY2Mtk4b0/qB/I&#13;&#10;UAMtbh7K5SWJiCuDnjr19ga/aX9iL4/xPp0fhjUZ8ZXC57c8Hnnnv/hX4syIPlZuCR6cZ9M17F8H&#13;&#10;/GsnhHxbZXysyojANggHBPOT/KgD+qbw34hjlu0CP8kgHPqcfmP88V65aborgEnKtz17d8Cvz3+F&#13;&#10;/wASbHWNEtr22l3HardewHP8smvuzwZrdtrFtbyEhjx+ooA1PGOjpqelywlc7lI+uevTr/8Aqr+c&#13;&#10;H9sv4a/8Ip44udSWLbE7swIxg5J+h4z2r+n++tUnswEHBGPwr8pf24PhGviDw3dajEmZYgeg565F&#13;&#10;AH87+oRrJIDEAAg9sD3/AF4Pr1zisGe2CruYccc9P849f8a6/WrU6beywMMFWIYH1Hr/AF4/pWGy&#13;&#10;hweMAe/T2oA5l1GQcqeB/L+maQHrjGPx7/56VauUCMfQk4/DpVLjngkD8KAO48Ha1c6JrFtexPgI&#13;&#10;474HUevfH/16/fP9nP4knW/DkNvJIMqAR0xnjP8A+vpX88EMjDGBj2z9OMV+h37L3xNfTzBbzSEF&#13;&#10;SFwWHQ8cg+tAH716NrPmRdeufrxXjXjpTBrtndg4BcqT9fr646Cs7wj4qjmjicvkNjv29/8APWpf&#13;&#10;H1z51uJ4udhV+vPBz/TrQB9m/DTUvtOmxLnOVXofbnn8K7/WrdJbSQEYwD+RHOa+cfg54mjewiRj&#13;&#10;nIAB9MdRivpmbN3CSnAI/PI/GgD8X/2yfDCw6yL+JCBICp9DjoPr71+SvjDSJbW5klB4JA4yBx6d&#13;&#10;e/1+mK/f/wDa48Fzal4dlukX5oMt06ADnp+Vfi1480LKvwAQT64P9fyoA+XLx2YEA5Iz3xnHJ/n/&#13;&#10;AJ61JpchUruOM8nnr/Xg4/8A1GnarbfZ53jYDdGSPfB7f1osvuBAeeR9T6ZHXANAD55myN3QDt/n&#13;&#10;t/8AXr7K/ZG8bvoniuO0MpVZMZ57juR6ev68c18X3GWUuWxk59xx06/p+td/8KdbOheKrK7R9p8w&#13;&#10;cjtn2/pQB/RRqGpx3cSXIYDzVVx9AOuc9fWvWfh7emS+R0c7XVR9COvHAP618ieDvEiax4ftHZgc&#13;&#10;R9z7Z7//AF6+iPAuohZ7R4BkEHj06f0/zzQB9ayyp5TKp3HaP5V+Tv7eWhPNoH23r5TjseM9eev/&#13;&#10;AOvPrX6pW8ss8ShVyCOv86+I/wBsbw02qeB78lOVG78QO/1PSgD8CJEJkZCMkcD3A6ZBx/nisqaL&#13;&#10;DZzkd+o/D/PHX3rpr2BEnZjxnOfw9CP/ANdYF35bMuOAM54569/zoAbHuXhW4J4HToMdf85rStGI&#13;&#10;IUjgZH19vX/61UEIxuTrznj+v8qtH92yKOASQfy546dv/wBVAHv3wOvns/GCDO3cpH456546elfr&#13;&#10;JZXazaZazBid8a56cn14yf8AORmvxo+Ht/Jp/iO0nYcM4UnOO/frX6w+D9TW68NW0m4kr8ueoHoB&#13;&#10;/gfxoAs+KL6S1uDIgyd8fHJ4x/L0r6h+GGqyXlpFngAAcD8+fqfrXyD4tnyWAPIdG4+n6c19Q/Ca&#13;&#10;c/Y4vNBHHA9B2/GgD63t0D6e+45BU1+Pf7XUQTxyjKCFMABHP944I/z0HXGa/YjTmSfTyyDAKn8M&#13;&#10;V+Q37ZwW28X2krchomXjrtBz+maAPitWLylWOGC9jjODxWPdPmUIrYAx3yTk8/0z+NOF0rHezAMO&#13;&#10;OmOOvGM/yqs8heUMOcenHr+lAF5GMcO04245wO3r6f8A1/rVcFo5tsbAHH6npz79c/j2pI5lK4bG&#13;&#10;RgHHGcnqOO1QvIFYqg3becdT/nmgDp/DbmTUlEgOWHXOOhyD3PH6+leheNdLJsY3Ubty+h46EYNe&#13;&#10;ZeGJAdXjOcjoAOpP+Ir3zxBAbnR4JGHOBxjkY55/DI4//WAVvgxYLBfOW6jBLen5Y+mP1r9kfgrB&#13;&#10;G2kw7SCEVSD39x+v51+Tvwp06ZZisSFiXUZ9f/1Zr9avhHa/Y9OjTPIjQHjjd3/LmgD3mchYXJ6A&#13;&#10;Gv57/wBvq7874qRxxkAR2q8KP7x5J9ff/wCtX9AupyeXp00h6ha/m3/bL1can8ZtW2vgW2yM+g2q&#13;&#10;v8+M/nQB8fTuQu3PO3j0H4d/bp+tPsowrhiOoHYDGex9uM1XmKKwUnIHHJJ9/wCWOv51dtGCsrH7&#13;&#10;hx2zj+f+cUAXp4njzsGQCAMg+nQHP5UaerRy7jyAecjp9R7du3TvzVi5kRkZFBGMHr69gKp2TF5M&#13;&#10;rzkjjByPft0/nQB9CeDbtxcRBBwuOT/nH1B719M2F+DAilsjGRjua+PPCl2sVxFHnjcSM/XGOnJ9&#13;&#10;BX0rYXiPap7e/wCfpnGe9AHdLeO77X6HH19s8j8f5mu++Gnh6fXryK6Euxbq5CDHfdk8jPQY6Hiv&#13;&#10;DLi/EUUrgcjgDk4J7gdB/jXuHwSu55dRtIEZhDHKznDEfMqkf/W/WgD9CPAGnmJ3eMhkG4Dk4IBw&#13;&#10;te428cqQlpTwgzx6nnk+3T/PHnPgmzt4NMiABBfrk5JOelej6nK1ro88seVO0gUAfit+394la58Z&#13;&#10;6ToMZKRwQPMyDnBlbjPX07/n2r8476by0ZmOCDk4yc56DHQen0r6b/ap8R/8JH8aPEM6OZUt5Vt0&#13;&#10;3HGBEoXHGMcg18mX9wChGec44PXaP8/40AZ8bF5CSCCctjnr68fpn+fFWr+bAVFBCjjkd29T1/zm&#13;&#10;qMJZmZsrnuewA6YNLJmV1CHJLZPHXgdPXj8qAPV/h4u+5D4+6uAcZ5P5dvevdrzO1Vx0H1+n+fzr&#13;&#10;yH4f2hWIShcbm9zgDr6+teqXkoZ1IPA4/qO36f4UAb+j7vlHABwPTHI6546da9c0yfybYyElcD+Z&#13;&#10;4B9fp6V5PpUfCbgeSMc4616RYxG58q1gOTOyqDng5Pf6f45oA0dHs5b/AFiMANI4bovPzP2P9fzr&#13;&#10;9Ufhf4fFhosQSLYkaKoyOffnjp0r59+Hvwj07RUnvypmmWVApxkkAZODzyT19K+2fD2nvFYwxtnO&#13;&#10;wFs8cnn9KAOlsIwkOfWvzU/b3+JKw6PZ/D+xlxNqUnmzAZP7iE8DIOBufAx7Z9a/SbU7pdP06afI&#13;&#10;GxTjPrX89P7RnjqTx18W9b1VJGlt7WU2dv6FYjgkdOC2T+RzQB43PIEQhQSe/Q9Ow9/8+pqpCSrZ&#13;&#10;k4Pp7/4f4VWjLSMy8kpnH9OnT9anaPdlCdgQZHf6n/69AGXq87zkqoJA9eg9c4/z+Oa+iPgV4fMj&#13;&#10;NfSrguy46fdXk/y9OOnavm9oWu7+G1RslmHP8s+1fe/w60uPRfDxkUdECqTxksMn/D9KAO1vrvzX&#13;&#10;KAZ7dfwwagtVMtyABzu9+/T/AA4rM87fJy2QPbpxz0rptEtg84x8wDfXpwKAPXvDFsVWNSuMYxzn&#13;&#10;8a9ZuL1dL01pv4gML9e5/DrXF+HLcKiHqODnjH4evNcx8SddVbY6XA+HlBjXb1+YfPj8OAfWgDnN&#13;&#10;Bln8a+Kn1ZHV7SBhFCWz90H5mwOAXI4yORj3r7k8HaWkaRC55CADA4GcensOlfOXwj8ONHbxebB5&#13;&#10;CvgnP0O3GOvHU984r7B0bRooVRg2fLPGOPxPofagDqIkjVB5YAFfnt+3j8bl8F+A28G6NLt1XXMx&#13;&#10;ZX7yQf8ALRu55HygivuvxPrdn4b0G81a8lWCG1id2dzgKFGST9K/m5/aH+Jlx8XviVqPiTcyWMB8&#13;&#10;m2RuSIkPBOD1fqcfQ0AeBM7rlmG4k55/x7Y6fWtzTLYKzPKcHtxnA789/wATUEFmZGKqM4/kDwAP&#13;&#10;1xVm/n+yqE+9I33unPsMHjHegDsfA+gT+PvG9h4ftIv3U7Bpm25CxKdzZ6Y4GOcc96/c7wF4dtfC&#13;&#10;XhW3gtoxEWjXC+iAYUY9xya+FP2NPhMwth4t1NMS3pD8jlYF6D23EflX6D61eiONlQ4A4+gAHSgD&#13;&#10;hPEuo7VbnAPbPQeteGarcmWTJPPbv/nsTmu18SagWZsNwQMen1rzliJpCGzz6dvp/npQB0mg2Rln&#13;&#10;Em0nOAO3frkevevozw1YgBTtz/Tp0ryvwfpgxG2AASD+R7jP419D6FZY25H9aAOy06NIotxOABn6&#13;&#10;d8/hXlvivxTNqGprpmmHfsKrheT8/Ax2yx457ZrT+Ivi+08K6JMc75Qv3FPzO7cJGPc//Xryz4bi&#13;&#10;/umOsai2Z5WZ1YLj943DEf7KL8q8deetAHpsto7Rx6KjKWQgO/q/BYcdl6fga7/R9KtraMO0Kg42&#13;&#10;gnnI9R7e/foKq6ToaRtEyrjdljnO5QegB9T1zXfW0drGhlm+c8H0UBen5Y/+tQBTuruy0ewe7uCF&#13;&#10;RFyNx/IYPc/yzX5MftLfGmfxlrMvhvTJ9tjbOTPtPyyMOg47L07jnNfQn7V/xxk0GxPh3RCEuLkM&#13;&#10;oIbLqP7+B65wM9BX5V3t+y7jIS8jn5ieWJ7n/PSgCxeXEt4/k/wJ+IOD0Bz7/wD1uKGnWNRBF8wx&#13;&#10;k449h/8AqqiHWFXdxgnjPTqe3+H5171+zp8Km+IfihdT1CJpbGwkRgv8MsvZR6gYyfYUAfW37LXw&#13;&#10;in02wHiPXIlS6uwJHwoJjhP3UJ67m6kdB9a+0dTvVhjKqAAowB6AdOOaLPTrXw7paWFtjK8scfeb&#13;&#10;A5/wrgvEOr+WjMTjH+NAHIeKdZESOu7B+n+R7/zrxG8u2uJy4HJ4659evH+Oa2fEGqG4lZQx2qT0&#13;&#10;/nXM2sL3MyKpznk4/rQBt6Hp5uLnDDJyO2ee+fpxX0L4a0lYYk+XuDj0/wAa4nwpop2IzLj6D9P8&#13;&#10;/wBa940XTyir/XrQB0WmWojUZHT8a2XYRqTkD+lQRgRJjstebfEbx3p/g/Rp7y6lEexCTkjgD09/&#13;&#10;SgDjvjL8U7DwRoVxMZQZdpAUcsx7Kv8AX0r4h8HeDPEHxP1tvF3iZykVwxZEbkKg4GASPr296qRy&#13;&#10;eIPjN4xGuXETLp1s/wC5ikyUKqeWPbJxnn6dhX2H4U8OTR262bECJPvYAGB2X/6woAv+E/CtpEkS&#13;&#10;WmPJjBVDtxkdAT9ex/HvXvug+HoV2syfKuP1HPb8qZ4e0KKOFAwCAYPHBA7ZxXTa3rVh4d01rqaR&#13;&#10;Ygq5ySABgdTQByfj/wAYWHgzRZ7mVgnlrzjqeOAP/r1+VfxE+IV94x1me9nkJiGQq9lX0AyfxPPp&#13;&#10;0rq/jZ8W7rxprU1naTE2kfCkHjOcknGBkj8q+fGAuXEaHGO+c557Dv8A54oAkjD3srgDCL+Ixnrx&#13;&#10;jr6Y+vavavhz4Iudf1BI9m2FCGkbk4B7Dp8zD8gc1zvgfwRqHiTUIrS2OxMhmbqFXPJ/Kvvbw34e&#13;&#10;03wbo8Vtap84XOSOSxHLE+p7elAFy2t7PwzpSWdsoQou3A42jtjnnPU//rry3XNVa5mJDccjv9K1&#13;&#10;PEWsvOWhU9eCe3B5rgpGaSXAPJz9D3zQAiK8zjjIOB+FegeH9FaQplcsf85FZegaOZyHK8HB7/n9&#13;&#10;K908P6OI1Ulcn8v8mgDV0LSFUAsmMdenb16/pXp9haAAcYz+FUdM0/YACPw/lXYW8CoMnjpQBNBG&#13;&#10;I1HGDx/KoLi4VBwelLcTiMEA4/8Ar1ymo3+1Sd2BQBHqWpBAcn1x+FeU69rgCOSeDkcds+31qxr2&#13;&#10;trGpy20D/P8AKvBPFPigRqVL4HP8Q57/AFoAg8R+Iwd/7wYHPp+n+NeGeIvFNvYRPcXDjKdOhA9O&#13;&#10;pGT6Dt3xWb4o8Zx2yu2cbcAd/wAAMcnr+deU2un654x1BCEJjB+VcE4+vuevrzQBRubjWfG+pR20&#13;&#10;av8AZQ3yqO+7ue5OP8BX178L/hANOgjur5GZ3xw3b0JHb/Oe9dJ8MfhMunR295foBIAPkwOMev51&#13;&#10;9V6NpEECooTgfpxx0oAyvD/hvy9q7dqjH/1v8/8A667l0TToMnCqPXqKmlu7PTbdpnIQD19q+ZPi&#13;&#10;T8WREJLDTjkk7Nynv6D1/pQBqfEf4nLZrJZWT/OflyvY+gxnJNfLWoapcX1w0t0/mStztzwvPU+/&#13;&#10;+e2Kz73U5ru682aTfK2eSc7eeT9TmvQ/A/gKTUyuo6r+6tU+bYwIyQeC2e3cDv3oAi8I+Cn1uZL2&#13;&#10;8Upa/eww++c5JPt9evGOK9d1DUrTT7YadpwCIowWGBuxxgD0/nimapq8FpD9hsRsjTjPdsdPauIm&#13;&#10;lacnB5Of50AOmmaduTkf59v1q/Y2Ms8gXBA+h55/+tim2WnvO4QEnP8An9K9V0LQlGMjBOPX26fW&#13;&#10;gBuh6DjaxXJP4fn/AJ/GvVtK0gDGUH/1h7/5+lS6XpO3GVx2ru7OxCgADmgBtnZhf4ea34YggA6H&#13;&#10;6URxLGAcc+1MmnVAR/n8qAJZZQgIzzWHd3yqCxP+f8//AKqr3d/jPqc/h71weq6wqKVByT2/H/PF&#13;&#10;AF3VNY2ZGRx1/wA/5/x8u1vXjh1DYwCOufy/SqOt6/uZlzye2favNb6/a4J2k45P4/54/KgCfUNV&#13;&#10;lnLYJAPfOePQVkBWlGM4PH/1/wA+/wCFMjjaTBAJGPXNdRpuktMwZhxx2P8AntQBDp2lfaCFAOPp&#13;&#10;yfz7V6XpGgjC5GT+P+e9XdJ0NYxuYYHc/T1rK8a/EjQfBFi++RXlwQqg8557UAdVqusaR4TsWu76&#13;&#10;QKUBwM8+v8q+Hfiv8bdZ8TmTT9AkNraDgyYPIxz2Ht+tcb4++J9/4oummvJGS37RA8n0z/PA6VwO&#13;&#10;k6DrXi67SCGMxxA4zg8Dt0Ax70AcDb+HtQ1i/wDLid5XY7mY7iST1Ofr2/Wvpn4d/BrDRXOoIZCc&#13;&#10;cdM/4fhXr3w6+D0GmxxvMm5xz06fXv8AnX05o/hSKwiErJwP04oA57wn4JtrGFdsQTGPof8A69eq&#13;&#10;C50/R7bfO4UKM/p+lcRrvi2x0CBtzAEe4zXyR47+LN/qVy9lp7E5yAVOcE+mO9AHr3xO+N1npyyW&#13;&#10;WnybpSPug++MnjgfrXzBFp3iH4gX5vNQkcQHBznj8BxgevTv367PhvwHPqcy6v4gY43btr8k+5z1&#13;&#10;5969NMsUMYsdMiAVerfhjn/PFAFDTNL07w5bpbWKhpBxuAzjPXbzwPU9T2wK0ba2lmKyP85xwozg&#13;&#10;DParFjpxcnkuWPLfXtzmvQtJ0EkDIJoAx9L0iScouDtPbH4Ef5xXpel6EU2/Jlup/wA9K2tJ0PaB&#13;&#10;tGAPxrvLHSwoHHT/ADxQBl6dpQA6cHHp0/z612FrZquCBzx2/lVmC2CDGMD61oqqxgjp0/H/AD/S&#13;&#10;gBsUSqMHjFLJMIx6YqvLdqo64FYF3qKKCS3T+tAGndXoGTniuYvtURcc46+vFY2o635YKjpzXn2p&#13;&#10;a8VyxbnGP/1fyoA6TUdZUbvmxgdfr/KvONT18Zb58Ae+O+D/APX/AArndR14yAhH6/5/wrkprmSU&#13;&#10;kscBvp+R/wDr0Aad9qskr5yTjt3/AK/jWOxMhYk5P8/x/wA+1LFA0mMDIPvnv1rfs9IkkwAMk+2e&#13;&#10;T7f5/SgDLt7FpmHGfrzn612ul6C0hG5fU57k+uK6PSfDhGzcMk+3+Nei6boiqANuaAOd0rQQu0lM&#13;&#10;kfSu+0/R1UDcOQPT8v51r2WmKgGB09q6K3tNuMDJ47UAULWyROQMYxWzFAFHTGKnWNIx6AVz2u+K&#13;&#10;dM0G3ee8nVQozyRQBvvLFCu5jgV5B4/+L3hzwdZyz3dyqGMHvj+dfE3xz/be8PeGvO0rw9J9qu8Y&#13;&#10;+VhtBPQ57/h+dfmV4p+L3if4i3smoaveOInJIj3fL16dvx/woA+qfjh+1/r3iQz6Z4WcxROxHm5z&#13;&#10;8nPQDPY8+3evzm8UXWta7dPdahcvNK7MTk5zk/p+H867SWVrqZba2j3u+cYGeMfr/n6V7L8P/gbq&#13;&#10;3iu4imuUZQ5HQdVPT049c+lAHyp4f+HWp+Ib6NYo3wcdAQfboTj6c57V9+/CL9ma8uDDcXcBA+XO&#13;&#10;cjGT0wevv1r7Q+Fv7OemaMkUt1CG2AHBX+XsPavrC20nRPDlqGKogQZ9BQB4z4A+C2j+G4EkkgXc&#13;&#10;uDyBwe/07V6Xq+v6J4UtHLuqlF6cccdq828f/GWw0iJrSxIZyDgDv6cD17V8zX134i8d3BmvJTDa&#13;&#10;E/Xd34BPP16CgDtPGPxh1PX7l9N0EF8krkds+vp/Id65bTdASBf7X8UThnBJwTxnPb1P0z9aSKfS&#13;&#10;vDifZNJgE9w+Azfw5zjLHnP6CpLPQtT1q5F1qUpcnAUc7R6YH+FAEl3rt3qIFnpEf2eBu4++wHXv&#13;&#10;x+H4960dH8LPIQ8qkseeRk9cfTn6V32j+DVQg4645x7de9eo6V4aVcfJgjr/AI//AFqAOD0fwkoA&#13;&#10;wnJ9v89K9S0rw4iFRszjHP8AQV1mn6CMqNuAf8//AKq7ay0gDHGD/L/9dAHN2OiqMFl9O1dZaaUq&#13;&#10;4wODj/PP0rftdPRQOK1o7UDlRigDMhsggGB6Y/z0rVjtsAdv6VcWJVHr+tTBQKAI1jAHTNP4wKRm&#13;&#10;AHJxVeScD/P6UAWC2Of8ioXnQdeaz5roAdeme9Y898qBuc4oA2Zrs5IHA9Kx574LnJx/XFc/d6sF&#13;&#10;UnPA4981zF3rirls5/rj0oA6u61ZEHJHNczd63gnnAH45964q/17AJDfyrjrvXSTnPI7Z7//AKqA&#13;&#10;O31HXeSzNjH/AOrHT/Pb1rjr3XSRgNknPGPzrkbvVHI+Y9f/AK/Pasg3Msrk5znt1x3x+lAG9cap&#13;&#10;JKTzx69eh/z/AErKa4MnzZznrxn9agSJm6e+P88j6j1rXstKndxhSB0HH+NAFJVZiO/b65/kBV23&#13;&#10;06aVgAPc/wCH+T9K7Gw8OnjeM47nnntXX2OgKoA28fz5z/KgDhbHQmfG8ZI/r6f59a7Oz0CPaEK9&#13;&#10;PwrsrPRMFcLwOOnX8fXvXVWukKAuAKAOQtdGCgKq4H0rprPSNuPl/wA/0rpYLAAAAcj2/KtSK1A4&#13;&#10;70AY9vpyKo/zmtRLReMD9KvJEF+lNkmjhUliFHv/AI0AKsKKOe3+cUyWeKBTuIA/ya4nxF490jQo&#13;&#10;S086rgE8t6dc/Svhr4xftjeGfCqy28M/mSdAFYYP0+tAH214k+IOj6HC7zzqu0c5OPzPNfCXxg/b&#13;&#10;D8O+HFlitbsTyDO0Ie+OnQ/56mvy5+K/7YHijxbNLbafM0EEhPQ5JHP5eue9fId/4kvNbuDPcztL&#13;&#10;ISOTkn09+3uKAPrf4pftSeLPGdxLHb3TwW7ZK7DjIzjGAf8AP6n5N1TVdQ1Gd5biQu7sWJOeT+vr&#13;&#10;zWlpOgajq8giijOD904PGABj696+hfAf7Pet69NE0sTOGPIKnjnpn+tAHzNpfh3UtbkQRISH5zg8&#13;&#10;9O/4+34V9OfDz9nPVNeeJnt2YH2GCT0OetfoJ8K/2VrSxiim1OMMRg4x+p/+t+tfc/hL4X6XosKC&#13;&#10;3hUbQO2KAPiD4X/soaZp8cc95ACxwe+fz559a+5vCXwx0nRYEWC3VMAdBzxXpUVnY6apZyBj8K5/&#13;&#10;VfGVjZqyxMCV7ZH5UAdAtpY2EQGAoFYOo+JbS0GFfcR2/wAe3868s1bxpcXbMEfCnPf2HauIutUm&#13;&#10;mb72Px9fagD0jU/GTTZG7BPbOPp/nPeuFvNekmJbcSM/0Pvz6cVzhlkJO45z1Gc/54qPaXJ2Def5&#13;&#10;+1AFiS9llw27t2PY+n+T9arhnkJJ4B/Hp+P+FXoNNmfGVI59ev0/z7V0Fl4ceTBboQPp19D/AJxQ&#13;&#10;BzEcRkJVRk9+/Ucfr+Nalvpc0wxjAHHfnt+lei2fhxAgBXHfGDwc/wCf1rqLPw+q44z6dKAPNbHw&#13;&#10;4XxvViM5/E/5/wD111dh4dUY3Jz9M16HaaGGAwP/AK1dHaaIEI43Y70Af//X/K3+0bi3mEkTmMrg&#13;&#10;cFh6Edz6c/yr7C+BX7UfijwFew289201sCBtZiSOOgOe3r6dxXx9rEEy5kjGR6+3P+FcONYktp8k&#13;&#10;cjkHuccY/wDr0Af1b/Bn9pTwz49sIALlBO6j5CwBz6Dn+XTpX1paXlvexLJG+4HuK/j/APhz8Xdf&#13;&#10;8G38N3pk7rtIPJIGAfTP6V+1H7Of7aNhrq2+leIpkhmOACW4Y4HXJzQB+snljpjrUbQYx3rnPD/i&#13;&#10;rTtdtkuLWVXDAHg11ilWANAGa1vz061A1sD29f5Vtbc9sn+VNKZyM/p1zQBzcloDnjA/z1rFvNMZ&#13;&#10;T50PUenf1/ziu4eHPb0qB4AMccn8utAHnckEd9EYrhAH5GfwryrxP4TL7/l3KRn/ADxX0BfaYJU3&#13;&#10;xcOOlcvNGEDW94M9v8KAPzx+JPwntdWtp1jiAZg2Plz+Hf8AOvzM+KfwVuLeeXFtn73JUY69CPp0&#13;&#10;IPHpX9Aut+FoJw8kYyDnj/Gvmzx38NLDWIpfNiG4Z7Dj1OO9AH81/inwXc6PIyqmwLnr2zzz65rz&#13;&#10;sxvG7K4KkcdP6nr3r9gvjD8B4dkrW8J3AkjCj19cfn3r87fG3w3vdJuJSkZQDnGPQ5yPcf1oA8JY&#13;&#10;AAt1OD268/h+lQzAqcZyRyfyx/n9a0ry1ltZCk6EEZFUScucEsTxwOcHuPy/OgCnmpop2ibdk5x+&#13;&#10;XTp649hTSnyBhxnnt69KjbcT1JOD6/j+FAHvPwq+NPiT4b6xFqOn3cgiTbuTcRz6Hmv3M/Z4/bB8&#13;&#10;P+P7SDTtYuFgvRxgkc49celfzdLlPmzj/wCv1rsfDPjDWfCt/HqGlTtC8bBvlPBxjj364oA/sGst&#13;&#10;bt7qMTW8gdG6EHPFdBb6mBxnJ+vX+tfiZ+zX+2dJeLb6B4nl+ZcKHJ6emcnn6V+pPhzxtY63axXd&#13;&#10;nMskUmCCPz/E+1AHv8OpjgZHP+eO9akeoLIAG5B7dB/n8a8rg1AkBt24GtSDUGU5zge3p/8AXoA6&#13;&#10;DU7Fll+2WZwwx6/yrW0fXoNQ/wBEnASdPXHPuP8ACsKLUvMO1uhx+lZV9BtlF7ZnbIvPFAHqk1pB&#13;&#10;JD86b1P0rwf4gfDXSfElnNG0CvvUjkDI47en/wBau/0Txet2DY3vyTDgZz83Wt0W7SMWIyp9vX+l&#13;&#10;AH4W/tC/s4mwmlubS2xEWODtOPoT/KvzV8W+CrzRZnUxbAuc5B7fl65/wr+rrxn4FsPEdhLb3UG7&#13;&#10;IPYf4cV+WHx3/ZqeMT3VrCSvZgO3v9PcfyoA/EyS28tdjHZgn8z7Y/z+NRJAFcOpzgjt6/X/AD+l&#13;&#10;e0+PPh7eaDdsrROqhieB09Djnr/KvLBCB+7YEMOvHOD0/Pof8BQBZgYSxAEcDHXg/Q//AFv/AK1Y&#13;&#10;V9BJDKZPLwDnr1H9ff8AXPatMM0EoK4J6/h3/SpZESeMrjJAHTn6+vT/AD3oAybS7BJRhjBx09O/&#13;&#10;pivoL4P/ABn8R/DXW7e5srp1iVvmAJGB7dq+apt1q46jvxjuPf0q5DfYK46cfh65/wA+tAH9SX7O&#13;&#10;X7S+ifEbSYYbi4VbvA3KW547+vevte3aG8iEkRyrAdP8a/j++Ffxh1/4faxBfadOQsbKcAnB55r9&#13;&#10;+/2Yf2s9H8e6dBp+pTql2oUMpbqcdcE9fp9e9AH6BSWQbPy5NY02nc5X/wDWa6fT7221O3Se3YFW&#13;&#10;A/WrT2o28D37UAeZXmlb/wB4nyuPqOldNoOstbILW8+8Oh+nbmtaW09ByKx7/SxNGzIMOvIxQB2D&#13;&#10;CK7QFec/55rzLxl4Msdbs5LeeFXWQYKsAR+Vb2janLBJ9luzgjpXVTILhcDvQB+D37Vv7KYV7vWt&#13;&#10;GgwhBbKjLAgdOB6A9P8A6x/IXWvDl5oN9Ja3UewqSvcdDgcfz7e1f2K+LvBFlr1jLbXibxICOnY9&#13;&#10;RzX4x/tVfsmCGS51vRLdmHzH5VH5HGaAPxllszk4BIxktyO/THT+n8qz2/dkcYKZ49Px7etei6/4&#13;&#10;fvNHupLG8QpsYryOmD15xiuFurdgdyHIPpyPzoAqSJuKr3P4Yz2/wrNaIxS85IOR1x9M/litX5+N&#13;&#10;5APH1+gqGZTIAck+/FAFnTNSmspY5oW2yD04zj0/rxmv0q/ZS/ax1TwXfW+i61cF7QEL8zE8EcEE&#13;&#10;n6cY46Yxyfy0aTyZS3QDnPXvyM11Gmao8Db42KsuMZ49sUAf2S/Dz4k6V4y0qC9srhZBKoPBz2zz&#13;&#10;ivWY7jOCDwenpX8zH7Ln7WereC9Rt9J1S4Bt2YL8zdOnHJx61++vw4+KOkeM9Hg1CynWRXUdD079&#13;&#10;KAPcbyCO9haKQZBFeYFpvDWoYwTE+fbiu8ivww68VR1azh1O3KkDdigDYs72G5gDqchqq3+nR3aF&#13;&#10;eteWadrNzot8LG9OUJ4J6j8/1r120uYbuENEcg80AfDH7RH7P+nePNGudsANyFYrwOT6f4f5Nfz/&#13;&#10;AHxO+Fmq+BdYudOvbcxxxuQpPH0xwTnPU8V/W3f6THPE6SDIbj86/PX9qP8AZ307xlot3eWtuPta&#13;&#10;IxVlAyeOgPegD+ZfxBphWV5FXKnJ4B5x1xxyOtcTLF0wc9OOw4/z/Wvqr4i+A7nw1qE+m3kbRtFl&#13;&#10;cEdR2/CvnTVLB4JWZTgbgCCMjjpzQByhyCSvbtT8k8N1+tK6kZHUZOf/AK3503krQBtaHrl5oV/F&#13;&#10;e2shUxMDgcZ6cf8A16/SP4G/HWSVba2upTkcYJ54/CvzAzyMDBH+c10fh7xHe6DercW7sAOwJ/zx&#13;&#10;QB/SR4I8bW2t2yiKT5yB3579Tn8D+Fd3cySQul9Bw6dcfxAe1fkb8FfjhNG8CPcAgYxuJ7ev555/&#13;&#10;Wv078GeLrTxLpyMsoZmHY8Hj1oA+zvhp45gvbWOCZ8ypj6kev9P0r6EtLmK6jV4yDn+tfnBYXtxo&#13;&#10;WoJPbthS2cH15Pr/AJ4r7B+Hni6PUraLzHwSAD7dqAPYrmKK6gaKUZBHfmvy/wD2x/2dbbxJo93r&#13;&#10;mmWwW5jUsdo5I747nj3r9O/MMmHTpWR4k0G217S5bS5TcHXGOv4UAfxteMfDdzot/PaXUZR4nIxz&#13;&#10;06Y5HHI5/n6efS90Jxznnt646DFfsX+2R+zQdFv7nxBo0DGJ9xPGdrE+oH6/WvyO1nT5LK4EbcYO&#13;&#10;Rnt7GgDjb63X764OcHjjP0z/AErHMmw9MZ9OfwrqL6LzFLDjOev+e3auTmDIxXOcex/M/wCFAF6G&#13;&#10;6Iwo5weOMfTNel/D/wAaX/hbWIL6GRlKsOQcH37/AP6q8eEjAjJ56f8A16uR3LBgw5IP5/j60Af0&#13;&#10;v/sp/HGx8c+Hrewupw0yKo5PIIGM/p/+uvu3TNam0u4QM37uTr3xjp+Ffyy/s5/GjUvAXiO2ZZts&#13;&#10;QccZOBg56e/Of85/oy+F3xA074i+GLbUreRWcp82D0OO/wDSgD6+s9YjuERgclgKl1OFb60eJgCM&#13;&#10;GvLdDvmiItnJyvAPP4H+lek2l2Jogrc4oA/Hz9tD4GLJ5+vWFuAWB3YUHv79j6/zzX4t6/oc2l3b&#13;&#10;WrgjaW7dCDxkn171/W78UfBdj4r0G5sblAwdSORkj3HHav5+f2g/hFL4d1i6XyNoBYqQOooA/N7U&#13;&#10;7IEGVuTjnj88GuUaIruGBjHf0z9K9f17TJbV3jccjjPoPYfnmvM7qJ45C5HGcjknn39OnBNAGMwK&#13;&#10;H0PfA6g/5/z1rUtJ9vsV+7znnPrx061QmJOPYD+XQ/mKi3lWBXvQB+gX7H/xxn8C+KbfTriYi2dw&#13;&#10;vUjhioxg/l9evFfvLpfiO08SabbaxYy7kcBs/UdDjn6+9fyZaHqk1hfRXcTlTGQc56Y//V/nv+2f&#13;&#10;7KHx1TWNAj0bUZg0sZCkE8kgcfT+VAH7JeFtVS8tkUNz78Yrt5YY5YyjDg/l/n8K+XPA3iotcCFC&#13;&#10;CAf89T2r6Ms71rpFfOB+HGaAPgz9sP4RReI/DsurWcOZ7fJyBnjnn8q/AjxnoE1jqU0DoRhj75+n&#13;&#10;Hr0r+r7x3ocWu6NPZSLvLKRz0zziv5/P2ivhxJ4e8WX6vEdm47TjjB5yaAPzy1eyPlkquBjryCff&#13;&#10;H+cVyM0ZUnPGPxHvz/8AW+ma9f8AEGmSIrpjI5z+OcfXt09a81uYCjHdyQM+wPYYoA59kYbmxyOf&#13;&#10;T9P8/n1dbTSW86yIdhBHI5Oc+n+NSyD5sZ6d/wCuTkYyORVfpg7sH2Ht+dAH6Qfs0fGI21rFplzK&#13;&#10;CYSRnodp9s9BX7O/BTxpaXEUf7zJIyM9SO3+f5V/Lv4K8SXGgatHdK/A+9z1U9Py/wAPav2I/Zl+&#13;&#10;LaXNxZxSNxkLndxjHHGaAP3J0rXY7xBET0+mccdq8o+MXhWLxF4fu7Vl3CWNh09RxT/CuofareC6&#13;&#10;gbIcc85+v/1/evQtRiF7pzxNydvX3x/OgD+T39oT4by+GfHN9bGPYd7HoR154/Tj6Y6V88PbvAcd&#13;&#10;8E9yMemPc9fav2e/bV+FG26fxFHFl8849P8AP61+O+to0N3LEp2hc9eOh6fUUAcTe25OWHOTnI69&#13;&#10;MD044yB16DFZYhJIHAJJ/P8AQV08yBmOBnk4yO3/ANasiZChO4YI6e//AOrt+FAFALh8A4/r7Z/z&#13;&#10;/h6j8NPEM2g6zE6OQjsqv/gPp1rzU4UEgZwR1/U+n51ZtJmilDIQCCOfT0z26/0oA/bv4U+Phe6b&#13;&#10;bZl3EAAgk8cd+f1719D6hrYv9NDKc8d8jrwe/wBK/J34JePJI1jtJGxxj8c4wQa+8NI8RmayUeZk&#13;&#10;N7+g5P8AkCgD7J+CmoeYwgJ5Gep6Ek49+PT6V9z6c8jWyYY4247f0r8v/hF4rSy1ExO+SxGO+O3X&#13;&#10;8q/SrwdeLf2gUZJ2/wA/WgDzT41eH01jwzexFN++Nh7/AHTnH59q/B/x9orW2oXtjKu0o5XHXPv9&#13;&#10;Pw/+t/Rp4q0/7Tp08LDIKke/Ir8Nf2ifDDaH4wvUCYSUlvrz2/HPt2oA/MvxZpphvmYg4OR15yeo&#13;&#10;/T/PFchGFyMLwDz16/X2/wAK9j8a2OZCcHOeGHbPP45ryAgxSbQMFCVwcdcjHH9f8aAGzKjIxPH6&#13;&#10;9evuP/1c56x6Xcm0vop24CNnJ44Ax0Pp1/nVhjsUbjhTwSO1USrGQYbIbI7YB556d/TvQB+tPwP8&#13;&#10;bJe6HaW0rgsV2nB79R+fX/CvvP4dyFBFKQdqkfN7H/Dp/nFfi18C/FRtHtoM7BA6nqOR3yO3PvX6&#13;&#10;2+CvGelppqRB/nKdR3P8vwoA/RbRpBJZIyHsDnj8PWvBv2hNHbVfB+owlMl4W4x0wuRj15r0z4aa&#13;&#10;iNQ0yNc7jgDPTgD/APVU/wATNN+2aFcxEHBQj04/nQB/MF4t097TWLmHGBFIRj0x0x6dK4mWJjMc&#13;&#10;8jcDk/T/ACOn+Ne5/GPQrjR/G+p2jDYVlYgd+vevGZsghsbicHgDr60AVRGoB5YkZ9//AK316/0p&#13;&#10;iM3GRlTzz0H4cf571bdiy4PBIPQccdv8/wD1qgjVnHzHfvznv06/5/KgDotMma3u4pYz1Knn2b04&#13;&#10;r9PvhdqpuvD3lp1RUfrwCev+cfWvyygOHBbjOO3QdOa++/gjqwm0tV3cGPaB7rjA/pQB9N2thFre&#13;&#10;oNbtgltuATk+vP8Ah/8AXx9S+FdPl0o20ar8gXj3GO/86+JLXXrjTtbE9s+SGA49Txxz9K+ufAet&#13;&#10;6lqslr5+Aqp37fn19OKAPrvQ4pjY4bgFcY/P+lfk1+3FbKut6dKxwjLIm49QWPGev+TX606MfLtA&#13;&#10;vt6+3bFflN+3ao8zT53yQGkXGO+7I/8Arf8A6qAPzW+0OH2FiGC7c84yD3+vvVtbkNgqc9hg8AgD&#13;&#10;j/J/OuYuZ2Mp+fOPzJHQe/vRaXbDkEgL2x19fr/+qgDsfM+RxnJP8h+ePr+lVHlDlvm5568cgdue&#13;&#10;v86zIbvBKhiR6GoXnEigYycA8ep4z39fwoA67wzPt1WPsT1P4/8A66+pXYTaNBHuwe/rye/T/PHv&#13;&#10;XyJoc2zUoMkEbvoOen519W6fIkuk25B3YP8Akn6flQB7J8IGhtrtIWGWlmJ59B647+n6V+ovw1VD&#13;&#10;p0Up5Mnzf0/Tmvy4+GFuBqloqDBILDjoSeOfzzX6rfDqFF0i2wOdvPrQB23iJxHo1y2cYX9TX8wH&#13;&#10;7Slx9r+L/iUqxci7dep4x0IPt2Hp61/Tl4wlih0C4eQ4UDn8jX8tHxrvIrz4k6/Og4e8m5OASA/A&#13;&#10;xz0/woA8Zum/fFUDKW9D19ice+K07XIIDd8DOenr9eeM/wCRil/Mm29PmGcY59s89/WteFtqAAZO&#13;&#10;AT9QMn2oAmuGYkIuCxGcZ6Z45/xpbEmNhvOOOO+c9cn/AD+dJM4wcDg84Pb0/OorSXEg6AHGMAd+&#13;&#10;ucc47dPb1oA9G0O5K3qg/eJA/T+R6c17/p18xgXoRjv0x74r5l0yfbcqwByCAPfPc9K9m0+7byFA&#13;&#10;+Y8c46fh26fWgD0Zb0TvHb4LhmHp+vfFfX3wT0NhLBebQu2YrtDZ4APcep9P1r4n8Oh9R1pI8bgM&#13;&#10;ZxyMD1r9PPg14cup7KyjgTy2VN7nA5Zzkf5/D0oA+yPDFsY7SFVXAAyD3z6E1S+KfimHwx4Qur65&#13;&#10;OxLaCSVz7IvTqPatHS49Q04pbsA4JXJPVSf6Cvln9tnxk2g/B/X/AC5FiluY1tUBzkiY4bH9fSgD&#13;&#10;8GfG/iJ9c1/U9WkbMlzNJM2TlvmJOT69fX6dK8wu7gzSBuMA569eemO3tjr1xWnfTPI7DGSOBnng&#13;&#10;euPz/WslYWEuEO7I5OefbP1/z0oAvwM8ak5wDyDknGR0xjH4f4VJZyiW6DuRyPQED9R0P/6qS63w&#13;&#10;wjCnaT6dKi03Am54B+XGByD1/OgD6D8JOY4UU9Aoxk4GT0I74Fdtv3OMHsPfp071wHh51WEKG6BR&#13;&#10;gk8cdvpXcWDNKQnVh/n/AD/+qgD0PRowdoxkng9DxwfzPNekeFLW7utftZI+BbsshOeNqHJ49T05&#13;&#10;6GvPdNKxwDuy89OpHTHr/nNfWnwB8P6VfWL3V5GZXlvY4m+XkAKGPPue3pyaAPrr4aPql80FtdqF&#13;&#10;B3Tyg9VaQ9PwGK+rbRdsQ9MD8q8l8E6NBbXlzcxpgyEHGfyx6V7BGCkY3nkdaAPn39pbx6vgD4V6&#13;&#10;3rCPi5SApbgfxTS/u0GMjpnP4Z7V/PZPeTTTNNPy5clj1YnqeenueOvrk1+jP/BQD4lTXupaX4Dt&#13;&#10;ZSqRN9rnXnBblYgcH0JOCPSvzc8xNm2M4I+XHT6ZHbj/APXzQBNHJ5Y/djaTk8dfx6jrUF1dCKL5&#13;&#10;wCecjIwB2H/6+lQvP5KEsckj1yp+vHrXOX15nKsxAP8A9brQB6P8NtLm1fxJHK65jibd6ktnqO3H&#13;&#10;4+2a+6rpf7P0q3shwFUFsdj7884//XXzf8DPDzGMXEnAky57fIvb/Jr3XW79ppiN+O+P8D/n0oAd&#13;&#10;bzEsD97d34H0yRnt3/SvVPCtv5kiv1HQ/Uf19K8i0xnldRzgdwD07/5xXvXhO3+WPjGTnp056D1o&#13;&#10;A9P886bpxmGA5GFzgAEjkn6dc1534MtJPFPiY6ndIJImkKwDazAQRffkJJwdzZx+FQeNNakuVXSb&#13;&#10;diGn3R5XgqoH7xh9RwD/ADr2j4SaMLeK3VYsG4Vdn+zCvbHAHqaAPfvCekQwRJLJAq7wMLg8Y6Hn&#13;&#10;pgdAK9VhG2McYrO022hWBCByvHP6msrxp4gtvDHhu+1i6lEEdtE7s56KqjLH8BmgD89f+CgvxrXw&#13;&#10;14TTwBpNwF1HWGAkCnLLbJnexA6bjgDPvX4rw+Y+XLBiDu9Tz6+vfH516R8bPifqHxY+ImqeKrlg&#13;&#10;UnkKQKudohQ/Lgfqc9zXm9quJV844C9R68/j0/SgDbtt1um9AMjkH07H16j+VdB8N/C8/j7xzYaD&#13;&#10;sP2dpN0hLdI0+ZjjnGOK5K5nRYjBCnOcj1A9Px71+jX7GnwsUIPFOoQ4a7IdcrjbCuf/AEI8fTig&#13;&#10;D728C+HrTwn4Wt7WFFR2jXgDGFUBVGevT6etc74lvwA+TgD6dvrXda5feUpUHG3PHTkdB+FeCeJd&#13;&#10;SZi4BwAT36/QUAcVq9000pGcgA9MEjp2/kKh0W28+55GAMc/4+v+elZEsjyNyM56+/tmvR/COnGQ&#13;&#10;qWHJxjt3oA9f8KaYsMS5GCcf/q/x9K9TkvI9F09rqXG8DAzgDPqSfTv7Vz2g2Yig8yThVHJ7epP4&#13;&#10;VzniJ77xPdJplsVWBsjDHHyj19j1Ptx3oA89jml8eeIzqdykjabaEsjEYXaeGkwed8mNkY7DnvXu&#13;&#10;PhuJUCRW0KRBB+7UAcKDwgOOD1JNc9p2kQQeVp1nJ50EDbpHH/LWQjlunIHAUdgM167pFkYIRGqY&#13;&#10;P0HI68H2/WgDQit5Ttnlwiv94Ektj0H1/KvL/i38U9J8A+FbnUbqdURVYIufmlk/hVB1wD3r0zWt&#13;&#10;RTTbKa7kAxt/iGckDr1xnsPTqa/G79pb4jx+MfFJ0+0uDLaaYGiXbwplJ+fBHJ28KT657UAeJ+Nf&#13;&#10;GOpeLdcuvEGpylpZ2LIMk7V7AZPAHbH0rg4z5kgkY8n7uSRwe/6EjH19gXUvnFolJKrjJ9SD0z1x&#13;&#10;SRQS3DfZ4RkADoOWbPAHr7e9AHTeFvCmseNtet9G0uAyGeRfmx8qpkZdunAwT0/pX7TfBv4d6b8P&#13;&#10;vC9vDawLGdo8vj5unzMe+W9a+ef2YPgu+iaeNd16Ipe3SK0qtz5UfVIl4OC38R/DAFfZuq3qxx7V&#13;&#10;+UJgADjpxgdsCgDE1rUwivls/j+P+favAvFWsNuKqeT7E4+o9q7bxJrQiVvmBzn8Rj8a8F1fUZZ7&#13;&#10;h3z37e/+elAGfPO80o56/wAz3HfNdr4W0ZppFdhg/wCeT+dcno1lLd3CZGefTHT/AD0FfQ/hXRVj&#13;&#10;jRmUg5P/ANfkUAdhoOlqqJgdPbA9cj/Pp+Hp9rEI0BPGPr/gKytPtBGgwMYx/hV7UtRg0u1e7nbC&#13;&#10;qOnqccY+tAGb4o8R2fh7Tpb24YLtUkAkAYHU5zwPevzV8YeJdV+NfiwWFjJ/xJ43O0twJGU8t15U&#13;&#10;dB0J7V2vxT8Za/8AFbxHN4O8Nsw0y2OLyZGxuOeIUPT/AHse1eu+BfhpZeE9PS1VFNwArSNgZUf3&#13;&#10;fcDrx35oAXwP4Pt9Ls4rOF9wjGWZF2jdngYGcD0HPqTk19JeHfD9vGItsTMw5OeBk98cfhWR4c0D&#13;&#10;MqYQkZzz0Ge59/T0r2CNLbSbQyyMFWMEkn88mgCtdy2WgWD3d0QoRcnOO3ua/NX9oH43z6/fz+Hd&#13;&#10;CmK2ycO2ep9MA5wP1+ldr+0Z8eCjy+GfD8weRziRlP3R7e/HX3r4Haae7nLvlpZTknOSMnkf57cU&#13;&#10;AP2+dIApLs/U/wB4nqc8/wCec16b4Q8FXeqSogVmLsAoA689z+vt61B4Z8LvcNHNcKctgquDyTwA&#13;&#10;Af6c/wAq+3fh54Lt9JsxdTpsYr8x7884Hp7/AJUAaPgbwZY+FNMDvh5CAWYjG9sen90dhzzUPiXX&#13;&#10;iGeMtgn/ADnOeOv/AOqtfxFriwo6K4B6Af5/lXjd7efapHbOScYz29v89qAIbi4M0jAEn6dx/n/6&#13;&#10;1b+jaYbuZWccDGfw5x0rM06we4lGwZAIwfQ+9e0+HNC2IrEcnp7+9AGx4e0VFVBs4Hb0/SvXNJ08&#13;&#10;LjKj+dUNI0zy40yOf8a76ztAqg4wR6UAWbSAADjFWJ5hGCOv40PIIlwOlc3f34VTk4PNADdQvvLB&#13;&#10;54/z615fruuCNXw3r/iKsa3rO1W3Hnnnjj+VfPHjHxilpG+HyxzgZHJz06/SgA8V+K0gEg3cn168&#13;&#10;/wA6+YPFvjEBS3mEsMgBcbtwPRc55+vasjxT40N1NIsUhG7KgqcnJ7L6e5/KsDw14S8SeJtTgxFu&#13;&#10;3sNowdoH07evNAGPovhrxH4x1JHeJzHu+VB0Vc84PP456nvX3x8MvhPFoVpHcXUeZQM44JGM4J46&#13;&#10;9q6j4dfC230GyWe5UNM/JOO/ftXuVjYLARkZHr9OnFAFWxsIbeMBY/mHHT+tXLnUE02BpZCEVQTj&#13;&#10;/JqTVtTg0u1eeVggUE88f5Hv7V8WfE34uXOpzS6Zpso8oHa2DgsT1A9ux9aAOi+JfxbkuXl0zTJc&#13;&#10;5yuVJwfYYOfxxXzyZp7iZmd/NmfGTztTPYdyf8+lY8DTXtz5cWZJpAASB0yeij39v5Zr6I8DeAIb&#13;&#10;OFNV1YbWj5AODtPUY45b36DtzQBU8E/D1QV1PVwEiiIba2MhvVvVvRe3U9q9A1bXIYoRZWI8uFO3&#13;&#10;dsdznqff8qh1jXEAFpa/uok4VR+uff3ri2leVhls5/8A1/8A1qAHvI8rEn3z6enf+ladjYNcSFQC&#13;&#10;2c+v/wBf/DFLpunvduN2cnjI47//AF69a0LQNu0suB6e4H+fzoAj0Lw+EKDbx/n9PSvW9J0pUxhe&#13;&#10;v6Y7d/Tn+lGlaWsYHy4P0/Su4srRUUY/lQAWdoqDAGc/St1EEajjJpI0VBVWe7CAqDQBJPcBAea5&#13;&#10;q8v1TknGM/5/Gqt/qQTIJrz3Vtc8sH5s9f8AP40AXdW1oJuIbB9eRmvJNY17O4BuvXp+X+f/ANVP&#13;&#10;WfEDNlEOD/n8q4OW4lncFhknPHXigCe6vHumwx4JPGc8/wAvpTIoWlYgL19x/L/P60Wtu8zbRyW9&#13;&#10;Owz/AJzXfaNoJlIcgkjtQBQ0bRJZmDYBx7AfhXqNjplvZw/abpgqoMkngcf/AFqgu7rR/CmnvqGp&#13;&#10;yrEkalvmPTHX69K/PL46/tRanqxuNB8GuI7b7rTDIJ55Awfwz+VAH0P8YP2ldC8HhtD0B1ub05Hy&#13;&#10;EYU+5Hp3r4uu/iDf+Jbs39/KZ55MkDk7SewHb6nv2rxDw14c8Q+LdTLkPK7sNzHnJyCc/wD66+4P&#13;&#10;hv8AA94BFNfQ5Ykdefp1/wAfpQByPgn4a6h4qmS7vQwjOCFwQfbsevWvtvwV8PLPSIo44I8YAHTp&#13;&#10;gcDn6c+td34M8C29jbRwpHgAAfpz2r1I21hpMJklYLt9xQBkadpMFjGHfjA/CuN8bfEPS9BtJF81&#13;&#10;QwU559v0rg/iR8WYdNie20+QZ5GAfm56DFfKzS694+1E7iwgDZZjnaOf147UAXvFPi/VvGOoGz00&#13;&#10;O6yNjPt6/T1Oa6Hw74LstFRdQ1VhPcHBUHoD1OOP/rn09Nyw0nSvC0HlWyedct1J5P19hzx+OKtx&#13;&#10;wz3sommOT0AGSBnHI/z+PIoAmmuLq9+RT5UQ/hU4yB0H09v1rX0zRzKAVXk+3P6+3+eK1dO0UzFM&#13;&#10;qevHevT9J0FEVWAIGef0oAwtH8PjKlhzxXp2m6KFCkpwK1dO0hVIYrkj+lddbWgQDIwR7UAUrKwE&#13;&#10;YHGAPwz+lbcUKqAPSpFUKM1FJc7QecfTHvQBOzqntis24vAoPzYJ96zLvUdhLZ55rj9R1lV3YPNA&#13;&#10;G7f6oqd8++c/pXE6jrY5CnHX/PX9K57UddOGLHGe3pivOtS15zlM/wCPX9M0AdFqmvbchXznPt/n&#13;&#10;/PNeeX+qSzkqp/DOMdM5/wA/41Qmu3nY5OCajjt2cjAxnjP48+/NAEeJJecZY9+ntzWja2DzMDt4&#13;&#10;Pf36j69/WtjT9HM+3K5z1yPTnk9q9E0rw9tAyOfp/wDWoA5nTPD7thmXP+ewx/WvR9M0LABCYI/z&#13;&#10;6V02naKq7QBgAV2NppqIAcUAYtjpATbgDn25rq7axVQOMkf561fhtVXH9avDZHk5xQBDFbgHkcUX&#13;&#10;F1BaRmSZwoHr/jXG+LPH+ieFbWS61C5SJYwWJY4x35PpX5SftA/t4x27zaR4NIuJEJUuM46dRyOl&#13;&#10;AH3l8Xf2kPCXw80+Z7u7QMik7cqCSAenP69q/Gf43ftf+L/iDdz6fosz2tozFflPVee+QefrXyb4&#13;&#10;w8e+LviFqb3er3Lyead2MnA/A8fhWr4R8Iahqc6xxQs4Y9dvqcnt09aAMRbHUtSu/Pui80r4LFst&#13;&#10;+ffivVfCfw41/XZo4oIHCDIzjpnrxweeccivqj4Zfs6XuqPBNdQttY8/44/HvX6K/Dv4F6NoSRyP&#13;&#10;bguO5A/H3oA+SfhB+y4qiK61OEnoTuHX3Bxmv0C8K/DTRvDVsiRwLGEHpz/9auydtH8O22fljKD+&#13;&#10;VfPnxA+N8OnCS1sGV2OeATxnp0oA9e8TeNNG8NWr7GRCgPfuPSvj7xj8X9U8RXD2GjbiH43c9+45&#13;&#10;5+vSvMNZ13WvFt0Z9TnMduDyoyAfQYOcnr9Ku6RZysfI0yHOQPmP58n8OnSgAt9MigcalrEvnztl&#13;&#10;sfe5xzx/Ecfhn1roIxqWrqYbYNBbjAPZm44yR6en9a6vR/BEty63F4zSSEfh/n2r1vR/CaRFPkxj&#13;&#10;A4/x96APNdB8FeWFZ1/4F3OevHNeuaR4WVcHZ/8AW54rutM8PouAUz3/ABrurHQ1UDC+nagDlNN0&#13;&#10;FVC/Ln/P9a7Wx0TaB8vA/pXQ22mBcDHH/wBf+ddDBZhQAB09qAMiDTVGPlx079v5VtQ2oGOAKvR2&#13;&#10;4Ugn/OKsKoAoAiSEDnoRUw7/AOc0jMFHWqklyozigC0XAHXn8arvcBc45xWXNe4HXp/n+lY9xqKr&#13;&#10;n5v60Abc94BjnBOaxp78D+Lk88HNc7easqlsMK5W+1wbT83A/wD10Adfd6uFB+bH17iuRvdbK5O/&#13;&#10;kZrh77xDw2XyBn8f8+9cbe687BjuyPz7ZFAHeX/iAEHnOOOvT8/8/wBeNv8AXS/8W0n1zXH3GqSy&#13;&#10;kqWOT+v/ANas5ppJMrk/hj9eaANq51JpN2WyT/8AX7Y9aoPM7H5eOvrznrx/nr0ohgkmII6nHfv9&#13;&#10;fxrfstEkmdjt6n/PFAHOrbyyt0yR+Y56c1uWGjTSElxgHHBP/wBb+vNd1pvh0YBI5/8Ar9a7Cx0J&#13;&#10;RjaOPX/OKAOFsPD+SrMnJ9v8/wAq7Wy0TGAE6V11joYB5U84/TvXU2mkqAMj0Pt9TQBy1lom3GRn&#13;&#10;Pt/L/PrXT2ulovb9MDn2rfhs1XAAxWlHb7fpQBkw2CqBx0x74rTjtxjkVbEYXqOR/nt2przJGpLN&#13;&#10;gD9PzoAFQKfekaRYxlj0z7fSuV1zxhpeiwtJczKgUdTgYFfFXxa/bA8M+E0lgtrhZ5kBG1DnBHr/&#13;&#10;APWoA+zte8Z6XosDyzzKuzrk4x/n3r4g+MH7X/hjwtBPDa3SSyoD8qt37c5/+vX5Z/GH9sXxn4sm&#13;&#10;ntrKf7PE2eI93I9z15/zivivW/Fmr67dtNfzmVnz1yR1oA+yvix+194q8ZPPBpsrW8JyvHBK9cf5&#13;&#10;/wDrV8Y614i1fWJ5Jbqd5nfkknk5/SoLLTb3Un8uJCxJ6479fX/PWvoz4e/AjVfEMqSTQMQ2McZH&#13;&#10;4/r+OKAPmG00LVdRmAtYmdm44BLEHPP9M4/wr6R+Gv7P/iDxDPFLLbtsOOq++MdB+X5Zr9D/AIa/&#13;&#10;slaaFin1GBgVxnpycden+evevuvwZ8INH0OGJYLYDYMZIHP+f1oA+LPhR+yzbWaQvqMABxzkc+/H&#13;&#10;p/Svujwj8J9M0W2jhit0QJ7f5zXq1lpen6XFvl2xhenT9OK5XXPiDp2mBoLQh3HFAHUxafp+lplg&#13;&#10;ox+n8vyrl9Z8b6fp6lISHYenr2z/AI14trfjXUdUchZdqn04B/8A1VxjzzTksXJJJ5/H9aAO81fx&#13;&#10;xe3zvscj8cYz3PPeuKmvrid8lj976fU/0/pVVIZZOFUk9M5H+T75rWttLuJsZU847Y+n+e9AGdmR&#13;&#10;h6n3I5z0/TFWVtZZNoROT7fr7V11j4aYhQR/9fp1rsrXw+mBgcj6frQB5rbaHNJzIMnPbJ+tdVZ+&#13;&#10;G22qSh4xz6/QCvRrLQP9n39fyrrbXQgqgn/OP1oA84svDgCBtmT9Px9Aa6i20XauQmf8a7y10dMd&#13;&#10;PTOK2otOjQ9MYoA5G00UADAznt+lb8GkrHjjnmukitMdB+Qq6sCjG7pQBiQ2G3tgCtKG1CjgY/Cr&#13;&#10;wVQcdRUvHTpQB//Q/LlL1ZQY5FDoRn1OTwP0x0/WuO13SiU+0W2Cc88cYHQH6VtT2nlO2w5B6A9v&#13;&#10;T8PWqDTPHw4yvPB7H/HjPtQB59DqFzBJtY+WR7D8z7/jx6V2mg+Lb3SpYru0unjkRt2ff2xjp14r&#13;&#10;ndas4rjc6DDYzjB69Rz9K45r66g3RdAD0/n17UAfrt+z5+25rvhKa10rX5POtQVUMx5x25x+Wfx6&#13;&#10;1+3nwr+O3hnx9psNxZ3KMXAOAec4+lfxy6f4hmg5Ycggj+gIzn/Cvov4U/tL+Lvh1qtvPZXRMKEH&#13;&#10;ac4Jz/T69KAP7F4LiOdA6EEH071Y4Nflr+zj+21oPji2trHVbqOG5ICsG4B5xnk8E9u1fpRofiPT&#13;&#10;9atlntZVkDdMH1oA6M56/wCfzpCo4yKAR1H+TTqAIjGMdP8A69ZN/pcd3GRjn8Pzrbx0xTSM5HSg&#13;&#10;Dy+9s5rFijglPX2754rj9X0KC9QtAvJ9vXrXu13ZxXUZSQZBBrg7/SprCQyQDKHHGOlAHyd4v8CG&#13;&#10;+SRGhDEeq9f5V8Q/Ej4CC+M0yRYB3HaBnGR2H+e/Sv1uuI7S+yki4f2HOe9ebeKfCEMsTMEyDj09&#13;&#10;yO3X+tAH81vxQ+EVxptxLiAggnae5/D8fTNfNOoaO1g7+dlWToccfgPT6V/Q18UPgZa69a3Fx5YD&#13;&#10;nLfdHX6dq/Lj4p/BO4055cQEeUTjjqfy689PwoA+BZVaJQAcjp0Pfnj65qqvAKk4I4+g7g//AKvT&#13;&#10;ntXda14XuNKmIxlDwD1wO/b/AD71y1xaFQWUc4PHH50AZzFBkLznqOo+tNSQjgHGOfbnvQ4YZUjk&#13;&#10;Z9Rz6CoWx24H8/pQBu6Zqlzp1ylzau0ZVsgg9MHjA6j/ADzX6CfAb9qvVfDLw6ZrFyzxEquWbv7c&#13;&#10;V+c0TYcDHI7dc59cdqux3UkJyj4weMdj/h7igD+nr4dfGnRvFdhFc2lwrggZ5wQMeuK+gLDWI7uN&#13;&#10;XifryPU/4V/MR8J/jrrvga/ixNvthxtOcAdz/hX64fB79pPT/EMEG+dQ74ypOCOOeMj3xnH1oA/S&#13;&#10;SO7PAyfT0rQivDkbj1/wwOv+f515X4e8W6frkKSQyLvIyRnPPvXZRznIwcg/rnpmgC3qVp5zi6tv&#13;&#10;knTnI4ziuv8ACfjJX26dqJ2SjjJ7+lces5zycD3rOv7MTkXNs2JBzx/iO9AH0gxiki3BQQf0FcL4&#13;&#10;l8O6drFlJFIgYkfqR6Y9P84rG8IeM0/5Bepna4wATx+BzXoctuj/AL1Gyj8/mP8AP60AflD+0B+z&#13;&#10;j/aCS3el2+B8xZQPyHUV+TPjr4c6h4evXV4CpUnPYAHtjr2r+pnXdDttShMUiZBBz/8Arr4j+O/7&#13;&#10;NumeINLlvtPgxcgEgDHP5UAfzq3lsEBDHaRjAxg/h/n3rI3SI/GT1Bz29fr6mvq/4nfBzU/D11MJ&#13;&#10;rZ0wemD2PGR39+lfPN9pjWzlXUBhzyv6f5/pQBx1zHuRg2Mnk44PvyfQDHP9K5qVWhLcZU4+n4fn&#13;&#10;3rsriFotxbjaBlcEc98Vh3SCRXA6+mM4A9x3oApw3Lx5ycEY78/jXpngT4j654M1SK+065ZDGVYg&#13;&#10;MADxjnr6dBivKWBjbjgn8cAnjtQk+OOgBz/nrQB/RZ+yb+2Zp/ie0ttF165CXIwuSfvfXPSv1h0P&#13;&#10;XLHW7NLi2kVg3p+tfxS+FvF2peGr6O+06ZojGd/BIBOeRX7RfsofttE/ZtB8T3IBTC7mOOnc89P8&#13;&#10;/UA/dF4AeRVR4Mk8dK5zwh410zxVp8V5ZTrKsi5yprt+JB65/wA5oA47U9LEy74htcZ+tLpF+5xa&#13;&#10;3Aw44z6+ldY8CnOB1rm9T0xxme24deaAN14RIvrn+dea+MfCFjr1lLa3MYcOCCCM5z6itjTPEjm5&#13;&#10;+w3o2uO+K6qeFWXd1z+tAH4R/tSfsqtA91rel22ULFuB0PfA/P8AOvyW17wxd6RfvaXEJUxkg+vo&#13;&#10;PoK/sC8W+EbHX7KW2uYhIHBBB78f561+Of7UH7Lawtcato1uQD8wAU/ke/vQB+MGqaeYkDAjpg/1&#13;&#10;5/nxXNkk4TueOeK9a8WaPe6NczWV5AymM4IK8YHf6gCvJJZGV/mXr9O/P4Y6UAZtxG65dRkDHbjv&#13;&#10;jH6/55otpWjO09ckgY569x9KmldXxn6/mMf57VmzfumwuQR1Gef85oA6e01B7eQPCcMp4wOc54I6&#13;&#10;96/Qb9l79qbV/A2owafqcxNsW2sCTjHGfTn3/nX5pxzlTycdMjHWt+z1F4XSVTgjGMdfY/h6/gOl&#13;&#10;AH9ffw9+J+j+MtKgvrCdXEig8YyPrXr9vqCnjPHr/Wv5lv2bf2pdX8EapBp2oXBa0O1eTwMdR1/L&#13;&#10;j1r93/hv8U9I8aaPBf2k6uWUcBs4Pv1oA9r8S6bFqFuZox+9HIPcHH+e1YHhHxS2n3P9m3+4MvAJ&#13;&#10;7/h/KtWHUxKCGYEfpj6VxPijStzf2jZjDqfz9jQB9JwypfRB4zkH8jXNa9oa3ttJFKgIYH3rifAv&#13;&#10;jETRraznDp1z1B9zXrc8ouYDs5Jz39qAPyH/AGrv2aLXXrG51vS4AJkDM20YJz3Hb61+HPirwde6&#13;&#10;Rqc+mX0bhomOTjGMHP69OOhr+vvXdEt9Wt5Le5TcGBB9K/IP9rj9l6LbdeJvD9ud43MwXjjkn/62&#13;&#10;aAPwT1jTWs7kxAFgM9upPb/PvWARjOT0r2LxhpE1jqDwXabWBx83GMdR69PyrzG+sFhG5DnPv39f&#13;&#10;1oAx8/8A1+9Lnnke/WjBH3ucU4dMHkUAdV4c8SXmi3SSwOQATx1/LrjNfol8CPji9reW0U0+1QcH&#13;&#10;cemRjgD/AD9K/MXkHJHTqK6rw54lu9EukkjbaAfy+tAH9LPhzW7LxLpiXVu6yFgCcdQemcdfy/8A&#13;&#10;1+r+Aryaz1BYXcgEkdQB259zxmvyN/Zs+Phjng0y9lGxyOCfXHv+Ffqv4f1C21OCLU9PfOQDxQB9&#13;&#10;weH7pjCu9t3Tv6967JCpwMcGvmrwh4kuFCROeB/nA/KvoDSr+K5iVs8kCgDzj4sfDrT/ABhoNzZT&#13;&#10;RA+ajA8dCRjP1r+cD9p34B3vgPxDcyRxN9mZjtbnb7Y5zmv6nnMc6NG3Q/yxXxn+0p8FLHx14duc&#13;&#10;Rb5AMqeuD+AoA/lNvbCSIOkmWHU++f5+2PeuS1GywA/Qn9PzxxX1l8Xfhxf+CtcuLO6hYIGOGKng&#13;&#10;Z7jHb+VfO2p2mcrxu57Zxjr1/wD1cUAeYSgoeOo/z/n/ABpFk5B6/Xv9K09QtxGdwXgk9Ont19RW&#13;&#10;Gx2nrQBs2l28EglRiCCOQemDxX6hfsXftIXHhrUItA1a4zA5VRuPTJPv+nFflVFJwO/Wuk0HX7rQ&#13;&#10;NQivbR9jRsDke3T0oA/sb8L65Y6xaQajbuHWQA5HOeOf8/8A669OtLqNSrb8g/rX4z/sdftLp4i0&#13;&#10;qDQNVuFE0QCjJGSOB/XvX6j6HrqXKIyuDnnj3oA9wZBeR7GGVOPxH9K+Kf2m/gva+IdEmv7aDM8a&#13;&#10;sc4Off8Al0xX2RpF2ZEUEgj8enX+laGu6XBq9i9vKobcp685470Afym/EzwFcaddTx7NpjbbjnB4&#13;&#10;yQR1GB/nvXytq+mTW1w6DkDnjPTtwa/cj9qj4MtpuqT31nEVhmJ6A4B71+UfjjwY9rPvVCwBOf8A&#13;&#10;P8/50AfMN1bhDuAwB9QPp+P+TWS428Hv6dj+teg6hppjlKbeSP0z+Y/rXH3kDIWJGAv5n+VAGUCV&#13;&#10;Oeh/X3I/GvaPhT8RrzwhrcUyyssZYbsDrnqfTj6c14wQM7s4x/kUJIY2DLwRzQB/Qv8AAj4yJq8V&#13;&#10;s8koaVNoPOdwPTt9ec1+mvgzV0v7VHDZDdOfav5Uvgn8X7/wtrFvG8mEVl6DgjOCCM9s1/Ql+z78&#13;&#10;TbTxHoVu6OpYY6Htj9PxGaAPuWa1SSI56MK/O/8Aa0+F8Wr6bNq9pAHlj+ZuP4QO+K/QzTpVvbRG&#13;&#10;U5/Hrx/9euA8d+HE1vTLi0lXcHVh9QRQB/MD430d4UlVkIK5GOmMHnj68fyr53v7Rkd0YcjPGfTu&#13;&#10;K/UH49fDR/DXiC6iaArA7MR8uRjtz2/yeK+GPGXhlrZ2mjQHPOO30oA+e7qHyySAcH+Q646D+lZh&#13;&#10;xnYOATn3yf8APH8q67U7cx7mC4BwDz+Z9frXKurAhQASe+Pocf8A16AIiTEQ6nGPf2+nevp74FfE&#13;&#10;GfR9eto95VS6gk9MZB/P/wDXXzBIrAFMcjkjgYzWzoGoyadfxTRHGxgc/wAsfy//AFUAf1V/Ajxh&#13;&#10;BrHh22dpd77Rk85z+fvkn8u1fWFpIkqDbySB3GOtfin+xx8TZbu2gtJJ8kALj3HYj8etfr/4S1GS&#13;&#10;6WL0YDHOaAPHf2ifh/a+JvC15G8YchDjAr+an4neEZvDviO9tJk2hWcAkducH8v6V/W/4k0ddT0+&#13;&#10;SNxncp69AfcV+B/7YfwnTSPEVzfRIVSUuenqc0AflfPCSxHygAnqOQfTj9eOtZcsQye5+mRjPbvz&#13;&#10;/wDWrs9WsZIXdQCV4P1IHXv+Fc9Lbuct6fz74z1+v4UAc0wBz2II4Pb/AD7mpIwVY7hgk9D/AE/K&#13;&#10;rpj3jBHXP4++OP8A61QtCxbI5yfQDnHr/Q0Aei+AtYaw1BAX2EHOcHj179/evvfwn4wWeyVRJu3g&#13;&#10;bV9cHkY7/wD16/NO0Y2siOBgjDDvnnqcV9I+AfEcsgSIvyvr3+h9uaAP0E8E+KHh1OJ0fOCODzn1&#13;&#10;9Bx1/Wv1p+DHiZbuyi8wg7woyOSP/wBfevwp8Lay0epROeQT3Pv/AJxX6xfAHWPtItmBKqVB570A&#13;&#10;ffGpQfabZsDOR/j/AJFfkr+1/wCEX85dVjQkj5enY8nnIyfbpX67Qsstmp6gj+lfIH7SnhK31bw1&#13;&#10;ekpllUsMDJyBx/WgD+fjxPpT+XIXGSMkDGOnvn1//XXz3qlq9tcnIwCT6YGOMY9/5evWvsDxlZ+S&#13;&#10;7xbcMjbTkZ56cj2/CvmjxLYHzfMQ7jnORwc57+uPbr70AeemUk8kcgfh/wDXI9OKrRMWYMemMKc/&#13;&#10;55HHWrLx7JSwHOM88/Uc/wA6qKxQ4AGfpwOuTnv/AJzQB6T4I1dtM1GLyvlD8fjnucZz6V+nHwiv&#13;&#10;rnWRbNEeCgXPHVema/JbTrv7NNGwOADg/ge3T/Oa/TX9l7Xlu1jtsgsGz1znPY0Afsl8G9TitrFI&#13;&#10;j98ZB9eOK9e8TyfbdOlUDOVNfMXw4uvLvxErEgn049/85r6cnAewbJyCp6dqAPwA/a30Q6f8QLm8&#13;&#10;2nE5z6AnHX68V8a3BcLknkdAD79jz7V+mn7bnh9xqaaiqbUGQT15P+FfmnNbknbjIH5Z5P6UAZrN&#13;&#10;tXLHAz0PoOw4pkJJymNo68cYI6/h6fj0p9wmExnIGfbA+veqMLAyqdoz/k0AbkLMrr1GM43HqPf8&#13;&#10;Bn8a+qPghrBDxQu2Aj4PIH3v89a+UcFfnHJxjt1r2D4Y6kLS+K5wOGPGO/5c8ZzQB95+HxDfeKEt&#13;&#10;rg5R3AxnrjP+frX3RpWnwabDYz2o244OPYdwPSvzT0/XfsXiO2vVOE3xt+B64r9EvCfi2y1ewghC&#13;&#10;ksMc9R/n/GgD6y8OzvLYqxOcqP8APrX5nft6WoGnWtwwyBMRx15HB/z7V+mfhRR/Z6djj6mvzk/b&#13;&#10;0hMnh5Wx8vmnv6g4HHT/ADntQB+Ol3cBSXYKR0GQd3sBWYl6cuc4zx647+nfP/16sX2FUjoOe+R/&#13;&#10;SuWNyfMHY5xweD7fqOvfGKAOvs7uRupBBH0+vt24q+0xLcE8D5iB7+vt+VcxbSlctvwcd89T/jVr&#13;&#10;7SDknkgYOPf0H+envQB3mk3LrdRcdGGOR+H14719S6Jd+bpyqzZC57D+vHvn/wCtXxnp+pn7TGuB&#13;&#10;nKjGAO/QZxX05oGoyvZyZO0nA+mTjP8A9fNAH238HrDzbq2uQm4CNiM/X8+nrX6b+BNq6VDxjKjH&#13;&#10;fH+c1+ZXwVnuxcBCcKAgGD0HTrX6ieDhjS4lxyFHagDzr45eKE0fwrMihizqwBUdD6+1fzFeOpzc&#13;&#10;eIL+d8FnnkYH/gR4Gc1/Td+0HFaweA9SvZEDNHbynk47etfy7+JZWk1adsZy75/PnH8/50Acqpbz&#13;&#10;CG4BPHbPf14z/nNa9tJuUNjDY/EY4ye34DHpzWCX+cDpwOfTJ4/ya2LfpuBBzx36ev8An60AXLlg&#13;&#10;uTwARkdBknqM/h1NV7R2JAzy2Ocnpz19euOlRXkyRvszg4B/Dpn6/wCcUWf8OMDqOOBnufxxQB0d&#13;&#10;tcAXAbOQPTHPpj+ue1el2F6UiXJwBgHuRxz3/wA9PWvKY+Jg2OD+vr/+uuxsLhioQnr/AJ5NAH2/&#13;&#10;+znoia3JLf8A2RJGiuY498hIyGPA/wDrf/Wr9Yvhhp8FtczQqATG+3Iz/DwcfiP89a/Lv9m+81HT&#13;&#10;dKWCCJAJ51n3P97930+vt71+s3woU3Fp9tlPzy/McDu2TxQB6jcWfWQnAUc+2Pxr8hf+CjXjOC10&#13;&#10;bRPC8D5luppLh9pGQkY2qD0xkkn8PTmv1+1y4jt7CeR84RWJ/LpX86/7enildX+MMujRYKaZAiE5&#13;&#10;53tlmB9cccD3oA+I5puNzDILA/Xv9fxpNNkSSYDJIBz+XTj2/wA9TVGZ138ttwPlGD+PPb1rT0tE&#13;&#10;ZW8w4GfUnoOT16HmgDa1e8hjtFWMktgjJHt149/esvSSXkRsYBye/OffnB7/AJ5qlq8sRZoozkjA&#13;&#10;755PHFW9KUiZcYJG0fy4zxQB7LojsLZB1HuOp4xkf4V6NpEbNIPXj0xnv6456Z/wry3S/wB6EUtt&#13;&#10;9B/n/OK9g0FD8jkZYD8v898f/WoA76BkCoj8cbu45+vr7/jX3d+z5Y29tpVq4hkldPMmkAXALS4R&#13;&#10;CDjBwo6fnXxf4N0SDxJrkGmzEpEWLyNj/lmnJye349a/Uz4W6Zb2yWljakuJ0SRlACgJj5QBj/PX&#13;&#10;0oA+lvD1ilvahxFsyABnqQO561c12/h07Sri7mfYqKea1o12oFxjAr5E/bK8fSeCPhLqT2kipd3i&#13;&#10;i3hz13SnaSMdwCT/AI9KAPxq+M/jufx38Rda8SSrvS5uHEPOVESfKmMew98/XFePpMpO9uA3QEjg&#13;&#10;juaimuHkO8ZOOF6/p/nmo443I+bIB/DHrj69OKAJp8yqX5I/zyeKxFtHvdQW2RiG4Hr1/wAP84rV&#13;&#10;vHWGEgcZwTyeR6Z9q1/hxpjav4iRjnap3HrnHTjPqaAPtPwDpkWiaCSgCgRhFOeDjqf8/jVW8uGm&#13;&#10;ujg/KeewPPp/T2/OukvwNN0mKzQfdXkZOckdPz5/xrhllDSCQ9SR7ZB/oMf54oA73w/H50pUA5JH&#13;&#10;8un+frXvtmy6ZphnchSwIXsOnJ9ff+tePeE7ZS6OwyCM5xwO4Oa63xBqi3Etvo8L4a5k8kdflX/l&#13;&#10;o34DgY/KgDpfBWkT+J9YOpyJ5cFxIIYWYcrCnLy9uvIH8jX3L4K0mPZ9qVGA/wBTF6BQMZx1+tfN&#13;&#10;/wANNJ321q8PmbZCwGFxiJflAPGcEjr1PWvsvQYY7W1jhUMRGMAnuT15oA6KNAigDgf4V+YH/BQ/&#13;&#10;40R+H/CUXw70q6232ucSKh5W2Q5YsOcBiNo+pPbFfo34t8QWnhvQ7vVLyVYY7eJ5GdjhVRASxJJ4&#13;&#10;AFfzD/G74oaj8W/iPqfiu4JEEkhitY+gS3U/uxyT94DJPqT0oA8q3O8mfu7uMdM45Gevpn/IrZhB&#13;&#10;JJHKpyTzzn1Hr6/TpWdCpVmVh8w+nLfp69ela63McMZReSP7x/P346UAdv4D8IT+NfFNloYPySyB&#13;&#10;pTg8IDyfw7e/Ud6/db4e+G7bwl4Ut7aKMRF0XaoGNiD7oH8zXwR+x38M1vA3izUYSr3bZVsYxAuS&#13;&#10;O3duPpg1+ius33lxEZwP84oA4nxDqW0Sc5I6/wD1/bvXgGr6g1xcEEjAJ+p/Cu18U6yAxjVgTz7k&#13;&#10;+w/TNeVPM1w27OeeOfX8KAL+nRfaLoAjII6Z6Hv/AD/zivoXwhpwCg44KjPP6Y/pXknhXTfMmR+M&#13;&#10;44J/n9favoC1kj0eyN1JgEDjPqOcn2GM0AX/ABFraaZapYQYMshCkcgZIOB1546/Ss6wURW7XRff&#13;&#10;c3/7qNVwpEWfnPf7x7+2B61yVlp8vibU5bu+GLOBQ25jt++eMd8vznvjAHXNeuaDpTXNwJ4EQl/4&#13;&#10;gpwEXgYJ/LjtQB0XhzTvKiZ0iJYnjgDgdf8AAc/pXcQp5CGS4JwM8noPU4q3p0AiiCsoOAM4457D&#13;&#10;/GvDfj18WNK+HPhS5upZVMo+RFUjLSMPlRR7dTQB8xftZ/HZtMhPhLw5Pi7uVKsVz+6j6ZBz95j1&#13;&#10;46Z9jX5iXl1Nu8yc75X49j3OOeK2fFni6+8Y61deItSbdNdOTyMbU7ADiuSVzM5lchUAyN3p+HXP&#13;&#10;AA70ATKSFUgks46Y5PsOfyH1r6l/Zq+Et/4w8QW+u3qkWFk6yIhIxPP2GOuF7/06183+EtCvvF3i&#13;&#10;W20LShvll4B7IMjcSfYcn9K/bf4N/D7T/AHha0ggQDZEFQ49eXc9OWPOaAPTrKxt9B01LK3x8g+Y&#13;&#10;/wB5u5z79B/9euI8Q6mI42YnH6/lW9rOorGrZbA5rwrxXrgAZS2Tznr27UAcp4j1g3Eu0N14GOeR&#13;&#10;05rhQjXEmB/Ee45/z6U66u2lZmK8nHH410vhrSRdSrwSFx+X+FAHb+EdEYeWxTOcf/X/ACr6E0TT&#13;&#10;xDGjEY/x9q5bw7pWxIwBgf5/WvTLdBDGOOPf2oAuGaG1iaWU7UUZPtj06Gvif43/ABX1jW9fh+Hn&#13;&#10;g0k3dyB50ynPkRE9cY+8w9T/AD47X44fGB9Aih8OeHQt1qt+SkMY+o3O2P4V4wO/0Brj/hB8Np9J&#13;&#10;hm8T68nn6lfSbpJpB8xzySRjgDoB3xnpQB1vw+8C2vg/SEkghVZX4VnJ3Et952Azl2PT24Ar23Rt&#13;&#10;GunJ3upcY4Azz2HP5k1LpmgNqUwlmBCoMxg9APUgdf8AOK9Y0TRYLIbgOc9f50AW9NtYrO3DONoH&#13;&#10;JPqe5NfI/wC0h8b7Pw1p82iaPKHvJl2lQc7Qw6nA9Ogr0j46fGjTPh5oksVu6yXsoKxR5HzN3/AV&#13;&#10;+PvijxVq3ijV7nWdQl8yW5fJwMA4GAB9PfjNAEd/fT3Vy1zcvvmlJbnrk5JPPfPOMd+a7Dwtolzc&#13;&#10;zLOEUA85I5Y9hngY/H8K5vw9px1C5UyAsSeT1+Yc/wCcV9mfDDwCl4kF1cw/IMlVbkHHBY9MAH9e&#13;&#10;lAHT/DTwIwVL6/UEkBsEDao9cHoc9Bye9et63q8FjCbaDhEBAXp9M+vvVu/u7bSLMwW+AO/TJPv2&#13;&#10;+grxPXdYe4kYA5HT6f5/KgCtqWovdSOxOcdfw/x9z71RtYmnIGDn8fzzVGENcS7ByG9sfXP4dK9R&#13;&#10;8M6D5oRmXjjPf/P+NAGv4b0QttODzjt1r3DRtL2AfJis/Q9HCgfLxXpmn2KxgEDB/SgCzY2gVQNu&#13;&#10;K2CywqPfr/jTRtjTHQj9MVk3l6I1OT09uaAIr+8Cqcnkf56V5prmshVbnBGKs63rCxgruAIr518d&#13;&#10;eOrfSreV5JFBAP8A+v2oAXxt40i0+KVnfLdlz6c/oPWviPxb42uddunghOVb+6Mbvw7D36nscVS8&#13;&#10;W+OL3xPdvHbyHYfqNy9/w7AdfXjiu5+G/wAMLjV7qOaWFpXcqSz9Bn+fT+lAGV4F+Hepa9dpPJkl&#13;&#10;iueOnfgdMAfTA96/QfwF4C0rw7AgVfMnA+93P8+mK1vBngWw0KyiiUZZR146kV67punW0ADOoJH9&#13;&#10;KAJrPT1WJWYbQKwNe17T9CtJbmQj5Bk54HHep/FXivTtDtZZp5VQRqWO44AGOua/OP4ofFu88V3z&#13;&#10;6dpj7bQk9+X9C3t6Dr+NAHVfE34w32vzyadpb4gyRuHVvp6DI/xrw2C3ur2ZLWHdJJLwzDnPqAO/&#13;&#10;1qlptrd6hcpY2KmWWU4Z8HOc8gZ6Dnr+dfWXgb4f2egWw1bVDulYcc4J6Z2jHA9T37UAQ+Afh9a6&#13;&#10;Papqmqj51BI74PcD692/AY610mt6/wCb+4hGxEGEUfdA9McZ7UzXPEDXDGFPlVBgAEYHpjHSuML+&#13;&#10;ZJluc4//AF0APd3lfkenv+f4962tL0yS6cccD6evXp04pdJ0uS5kU7cj8817FoXh9FAOP89sUAQ6&#13;&#10;DoO3Z8vA9eT+P/6q9a0vSgqjKZ/Wn6ZpKoASOmK7e1tQoHHP0/lQBHZ2gAGQBj26VtAJGucYPFNB&#13;&#10;SFRjpWXdXmM4PT+VAE1zdhQfQVyWo6mF6tiq2p6uItw3YIry3WvEWMgHjnGDxz60AaOs66qA/Nnt&#13;&#10;9fSvItZ15pX2Ickkj2Pb6f5xVTVtYkncspyOnH+etcyWkmO4DJz19Pw6/wCRQA4zPM2WGfyPb6/4&#13;&#10;VftLGSc/KMjnp0z78n3qxpumPcSBe3Hr+leoaPoaQxiacBUXqTgflxQBR0Hw9yHIxjqfTn9Kf418&#13;&#10;eeHPhzpMt3fSAygcIDkk88CuM+Inxds/Cts2m6Aq3F793IIwo7569K+B/GvijVvEOoPJqsjXN1Ie&#13;&#10;FySoyeMAfWgDO+MHxq8WfEC9e1Uvbadu+SNT1HPU9ifb61xvgn4Z654lu42eFxE2Dluc84x9e3p6&#13;&#10;17l8O/hLda5dJqGsRHY2ML2HH0PNfd3gn4fWOmxJFbQbQvpjt3P+f6UAeT/Cz4Rw6JCg8obzgZI6&#13;&#10;/wCfrj0zX1xofhcRQoZEAC+vbHv7dK6HTNBtLBBJKAMY69B71y3jPx/ZaDbukMi7wD0x15oA6fVt&#13;&#10;d03w7aFmYblHTuce9fIfxG+L0107QWUhIzjj9McVw/jT4gatr1yYUyd+dqjg49T/AJ57Vm6F4QBi&#13;&#10;Gp68dgHzCMkcegPH6frQBlaP4f1DxVdHUNUYpa5yOcFucnH9fTtXp0bWun26ado0aoqgZYc46Zx6&#13;&#10;+5/MdqQyzXIFtajyLccYAxuHv6D2H51tadpO4rhcj/POf8KAMqy095nycs3XOOp9f8ea9D0jw8xI&#13;&#10;3jr16c+4/KtzRPDYUByvOR+Fem6Zo4THH8hQBkaToQUghMAY/Tp/Ou8sdMRAMjp6itG1sEiAwOlb&#13;&#10;KRhQD0H/AOugCOGAJwO3Sre5Y+vUVC06xjGcVi3eoKgIz0zQBfuL1Uyc5x9K5i/1QKGbdWHqGtIA&#13;&#10;cH/PrzXA6prYAJLc/wAsdqAN/VNbXJG7GT+Fefalr2FfJx9f8/5/nzGqa40pZUb8enWuVmupJXyT&#13;&#10;nP58dKANW81WWdiB1J57Y7+//wBfrWPlpCcHOT/P/P8AOligd+ADz9ep6n+n1rqdN0WWYoQOT/nm&#13;&#10;gDHtbF5Gztyf5fpXaaXoLykOyf59R6+1dTpvh0DBIP8AKvQ9O0RRjC4HH6UAc9pOgCMBduB39T9O&#13;&#10;vQV3dlpAXHy4I/Wtm005ExxW7b2gHQYNAFO2sxHjAx+tbEcCoBkUreVAm5zgD3/WvIPiL8ZvC3gP&#13;&#10;TZbvUbyOMxjoSOcDke9AHp+oavY6bE0txIECj14/Gvi343ftdeEvAVrNbWtyk92FOERhnPpX56/H&#13;&#10;r9t3W/E89xovhRjBbliu8D5mHTg+/wDKvhJb3XfE1817qrPK8pY5ye+MAZoA92+Kv7Qnj/4r38sa&#13;&#10;yyRWjsSsaEgY9z7/AM68k0bwXLfzefOGklcnBPJJz6Z9+1eveCfBdxqYhhS3ZycdR7cnp+p/HrX3&#13;&#10;J8M/2dIrhYrjUImTGGA6dRQB8f8Agb4ETa5dJmAsn0/PFfoD8L/2cLHTVjuLyIFht4xnj39K+m/C&#13;&#10;3wt0nQ4EdIgCAOo/nXX6hq+maBbEblUoO2McevSgCHRfC+l6DbqAqqF+gP41ieKviRpPh63dI5AG&#13;&#10;T/OK8F8dfGed90FgcgnA9/UADnr1r5h8QeJ9R1edlvJd7Mc7e2R7jqf85oA9O8cfF3U9YkeCwdlV&#13;&#10;jjOM4z7+vsB7mvI4Y7m/uN7hp5mIbuefU9Py9K6Dw/4O1HXZFkkDRxk8kj5v5Yx9K+hPDHw9tbFV&#13;&#10;2xZIA59fwx/nmgDyvQPBF3eBXvxgf3cDj6817roPg6K2AVUxjHH+f8/jXoemeG4gV+XBH+fSvQrD&#13;&#10;QYxj5M/h6etAHG6Z4cRCGKZPt3zXeWOiAYyo/wDrV09npCqBxzxj0/8A1V0UFisYAxkCgDFtNKVA&#13;&#10;DtGT/T/P410MFqqdBz7VoJbeowP89KtrGqdTQBXjtvUYq2ihe3pSNIFPP+R61UkuQBhaALbOF+v+&#13;&#10;FVJbjHQ4A/DtWZNe9MsKxZ9TC55HPWgDbmvACTnP69fSsa41MKDk4z/nnsK5i61jGeeP8f61yF/4&#13;&#10;gUlsvx6Y/SgDsr7WlUHBzjP+ec964+817aT8wGOvPtXF3/iIAZByDx+Ht659q4i/15n5U5J9utAH&#13;&#10;daj4jwSqt1H61xV74iMmSDgduevf04/CuOu9WZwVz1z/AC7+tYzPJKxBzgZH44547/WgDfudXd2K&#13;&#10;Biwxn359D6VmNcPKW4JHI4x/gPWo4LGafgDP/wCr/wDXXYad4faQjzBg/wCfxoA563tZpcYBIPH+&#13;&#10;GTXUafoc0h3EZB7DnHbFdtpXh5UQAJyOf07V3NlofT92AR7Y4oA4mw8PKQBgk+nb3967ew0MDC7O&#13;&#10;B/T/AD0rsLHRemU5/p34611FrpapjIoA5S10YDHy8f5zzXSW2lqoGB0+v/1634bNABxir8duBjHF&#13;&#10;AGZFaAAcYxWhHbgAZ4Bq0EUDjj8v88Ux5o4xycfpQBIqgdB0x+lNaRE6tg//AFq5PW/F+l6PCZbq&#13;&#10;ZUA9WHGOvP4V8UfF/wDbE8L+EY5ba1nSSVAThWHbP+cYoA+1td8YaVosDzXU6oEB6kYGPeviT4wf&#13;&#10;th+E/CcMsNrdCWUA8Idx79+nWvyq+L/7ZXirxa0trp03lwnOQmQDnPU5PpXxjrnirVtduGnuZmcl&#13;&#10;ue/UZJOe/egD7Q+Kv7YfivxZdT2+nSukBLYwcY579/xB98V8ba74r1jWZjPfTNKz5+8T/F+XXpXP&#13;&#10;WNhfX8wjt4ywPHHfI5B6+te6eDfgdrniGRGliYLnoAQQPQ5GO/SgDwmCw1HVJFWMFy+T3/DP9PxB&#13;&#10;r3XwP8DNc1545XgbaTzlT36dfX6193fC39lqCLypbuFlIwfmAOeuc8Z/z6196eCvg/ouhwIkduMj&#13;&#10;Hv07/nQB8H/Cr9ldIPKnvbfAOOWXp9O34dK/QnwN8INH0G3jSKAAjHOP8/59a9bsfD9lpsQeULGi&#13;&#10;j+XtisjXPiBpWjIYLUebKOOMY/nQB1ttpllpkSl9qADv7frXN698Q9L0hWjtnDydMAdD/nv+navE&#13;&#10;dY8ca7rZYEiKNgOhPT0P4CuYjs5Lg7sFyR19Bn3oA6fWfHWtavIV3hF549Bnr7+3T9K5YGaVwzkk&#13;&#10;n2z1/wD1etbNrodxIQpBxj6cdsV19j4XUbd68/0/GgDgYLGaTBCkZ57cZ9q27XQWlA3DOfY5H416&#13;&#10;ZYeHVXHy4x0x/n/Guqs9BRSPl69/b6/rigDzqx8NqACVyT/nPv8A5/Dr7Tw+FwNnHpj+nf8AGu7t&#13;&#10;dGG7AGR/n+VdDb6UEHyj0/8Ar0AcTa6GVAAT+v8A9aukttEVcMR05711cGnqOMYxWnHZgAYGcDqO&#13;&#10;1AHO22nLHxt6fyrZish6Z/Dn9K1UtwOvWrAUA9On69qAKCWoQexxVkRqMcYz/nvVjHA9qQDBH4+x&#13;&#10;oAAoHTjpx60duvH4Y/GlBOeRx+AxTGfaMkev/wBfmgB3BJI6/lQSBx1/XNVWmAP0/Cqz3g4WgD//&#13;&#10;0fyuaSWHMU64K5HPPGeev6VhatHFGplU7icdumfT6e9fZHxJ+CFzaTzyWsRARieCM8dCPwr5R1jQ&#13;&#10;r7TJXtr+IqF6/n2P8/rQB5tJekOQxByPwOfXH5da5zUreOVA0ZGRkk46Y/Tmuq1ix5DRAA57Y/Xj&#13;&#10;1zj/AArlbkmOPaDyf88/0/woA547omIIGfrz3pWmds/NjP8An/61OmVWfIwD9apOMMfm5H+eOtAH&#13;&#10;oHhPx9rXhO9S8025eKSNgQQ2BgEZ/Sv1v/Zl/b0vdNuLTSfFl0XQkLuY49uefTpx7npX4nAgDr0/&#13;&#10;rVyzvLizmWe2coyZwR19qAP7ZPhp8ZfDnjrToLvTrpJBKB0bv9M17dFKkqBlbOcV/Hl8C/2sfGvw&#13;&#10;11O1jW6aSCNxlWJ2kE5INfvv+zx+2R4a+Iun28FzcxxXJA3KzdPXj+lAH6O/zoGPqawNJ12y1SBZ&#13;&#10;YJA4bnrW6pB5ByKAHfjgGo5YkkUowyDUmaaM46UAcLq/h8o5ubX73pisMxrcoYJlwRxyeK9XZQwI&#13;&#10;I4P8q53UtGWcGSH5XHpigDxbXPCqSxsSuQc9v6/418afF74YRXsUrC3DbgRyOR0xz+PX/I/QsCSH&#13;&#10;NteDAPeue1/wXDqVs0m3epGcevFAH88nxJ+DiRicmDB5+XHvj8a+KfFHgy40e6l8yMmNc9fbp/h/&#13;&#10;+qv6OPH/AMKLS+82MwgA55x/kV+ffxZ+A+1J5Y4N6jd79vTj/OPWgD8bruIpO+I8kE8A9Pf6fSs6&#13;&#10;RSFwOnp9OT/+qvoLx78NrzRppXigIUNngfqPXPb9a8KvbW5tm8uRCMHuOn/6qAM0D5sd/wCuPxqU&#13;&#10;nb36e3FIEbaW4QjtzS7gwUE5JOOvr0/IfpQAxZnR8qeOn1B4Fei+EfHWreGLmO4tJmAGMjPp6e+f&#13;&#10;89K82KY+YHj+fNSq+3P0/L1/wNAH6xfBP9pZxPB59wVbADKW9e4Hp/npX6gfDv4r6N4qto188CUj&#13;&#10;vj+ZPp9PXFfy96XrF1plys9rKUYZxg/KAMZ719Y/C79oHVtCmi3zkPHgZyfX/P5/kAf0hRurAODw&#13;&#10;fp9PpUwJAPzDHXt+fTp1/wA9fiX4I/tLaT4ngj0/VZ1RzgKxPBz2OeeK+0rW7t72JZrdw6kDGP8A&#13;&#10;P4UAVry0Lnz4RtlHI+vXpzV7S/G2p2cy6feE7RwCe/p3z/kVKy4Bx29+31rJvrCOdQwXDA/y/wA5&#13;&#10;oA9ptdTju7cSI4JPJ7/14pk0A1GIxTKGB9a8b0nUrrTJPImYlP8A6575r1nTdUSaIMhBJ/HrQB8p&#13;&#10;/HP4LaZ4ns55IoFFwFPIHX0ycdfevx4+KPwavdBu508jAB7YweTkkY56f4V/RXeWq6mSkgDAj69a&#13;&#10;+dvib8FdO8R2sp8kBjnBCj+vbjv2oA/m21nRXtRJFKhJGeCucenb/wCtXm92v2aQ+YMZz145P+T1&#13;&#10;45yK/TX41fAS+0C7mcQMQB8pABFfC/irwjLBI29OAehGMYB7+/P+eaAPFbhdwaQclvboB/X9PpWc&#13;&#10;XII6jB9B261vXlrLbSGMpnHtg9OnbP8AWsWRHPQEgZ/DpnI/oKALML4AxySCee1bej61eaPfLd2U&#13;&#10;rRshzuUn074688jt39q5aNio2sCDj/I71dDEdBk/X16fzzQB+tP7Kv7aGoeGprTQ/EFwzwDCgsTk&#13;&#10;c9+cfn/9ev3i+GfxW0LxvpUF5ZXCyiRVOAQeo71/GHa31xZSiaByjA9f68V95fs5/tZ+Ivh3qVtY&#13;&#10;3s7SWoYLhyxAB7H0+tAH9WCMjqGU5Bx39aUoGGCODXyz8FP2gPD/AMQdHt54blGdlG5QTwT7GvqK&#13;&#10;CeK4QSRkEH0oA5DXPDyzkXdsMSpz9cdqsaNqquDaXhxIvGT7cd661lDKVI4NclrmhiVDc2p2yD04&#13;&#10;z6UAaVxEr/d5FcB4r8GWWvWUsFzEGDggg454+hqTTPENza3Qsr/gLxn1wfr1r0JytxEGQZyB+tAH&#13;&#10;4X/tSfspNvudW0W0GCWchRjB/Dt/Wvxv8Z+Fr3QL57a5iKMpxjB7cZ9Pwr+xzxT4Ts9es5be5iVg&#13;&#10;4I5Gf5ivx8/at/ZQilW41jSbbaBknaAOOx45+mKAPwimV0BLcevGMYHQdf8APpWYw3NtY5I/nn/H&#13;&#10;8a9U8YeDr/QdQmsrmMoUY46joe/+fYV5rJaPGWmIyPX8wPxoAz2UEnAx369P5UscpTocAehxz+v+&#13;&#10;fzp8oIGGUAn05/CoTjg9Dx+FAGlb3skDLNGQGUnnJGOwwBX3R+zn+01rXgbU4LG9uM2xIUbicdSM&#13;&#10;fh9OvWvgVTjnuauRXTQupUkbemCevtQB/Vx8Ofi1pPjLTILy0nVi6g4zzn2/z/KvZrbU4riLazBg&#13;&#10;/BGa/mk+Av7R+s+B9Rhtbi4LwZUclsEjnkZr9sfhp8ZNJ8X6bFdW0672XJXPT+n60Ae4axJc6HdC&#13;&#10;/sSdpOSFGOB+X/6vfmvdfAfi+HVbZElfk8de+f8AP/168MN/Dqlu0RIZWHqOPoM+9cbZateeE9XD&#13;&#10;xsfI3c46Y6H6/pQB93zxRSjK9x9fxrzjxf4Rs9b06e0niDpKpUggHI54/wA//Wqfwp4tt9Utkbdn&#13;&#10;IH19u3tj867u4UTxfJz1/wA5oA/ns/a+/ZZn0yefX9EtmEXzE7V6egx2r8qtU0KdGltpU2yJwQcc&#13;&#10;H9Olf2F/EPwPpviHSJ7S9hEolUg8A9R6nvX4G/tMfs8XnhHV7vVdPtmFu5ZhgA4X8O4oA/KG6sJo&#13;&#10;GIZMDr+H/wBes/G09K9o8SaIysU8sAjrjjr/AJ/CvK72zaF9uOR/L6/zoAzvvZ9/akPQkHJPtS5I&#13;&#10;JU9qMZAweP8ACgDrvCXii70C+hmhkKhWB78c5/pX7E/stftEQX4ttG1OXnAHLcdMDuT/AJ9a/EfG&#13;&#10;CH/+tmvRfAfjbUfC2qw3VrIyhD2OP847UAf1iaFcQzpFeWzB4pADkfnXtuhaoY9q56dec/j7Yr8o&#13;&#10;v2WP2irbxPYQaNqs6mUqozz+v4f41+mnh66gbZIGBVx26Y9aAPboLgSgFTkn9fSpL20iv7V7eZch&#13;&#10;hXKWWoojhQ3B/Q9x1rp4bjzSNp4oA/L39rv9nWDWtNude023HmopLcZ+pOP51+DfjPw3c6NqE9tO&#13;&#10;hUxsVzjHT2x+Vf2IeKvD1rrumS2syB96ntnOe1fhr+15+zU+lzT69pMJ8tmJK9OQOnHbjg4oA/GP&#13;&#10;VLHfGWK5YHhf1JOf8a8+mjIJDDBH5Z+lfQur6PJaO9u6HgkEH2759ev+RXker6UUcvGp5bHTt14P&#13;&#10;egDix8vU46/hU5cden60SxMpwR07YqtlvTIoA9c+FnxG1HwJ4hgvrZ2ERcblBxgZ9On9a/eb4Gft&#13;&#10;AQ+IdKtma48xwF/izkY/MY/ziv5yI26MOCP519FfBz4tan4OvEtzKREGUrz3HbqM/T9aAP6x/Bvi&#13;&#10;uPU7aKRJFIbp25+n4/WvZrGYyoDnII9elfkV+zv8dbfXILeCSdcvjj0bPPfiv068Ha8t3bJucMPX&#13;&#10;PPNAHH/GLwFb+KtHniePJZSMgc/557V+Lfxc+F0mkX9zaSoAUY4znG3t7/59a/oQu41u4ShGQfav&#13;&#10;hH9o74Tfb7V9TtE+dc5GByM5/wD1UAfz4eMPCL2s5cIM5bnHYeg549eOvevD9TsjHuVhjH8PTPHb&#13;&#10;mv0J8d+EPJuJopE5Ht/n/Oa+TvF/hh4ZHkiX5duP16ehHvnmgD5xnj2ZUcD6Hv6fXqaoMAuSOcfy&#13;&#10;xXX6jZNGWOOn9446fTn/ADiuYliYMeOSfr0/nQA6zupbSYTRHBQ5/wAmv1Y/Y++Mxs1g0yeU5VuP&#13;&#10;m/hPUZPOOOOM57V+TuCO/HHvXqPwx8ZXXhfXLa4SQhQ68ZI79OKAP69/hb4oh1SxiZn3BxkHI5BH&#13;&#10;+efrXq2qQo8e9Rwa/NH9mf4pw6xotmqyqXRF6E84AyOvb/Gv0W0jUTqlkrdSR/OgD4b/AGm/AEWs&#13;&#10;6bLewQb5YxgkZyR37cYHJr8hfGPh5drpMg3AAr7+3t/Kv6QPFvhODWNPljZQxYEYIzn61+L/AMfv&#13;&#10;h9N4V8S3AEeIZDxwAOmRg/560Aflt4p0aSBn2R8Hjn68DjGP89a8kurVlLrgZ4AycfN05A7ivsnx&#13;&#10;t4fSSB5YySOTgD17fpivmDxBp/kzuGXHXrjigDg3z3GM46cn3zUSttYH+Xbnt/n8O1WZk+ZsjjOe&#13;&#10;PcdP5/561WwCFHA+n9KAPtf9lb4hHQfEsNpNLsV22kMRx6Hnjtz/APqz/RB8LfFMeoadZzxPnMaN&#13;&#10;kdORX8mfg7WZdH1u3uIiU2t1zwP/AK1fvn+y78VY9U0a0tZZFJCLjnp645/PNAH64W0v2u1yecg/&#13;&#10;hx14+tfAn7WHw6TXtBubuGIvKgJBHUfhX2h4W1T7bbJg5JHp61k+PvDEeuaRcQlN5ZT+vYZoA/lq&#13;&#10;8f8AhgafdSgxjKv8wxxj2H9K8PnTDEZ4XPBycn6Gv0g/aI+HB0fxBfRRxbUdmbP1J57emK+Adc0q&#13;&#10;WzvH3KSDxn8ccjn3oA45442bkY9foT3GP16c9KiFtlzxgnnt1xn6cde1a24HpjGevegRFSMDBz16&#13;&#10;df8A6/TFAFE2e3Dno3PAG36D09cV1fhe+axuQ5PHcc8+/Xrn/wCt1rL4KhRyAcYB46ZP/wBbmnW8&#13;&#10;W2VXX5c578jA4z7en/1qAPq7w7qSStBMsm4fKepzyPzr9WP2dfEts0EEG759q4zzz6ZzyOv8q/Gn&#13;&#10;wferFHGGOT25zkg/y61+iXwC10RT2qK+NxH4eh/z7UAftn4c1Jp7JA5zwM1w/wAUrKLUtFuYQuQ6&#13;&#10;MPr6+2ab4C1RLzToipySq5+uK6/WrNbqxYsuRg//AK6AP54fjFocmk+IbqLaQC7cZ7Hv/h3x6180&#13;&#10;a1YCZGkPzle/HJ44/wA9xxmv0h/au8HGy1x9REe2OTPbufbt/SvgC8iEspiC5A44/l9aAPnbWLZo&#13;&#10;ZHVVPXqPTB756e2K5hZnZ1QjB5x7dhz0NepeLdP2MWC5xk/gfrXlJLeaN2BjPvkDp+fv6UAdFAON&#13;&#10;5HB/U54wPw57/wAq+0P2X/EEdjrEccj8NtPJPXjIOfz/AC618V2wYoAxwBx1/L1yK99+C18bHxJb&#13;&#10;BcN5h6ZJ5z2/T86AP3v+HmqW8mpQOmSG4/z0/wA+4r66hn+0W42jgj+Q5H1r8/Phxqt9GLKdI8D5&#13;&#10;eMdMgZ+mK+6fDt3LdWaM64OB+P0oA+BP20vD63HhSe88v5oecj0JGecHrX403gIkIxtIPygegHP1&#13;&#10;96/f79qHQl1PwXqKsMkJu4GclT2r8D9Zg+y6i8bg5VmUjuTmgDlbtMK3B4wfQ+/fHT+vWqkCHz13&#13;&#10;ZOc/iPYn3/z0rXuIw4OG4JJyefp/nFMt7VWkBPJyeMenb1xQAs8aomGGfl//AFDHP4/rXTeFr1rb&#13;&#10;UY9wwXwOvIx3/wAPx4rMngjKbixOP6d/wqtprtDcoV5wc8Djvn/9VAH1lpuoC5mt3LjG1c9sYI/+&#13;&#10;vkfzr9MPhlFa2mkwOUySF5IOR9P8/wA6/JnwpfM80IZsbGz1/L61+g/w28cXE8lvYTDah2jOOenb&#13;&#10;36/4UAfpz4PuIjYo2eCv6f8A1q+Fv26Y4pPB0km3lZA2cZ7Hn88V9j+B75biyRQhwV6+/cY/lXzH&#13;&#10;+2Xp4ufAF6SNxXaRz9c59u9AH4I6wxLEFTyTweOv+etcQ0p85F9W9OMAcd+PbrnOK9D8QRv5rpuB&#13;&#10;AYjsT7f/AKq82nLRSAYxgnnHXpj8v/1UAbcMpKbh8xH657+nantL0G3HTtnP48VFbEkEDgjaCOOD&#13;&#10;7D1PvTLkYQyYOQeOe/1/HHPp70AW7eYLcI3p7HGM/wA/Svo/whqLSxeW7cDaMf5/z+NfMFmd7gld&#13;&#10;uQCQPX0r3/wTJl41Rhglf065z1oA/Sz4Hzh5wFG0YAz15zx+WK/UPwRcCSxiC8jaK/MD4KW9uohV&#13;&#10;W+dtoHPXnnNfp54HhMdihUcYH8v/AK9AHkf7VV21p8L9YnU42Wz9/U49RX8wviK5Dai5I5+btyDn&#13;&#10;6/oPfg8Cv6Sv2072WH4UapCjYDxgfhuGa/mh1tj9rkdTy2R1z3/z15/nQBitIFcMVzx684HT/wCt&#13;&#10;W1ZTu8LNj5j0+nue/J/ya5RpN0zEt+Xp/OtqGVlQoxwMDoevvQBPdyEysFUZ7f8A18VbsBmUgcnA&#13;&#10;OCOmeOPx9efwrJdssMcAkD3/AM9s5rZ0sCSYtg4HXjjr+X60AdJGAJQRgkjk9Dj6d8/niuk0JRcz&#13;&#10;xr03kDnI4/T1z+VYojywydo+o6fT36Gu08GWH2nV7W2xne6547Z/r/8AXoA/SH4UaFp2laVCkLl5&#13;&#10;UjRQe2X5IPOc9v8AHrX6W/DWWSz0mBGHG0Y546c/0r4F+HGmR+XbCJflklA57LGMDHc/561+g/hS&#13;&#10;2aKxiBH3FAH1P9KAN/xneypoMrDgOMnnsM/055r+YH486+fEnxU8QaxK+TPdSgcnoj4BGT2x+Xav&#13;&#10;6Kfj54lfw98PtXvFJxa2kjdQoyVIH86/mC8Q3ZvtXu7liC0rM5+buW4x/wDr6UAZ84VUY55PbByP&#13;&#10;QnP49O1WLC4jjT95xyfy+mP51hzXClwNw5/l0NMS5AYLINoPU8fz/nQBcmug8gKgkEkj8en+NdFo&#13;&#10;64KOACeOPpxx249h6VjwKuVVPmCggsPpwM+9dTo8R3IrkAovPfpzzQB6TocRJRgMEZx9fce3869m&#13;&#10;0ZSLcnGCemeMZJ/n/T8T5TocGHRgMD19RjjNe8+FbUz3cNpHF5jSYVe7DJ7c9fX26UAet/CvRru4&#13;&#10;uvNgRy1ziDKgnCE5c+nPfmv1Y+D2gzQ2Ivp12vgL69MDH5ACvmDwb4ftdI062MNptc5UEYHIA3FR&#13;&#10;1ya+7fBViLTR4U2lflH4980AdizBVLMcAf0r8Vv2+PiPNr/jWy8E2Moa30xTPMM8GWUDav1VRwPe&#13;&#10;v2I8V6vbaJoV3qF1KIY4kLMxPRVGWP4Cv5oviX4sn8W+NNX8RTv5hvLh2Vh/c6L+gHagDg5ABIY9&#13;&#10;uT+H1/8A11owKoiDMuBz356cDHf8cd/rWZb7pH+9nJ2gemf/AK9XpZHSPagxx178cYz9OtAHM6zc&#13;&#10;M2YhwD90Anpn/PH5elfRnwH0LzAt2yABuvXkIf8AHjJ9q+agj3eoJCvJLheB/CD6A/jX318NtIi0&#13;&#10;fQw2NojQIO3Xk59TQBseJb1SQoPI+px+X+f1rlrFBJKOMk49fyH+cU/VpxLdtznPY9/Ufh/nNaHh&#13;&#10;+LzZlXBwDxn/AD/WgD1vSHGnWQlx87fKCfT1J44/X8MUnhCx1fxRr4uoUDJNL9mgJbaoQHMjDk9u&#13;&#10;p4FYd/OZo1ton2q+OnUKOp9ieg/XpX0t8I9Li2xs1j5AMZRGyCVj/ibPqcf0oA+jfht4VkSFLxx5&#13;&#10;cch8uNRniOPgkd+a93ggSFQFGAvvXM6FD5UUUduuwRRKoHpn+uKq+PfE9r4O8LXmr3jCOK3hkd3J&#13;&#10;wFVFLMfc4HagD8+f+ChXxvg8O+Dl+Hej3AGo6/kS7Ww0VnGQzHA7SMAvOeARivxALYbcPmJ4I9eO&#13;&#10;n19j+letfHH4m6j8WvH+o+LtSyRIxS3THyw26cRrg+wBryiEMzg9dg9R+Z6/l1oA17cqqjd91euT&#13;&#10;+ef8+1dn4H8OT+MvFNhoNuCBNKCzEHCxr97I5zxnFcrujgj2dDkde5I6H/PFffv7HXwyt76//wCE&#13;&#10;kvkJactsYjgRr1P4nAH/ANegD9Bfhp4Zt/CPhK3giTy2kRPlxjaijAGPeqvibVFijdicZz39PX/P&#13;&#10;5V2usXaW8W1SAAMAZ6YGPbivnrxnq4KuEfB6ZB5OefX8qAOE12/+0TnjOD/PP68c1m2UP2m4RV+Y&#13;&#10;Zx/TJyOP5VlNcmaRssCSOeuev59M4Nd34R05550faCOe38v5UAeteEtMiggR3G0AHOew9Sf5fy6Y&#13;&#10;6G9s5vELRWqyGO33AlQcbkUc5PYHqfy71z2o6gun2yadakGeUqgGf4jyAfQAdc11enRSW9lJczXL&#13;&#10;SvcjyI1RcDYD+8kz6MeF9s0AbmjWNpJcLp2mbfJSTdJIRlpZD93PXoOMema900ewWKFIogWYL1Oc&#13;&#10;E/QYrjvBmlw26KQAHB3EZGckcYx/kV6vGI7aDz53VFxknPRR1x1+goA57xJqcXhrR3vJHVCEYgsR&#13;&#10;wccnBIHHr+dfhv8AtG/FWb4jeMpbCxuhNpWmsQrKw8t5SPmYY6gdMj8OK+qP2xfj0kUMng3Rp83V&#13;&#10;3/rhGSGig4+Qn+84BPt35r8u7m4Ma+XGqqZCeM8gjqfr60AWZpklcQxj5RjOe+Rx26cetMUG4nis&#13;&#10;4znaRuPB5zwPQe3es37WbaJm2l3fgD3IBzj0B/z1r6Z/Zp+HMvjTxJHqtzbtLaWUg2Blwslw3TPX&#13;&#10;KqOTQB9ffss/BO10ewGv6raKt5djfJlTuijJ+VCT/E3UgdOnXNfceoXcUMWxcKAOAOwHQD/61UNN&#13;&#10;sbbQNLisIeqjczDABY9T/QVymuaoIoy+7HtQBzfiXWfLV+eeQPr6e31rwHV9Qe6lbkkZOAPWug8T&#13;&#10;ay08jKrZxkn39Onp0P41wW55XIAxk46+vegC3ZW0l3KFIJGenpgjGPz/AM8V9AeD9FEcQITg+x/y&#13;&#10;a4TwpoolkTcvLc4/l/8Ar9q+jdC05YYV4xnFAG/ptr5MQAAB4/lXmHxg+KOmeANCldn33Un7uONM&#13;&#10;7pJG+6i4/MntXSeOvHGleB9Fn1C/mWIRIWJPbg4GPU9FHc18leDfD+s/GPxEnjTxBEfscbN9lt2z&#13;&#10;tSPP3iO7senQDjtQBf8Ahf4HvfEeszeOPFiyS3kvzbf4EQ8qi8HoMZx9K+v9H0nz1V5wViGAE444&#13;&#10;4GD6egz/ADqXQfD5t4YraJFjiiHQYHHufX1x+VemadYeXsJ2+31zyTQA/TLIKenQDtx9B271xPxX&#13;&#10;+KGj/Djw/Ld3DgOFIVT1ZvTFb3jfxzo3gbRbrUdRnEYt4y54PpwBxX4v/GX4vap8TNelmklIsISy&#13;&#10;xoD8pCkk8d/c0AY3xH+I2r+PNeuNX1KYkE4RASQijGADzjPf8/THGWVvJeTiNRjP6e5z1Htjmsq3&#13;&#10;iNw5wuUBx9M+v0717h8MfB934i1eGCCPEMbZkk7AD25znoPrQB6x8Jvht/aDwz3KE265PDZ3Meuc&#13;&#10;9z9eBX2YiWugacttAFQhcMV7DsB/j61n6Lpdn4V0mK3iQIyKByOmR1Oe5yefwrhPEniFmZo0PBz0&#13;&#10;9PbFAFHxDrsk7tGhwOnpyfxOK4Ri8z4QZb6dPpnP8u1JLM8rnOST78fn6/nXTaDo73UgYjIOOP50&#13;&#10;AavhzRGmkEjLkMd3T9M19AaBo21EJXGPxrF8O6F5aqAmOnt/n/8AVXsGmaeqqMDoBQBe02z2Kvy4&#13;&#10;HGetdIgEa+gqKKNY16dP51Vu7vYOoFABd3oVevr0/wA/4153resKquN2AMn8vfmrGsawsSH5uf5/&#13;&#10;5xXzX8R/iRa6HZyzPIA4Bxn+eKAE8fePbXRbeSWaVQcHqfT8v0r4N8TeLdU8Z6qYrfcImbAxzuye&#13;&#10;M9c44wPx9qqeKfE+teONX2ZYQljtUdxnOTzj8P617x8LvhveXggUoyqoCs+0c5HOD6epoAxvh18K&#13;&#10;JdVxmI72ZcuRk8fh9P5A19++DfA1roUKgHc4ABOB+QHp/k1L4S8M2eiWYjjjAK4ySOvA716ha254&#13;&#10;OcAcj2zQBFBYBExtOPf+v+fpisbxV4w0zwzp0txcusQRSSWOABjjrjPPSsvx38Q9M8IadLPPKoMY&#13;&#10;5Oeh9Pc+1fl98Svi1rnjm/khM5js1YkICcY6Dce+fy/KgDqfil8XdQ8Z30trYOyWYJAGcFj3Yn+n&#13;&#10;avNdE0y81m6Sw05GlkkIDNjg45zn6flxWT4b0PUPEN6lhYqWZvvNjOB6k+2ev6V9xeB/Amj+CtOS&#13;&#10;6uV8y5Ybhv7nHUjsPQDn1z0oAh8C/D7TvCdit/qYDzsvf+LvjB/h79ifpWhrmvvOxWM4A6AYxgdM&#13;&#10;DnGMVFrevTXMhweDn/PuK5EmWVtx+Ynv/h/9egCUs07Dkkn8unP/AOuuk0nR3upBuHy/if8AOaNI&#13;&#10;0ZriUMV4P+ff8a9q0Hw+kaj5cY/zxQBHoehiMqxTp/nkev416ppel+Wigrn9M1LpmmCMA4xjtjGP&#13;&#10;p/Wuwt7YKBxgfSgCO2tAMYGP0/OtHcsS9ck015EjG0cHFYV7qCoDzigCxeXwAPzcD8RXEarrKxg4&#13;&#10;bJ/z071R1bWVjBUtgD37/wCe9eS634jJyqnpn/Of8/yoA1Nc8RAAhXwD36/1ryrUdVkuGKgnHP69&#13;&#10;/wDCqN9qL3Lsc4A9/wAaqwxvIwAGT7emaABN0h44B756YrpdK0Z7h1yMA46Dp/n1/wD11e0XQWuJ&#13;&#10;VOCT+Q/z2zXRa/4j8PeAtOe9vpQZACQn8ROOgFAGxFa6doFo97qLrFGi5OeO3rXyf8VP2g553k0T&#13;&#10;wqdsQyrT9APUDt/XOK4vx18UfEXjOZ4pj9k08N8sakgsB0JrhPDfgTUvFl4iW0DJbpnJ9cnHPXP1&#13;&#10;/CgDmrLU/EHiC++z6cHuJ3PL43eg96+oPht8DriNo77WE8yU7W+YZx3x0/TPb0r2T4bfCLTdEWNz&#13;&#10;AC+OWIGcn/HrX1FpmgWtuqYXbtA6CgDi/DPgK1tYUBjUAYI4FekJaabo8BeQqgHc8fqaytd8Tad4&#13;&#10;dtWkkdVKDPt39K+V/GnxTvtUeSK1fbEvU9h7n1/OgD1Dx/8AFCC0ja101vnOeh9O/WvlXU9X1XxH&#13;&#10;eeVExkdiRnqF9xgnJ9zx37UsNrf6/cEEMFJyzNwSD1J74PYd+9dZbJZaNF9j0xRLOAA8mOBweB7+&#13;&#10;3Qe9AFHTNB07w+qz3iia9k5xjJ6cnP4nnGB6VoqlzqEga5HAzhV5Vc4PHf68evvVq0sJbqUu+Xc9&#13;&#10;Sf69/wAK9F0jw/kDeMk8+/6UAYuj6K8rElScDsK9T0jQR8pZf/1nr1rY0jQgqg7DzzXfWOmpGBgf&#13;&#10;5/yaAM2w0kAY24+mRxXWW1qI8HHIqaGEKOD/AJNTNKiD6UAPwEyemc1TuLtY84OMf1qldXwTdziu&#13;&#10;N1DWFjBweBx/M5oA3L/U1HOcfjyPQVwmp62ADl8AZ/ziub1LXyrlNwOcivOdU113Y7W/pngUAdFq&#13;&#10;niHllU4J79s+2O9cBe6rLdSNg5z79P8AD3/M1nzXEkzEtyB/k+1EVs0jYIJHHT1xQBGxeZsH5h+f&#13;&#10;1/8A1VoW2nyzEELknGPX9f8AP653dN0SSUhWXgn9f8969L0rw6q4JTke3X/PNAHJaX4dZgN69x+H&#13;&#10;+fWvTtK0ERqCFweB25555PFdBpuhqgA25PH+PpXZ2mnKgHGf5dP096AMex0hUwMV09tZhQDjpz0q&#13;&#10;9FbKoPb/AAqWa4gtY98jYAzz6fnQAqRKn3v6Vja14k03Q7Z7i9lVEQZOTj614D8Xv2jvCfw5spmu&#13;&#10;LtGnVThFOWJ7YHvX4+fGL9rfxr8Rrmex0yQ2Vix6KTlh7nPp27d6APvb47ftoaJ4aSfSvDcq3d2M&#13;&#10;r8pynP0PP4cevv8Ak547+Ivjz4pak8+q3khiZuE5I+mMe2R/OuasrS61KYz3LNNKcZZuTk54Fe6e&#13;&#10;BvhprGuXUYhgZEHQ4PX0+nbpQB5N4d+Gct66OY93zDnAPXr2/wDr19a/Dj9nubUXhklt8Jnn5OfY&#13;&#10;5xx+X6V9SfDb4FJaxQzXURZzgnI6fSvsDw54KsNHgQ7AirjHsBQB498P/ghouiW8TfZ1LgD5mUE+&#13;&#10;/brXvkFrpehW4DBUCj27f5+v0rN8QeM9J0C3IDrkAgcjtXyr40+Lc9+WhsWIU5+bkcj09aAPYPGn&#13;&#10;xcstLR4LdwWHT8PWvlfxV8Sr/Vd8k8nlRtnr39u5P0H59689v9bmv5xFahrm5fjd1XOep9T7Dj3r&#13;&#10;s/DHwyvtYlW81piy9kUcAZ4Ht17frQBwVpbat4gnMdmjBHzljk9upPQfQYHrXt3hT4XQwlbm8XzJ&#13;&#10;T6rkc84xXr3hzwLZ6eirDAB36V61pnh9YwML7fj3oA4PRfCcduEUJtC+g/T+v+FemafoIUKAvA7d&#13;&#10;fx6V1dloqccc9O3FdXbacq4z09u1AHPWOjIgB24/z610tvYBeoyP51qxWwUDaMDiryRKo55IoAqR&#13;&#10;W+O3+QKurGAD/h/+ukaQIKqSXQXv/wDXoAvM6jvxVSW6AHB4rJuL3GMmsK51URrwcZzQBvT3uMnP&#13;&#10;r/8AWrEudUEak5x/n8vrXNXmtDb14/8A11xd/wCIRg/NQB2t3roTdg4Bz3x+dcfe6/jd8+T/AD/W&#13;&#10;uC1LxE2Tk4BPr144JriL3X5CTtbH6j1/SgDvtR8R8FgcA5Hftx0z9TXFX2uFvusSOfcf0+tcpPqM&#13;&#10;0m7nk88579uaqDzJucEg/wCcYoAvT6g8hBY8/U/rxxWfmSZjjgkZ9f5f1rTtNMll5Kkn6detdbp3&#13;&#10;hreQXGeee34daAOLg0yWYBgCPr/Q8/hXUaZ4a3uGZR/nt/8AWr0mx8ORrj5MYyMj9a7Gw8PBSGK/&#13;&#10;1/AUAcFYeGkQjcgJ9+v1/wA967XT9CXO1k6V2lnoqjGRj29v8iuitdNEfGOaAOas9FCkfJnH+eld&#13;&#10;Pa6aqn7uBW3FaqvbjjtV1IQuO340AVI7QAdPp/nH1q8kK8egqQMqDrj/AOvVd7hF5zyP89qALe1Q&#13;&#10;OuKjeaOMZY8fWuP1vxbpmjwtLdzrEq85Y4HrXxd8Wf2w/C/hVZbTTp1uJ1yNqnAGOhJ/p2oA+09c&#13;&#10;8X6Vo0Ly3dwqBexbr7CvjL4s/teeFfCscsFpOJpVB4VhgHtnn1r8qPi5+2F4p8V3EsFrP5cZDfIj&#13;&#10;Een4nHrivjjVPFmu+IJWe7mc8/3ic56E9aAPs74u/tg+KvFUs9rp9wyQvkAKSBg568ngd8Hnj3r4&#13;&#10;p1zxXrGuTtLeTuSWJOSehPoTj/69Ja6JfXjjaC+fbIzjof8ADFeveEPgvrGvyBnhkG7jGO3bGevW&#13;&#10;gD5/tdMvL6UJGuc56Drxn8v8R759x8E/BjWdekTfEzEt1wTge/tX3P8ADL9lAN5Ut5CQD/exkd89&#13;&#10;O3rX3N4L+CujeH7dFjgAYY52j/D6UAfD3wy/ZeRXjnurcENg8qQPx45OenIr7z8E/B/RNDt4kjtk&#13;&#10;yMdgefr9a9h03QbWyQAhURBwfQD8PyqhqnjnQfD6mCBhcTD+7z27+/tQBu2Hh+0sYwzhY0Xn2x9K&#13;&#10;ytY8d6FoMflWwE0w6beea8i1Txh4h8QZQfuIG4wOCR9e/FZ9p4emlIabc7HpuFAFvWfGmv66+FkM&#13;&#10;ER5A5GPr19fz/XMttOnuPmbJJzyfeu90/wALgAMRkgfzxkj+X+cV19l4aUELtyD+H5/WgDzay8Ou&#13;&#10;5HGRn2GfX+n+Tx1+n+G1VMMmCfqPp/8AW6V6Pa6DhQSMZ/yeldFa6KowXGP1oA4Ky0IAjCcdemf1&#13;&#10;9q6a00UDHHf/APV9a7WDS41wgB9PzrXhsFGARxQBy1roygDA6enb6GtyDTFA+6Mn1rdjtNvQYAq4&#13;&#10;sIUdP0oAyYrAKema0EtVUdAKuhAOMcf54707j8f89qAIRGqn/Pf/AAp/FGccDmmCQD8PyoAkHPGM&#13;&#10;Y/zxRxye/wDjVZrgAfWqb3eB14zQBpFx61Xa4Axz0/LNYkl/wD/P/IrPm1McjPXFAHRPdBcknge9&#13;&#10;U5b5B8uev4Vylxq0Y5Lc1i3Wshc84980AdjLqSrn5uv9Ky5NVUc55Pv7VwtxrqkHL8D/AD/Suauf&#13;&#10;ECBSxfH+eaAP/9L7T8dfCWC7klZYgQ2ecD/61fAnxX+AmVeaCHLZOeOOf58npX7ZJHp+tQiKUASH&#13;&#10;19a8o8X/AA2huEb91vBGOmQcfzoA/mh8Z/DTUtGc4gOwdOCPyH8/WvB9Q0aWFzvGCc8D68/XpX9B&#13;&#10;PxJ+CFld28zx2/zHjGBxx+fevzT+JXwOm06WeVImCAnkDOP89T+lAH553lmYHw3bjHGc/nj/AA9a&#13;&#10;zHG1sA/59/8ACvXvEnhS6sZ3UoSUPTnkg8fQ815heWksMp7jnP8AX8qAMkjI55/rUY4xxnrVohu4&#13;&#10;z17VAwxhscCgBysV5HFd94O+IfiPwdfJe6RdtCydMcD2yO/+fcV55uAKgn/6/wClKknB569/p6UA&#13;&#10;fuP+y9+39PayWmh+MbjglV8wkBeTj09+c/mBX7afD74s+HvGVjFdWN2kocA5Vh6f/Xr+JSzvp7ad&#13;&#10;JoH2MpyD0xX2t8A/2vfGnwxvYYJrjzbRMDD5+7nnjP5elAH9e0dwkih1IOanUg456+9fnX+z/wDt&#13;&#10;h+FfiHp0EU93HHcEhdpYfiev6elfdum65aahCk9rIHU+hzjigDqe/SjANZ63JbvjP5VOJ19eaAKl&#13;&#10;/pkN2ucYb144Ncy11daUfInXfDxzjn3/ADrtxID14NVrq1guoyjrnNAHmGsaZpusQF0A3OD2r5q8&#13;&#10;feAXu1eBIgVOeevY/TOOuK+o9R0WbT5DPbklO4Oen+FZ8kVpqaeWw+cev9O5/wDr0AfkH8VP2fpr&#13;&#10;m2kuYrcEk54A/Ie1fm58R/g9c2UsmYfLkU/Tvx/9ev6VPFPhoyxNGkW9TnPT/Oa+P/iP8DbfXYJZ&#13;&#10;VtyspB6Dv2+h9fX2oA/m/wBY8P3ul3DRlDgHj/H/AA/GuawV68fh7dj/AJ9K/Tz4r/Ai500zsLdi&#13;&#10;u7du24A9jx/9avg/xV4Fu9LmdlRtisex7Z6/59KAPNg4CY4z39Pfj+ufzpsnqMDgcd+PT/P1qzJb&#13;&#10;PC5jb5WXqPyxmoHQkr0A6+mCfbvQBAHYMQR+h+tWre5eJt6nAHU9COen/wBbFVdpJB6HHsM/5/Ch&#13;&#10;W28kcc9v0/8Ar0Ae0eB/iXqvh6eNopW2gjBz+h/zxX6v/s8/tZKyw6Vrc/mLwAxOceuePx7+3rX4&#13;&#10;iRSFGBTjPSup0TxFeaPOk9lIwI7cgdf6UAf1p+GvEemeJbFLzT5VkVh2IronhPp69+f8/wBPwr8G&#13;&#10;P2dv2uNT8K3UVjqU++3LBWDHp7knp+NftZ8Nfih4b+IOmQ3en3CGRwNy7hn6/T/61AHUz2IlPAGR&#13;&#10;0zzj6AZqzpd01rKEckj19fw57V0b2SsCVGR7VmTafwdo5Oe/NAHZ2sqSJ5kTZI/P/wCtUyPHMfLn&#13;&#10;6+h9/wDP+c1x+n3MtswTOR79q7C2a3uQC5ww/LI70AeQfEP4eaX4igkiuIQwIx27/wCf51+Wvxs/&#13;&#10;Z1l06SW5sId0B6YBwF75Ofr+tftRfWDzgheQe/qM15trXg631a3e3vIgytnr369KAP5gvG/gOfTL&#13;&#10;pkdSAOhPbt7+nfNeLXGly28mxkyvUd/rz74/ya/dT47/ALNGPP1LS4tyYzj056D0r8tvHPw8vNJu&#13;&#10;5EmgOE3Dpg8H2oA+Wrq2VXyo429AeuPb/wDXVIORjcQD6j0Hrx+Vei6joxj3BgQe4Hb8OP51xFzZ&#13;&#10;+WHIHIPPvgf5P/1sUAQqyuvXkcD169/8/wCFXFlaGTKHBH1/WsYMyHpgAZ6Yxx71eWVXO3qR/k47&#13;&#10;UAfVXwQ/aG8S/DfU4ClyxtUYcBs/gByf88V/QX+zn+1RoPj/AE+3tpLsC4IGVJ69R7flX8qatjIG&#13;&#10;QD1xjt/k17D8M/izr3gLVYrrTrhoyjAlQT+gz2yf/r0Af2eafqVvfwrJC24H3rS4PHrX5D/svftn&#13;&#10;af4nsrbTNauVW4TCkk43HIznJ61+pmgeJbHW7VLm0lVw4B4Oe3tQBB4h8OpeqZ7dcSjJHv7H/wCt&#13;&#10;WHoeuSWb/YNQ4K8An8sV6UHDj61xviPw+l2hngG2Ud/oelAGzI6Sg7BkHpxxXEeKvC1trllJBPGG&#13;&#10;DKRgj2/pml0XXmtpvsGoDDJgc5HtXoJEdzHmPkGgD8PP2m/2SvtDXesaLbcDLlFGADnqOvX0r8gP&#13;&#10;GPgu68O3U9pdwFXUkegA7f8A6q/sM8Q+HbPU7d7e5jDgj8vWvyo/am/ZTs9UtrnWtHt9sm1iQM4J&#13;&#10;9Tgfjx9KAP53LyBo3KqeD045z7kYx/Sstt3T8K9n8deBtR8M3s0F7GyhGIJI6Y7gdfavJprd1wyj&#13;&#10;IPtjr+f+RQBR3tg5/PH+f5U1nJzj+f4U90IwMdM/nTCFGeD+n40ANjmeJg6Mdw9D0+h/Cvqn4H/H&#13;&#10;HVvB19DbyzEwIw6nOB+PYfj/AFr5UZeBx/Sp7W5eCUMhAxzz/nrQB/Rv8MPjPZeI7FJopgXI+YZ6&#13;&#10;fy617213aa/ZHY3zHkZ+n+Nfz1fCn4v6j4Yu4szERfyHQkZ//Vn6V+onwv8Ajfb6jDC4kUg7Sygj&#13;&#10;880Afa/g/wAUzeHL/wCxXRIi9Sen6fhxX2B4X8Qw38K4fJb36/SvgWLUrLxFbrdW8g80cjHHX/P5&#13;&#10;1618PPFk1lPFZ3b4KdM/XvQB9rzaeLiPJGQfyxXz58V/hPpXi3Sbm0uYFcOrAHHIyOoNe7eHfEdt&#13;&#10;ewBGYZx9O1WtWiW5UlBnjp9e1AH8zf7Rf7P1/wCCdSnuLaH9wxYggHpnjOP/ANf4Yr4F1jQ1WV96&#13;&#10;4I425PbI69/w/Kv6uvjB8JNP8baTcQ3EOXKnbx6du9fgz+0D8CNU8GazPIlviIMTnHTkjj+dAH5x&#13;&#10;6hp7xSF1HyHt6e3Xt/KsvOAAelew6toLRq6Srg9+OBk15lf6e8E7ogyATn1oAzcEgY/l/nikBZDx&#13;&#10;1Hp/KpUXnnt/TmlMajLZyM//AF6APYvhZ8TNT8Ga3BcwysFBGRnr15+v/wCv3r+gr9mL4/6f460q&#13;&#10;2s7qfM4UDBPJwO/p+dfzJIxRtynBHp/9avpH4G/GbWvAGv280M58tWGRk4wT+vb8KAP6zIZshZIT&#13;&#10;nI59/TP/AOuu00u5aROeo9/8a+Nf2ePjjpPxG0G3YzoZwi7h68DoPrX11DII0DoRtPp60AdTFqGX&#13;&#10;8pxnP6V5L8XvBll4q8Pz2kkIcyDg+h/SvQbYJJmQHHTP1FaEojuYzFKucj9OlAH82fx8+C174X1q&#13;&#10;6lWA+UXJAUAevHf/AOt75r4l17QQud4IJ54/Lnv7Gv6dPj18HLHxdpE5ihzKVJHA9e31r8Kvi18M&#13;&#10;b7wzqM8MsBVQzdVx35H+etAHwFrGlmB8quBz659Qa5CZSGPHFfQuraKNjKE5Jx75A/TrXkOtaW1o&#13;&#10;23BKnP48+tAHLRsc89K04JfKYOpwRj/Pfms8oRnipFY5PfFAH1P8DPi7eeFNfto3lKxPIuc8Drxn&#13;&#10;HUdTz/Ov6IPgD8T08VaRbvFKGkUKGw278e3bjH5Zr+UO2uJLaZZ4jh0IOfTHTFfqP+x1+0JPoepR&#13;&#10;aTeyjDFVJPGefr70Af0t6NfpPbjPXjr9KxfFui2+uWUkEibgVI6evXv/ACrz3wH4st9Z06C7t3BW&#13;&#10;QZ4IIPr3r1+Fkmiyec0Afjz8ffhe2i6k88UeYmLccnAI6flXwN4x8PwlpAVyRngdeB0xx9P19a/o&#13;&#10;J+Lfw+g8TaZKTFlgDyBz6+lfkX8UvAo0nUZ7d0MbRg47fgc+vtQB+YXjTw/5BeVE2kDJ7n3Gf1BH&#13;&#10;H414zeQvG78Eke4/UYz+P6196+LvCaXUEiqOdw59z0/oB+NfJPinw5LYXLxtHjd1GPU5znA6CgDy&#13;&#10;Zl5PP/1/WlR2UjacEc8exzWld2pjBwMjPp6Hr+Pes5gFHUE/Ud6AP0f/AGQfi7No97Dp13KVG7hc&#13;&#10;npnGOnTp196/oN+GXimHU9OtpFfKuueP1Jr+QnwJ4qufDGswXsL7QCO/TnufT2r+gL9lf4wR69oV&#13;&#10;khlUkr0JHOO3Xt19aAP1r2rPF8vII/Ovib9pj4aJr+lXF3BCDPGuQfUAZ619ceFtYjvrJOcnHSne&#13;&#10;KdHg1Owljkj3hlIxj2/GgD+cXxBoZt557WZCGQkbeCenI/8Ar5r5k8e+F5ImZ1Tgk59+M856kDpX&#13;&#10;6jftD/DdvD/iOe+ig2QStxxx17e/HH5V8d+I9DjvoXDrkEdcdOn+SO9AH5/32nmMsFwCOoIxwc5w&#13;&#10;Ont6ZrmpEUH5sc/5yT6/rXvfi3ww9nK5VBgd/UjtkemcV4vqMLR5BGCD6dDgduKAM+CTypEIOApz&#13;&#10;nPp+vfr/AJH6A/st/EJtO1O2gdyuSuOh55z/AJ9a/PxMZ2rzjH4e364r174XeJh4e160lchVeQKC&#13;&#10;Seh6njigD+qb4V+IFutPglJ3BlB656+/+fpX0HIoubUgjOV9c+vA6V8Lfs++KbLW/DVpPFKhIUH5&#13;&#10;T1B7/Qfzr7U0e+Se3C5wen4UAfnd+1Z8O0nt5dRtosuc7sDPuPbn/Pevxx8beHA0k+8YYZz7Y9OP&#13;&#10;b61/Sf8AFnw1FrWiXMRTcWUn6+nr65r8K/ir4TbTNbvbRkKqjnr3yeOaAPgG5tWt55ImzhTjOP09&#13;&#10;P89qVEO0MwyM457c4/KvT/Evh5RIXTlgeOM555A6fielcGbcQttkyMceueen59aAKcUALc8bj1xw&#13;&#10;OP6+vpitOKGEn0HqOnTqR3/wqFgilCoO7aOhxj1A/n7VfhCt99NwC5Bznntj6en40AdFpF15EoAI&#13;&#10;KcYx/j1/zzX2T8EPEPl6pFAz/ICvcZx3/wDr9Pevi9DDFICi7OvGcjH4fnXtHw7137FqcDRjYA2M&#13;&#10;g9f880Af0EfCrUneyiQPkOA2SepIGR/nivpyGDz7QiQZLDj+Xv6V+dXwE8aPeRWyu4I+UY9x1GB+&#13;&#10;o/8A11+imk3kc9imOv8AnPNAH55/tb+FFu9BublUyYlbGByOPWvxx1O1eK5cEEHcewz+P446fj3r&#13;&#10;+iD43+H4NY8N3yMmQY25wOw4/wDr1+Cfj7Rv7M1m5tSm0K7evTtn60AeN+ItMWWwfKgkA9j+fP8A&#13;&#10;ntivnG9tPIu3VuASP19Pf1r69ltBPbMrHIC9MYwD+f4e1fPnivTfLuy23OM4yDzk9/wxQBzNoA0A&#13;&#10;5GcepPT+Y6V6j8OdWTSPENpcsQoDL0GMYIzXnllEBGAOcccYx759cf59tS0Jt7mOYHYVIPc5x1Of&#13;&#10;09aAP3r+FviS11LQ7ZkILqo6dfl6gd+3X+lfdXgm/S6so12+nv16V+T/AOzJfpfaPA3mF3C4PPQj&#13;&#10;Gf0Ga/T/AOHVxttwhGCMD2oAb8ZtCGo+F7xQuQ0Z49fxHp1r+eH4j6T/AGb4rvbV1wBK3X0znpg9&#13;&#10;/UflX9M3iy2jvNEmTAJKn6cj/Oa/n9/aU8PNo3jq7JGxXcngZOckjnHTnNAHy9cQ4xleWHfp9B+H&#13;&#10;bPtzV63tgwG4Yx3Hf8vr1981N5eQPQAY49+uP5VoWUIHzDBAJO5untx+NAGbcQbECsMYHH+Ofc9+&#13;&#10;eTzWZHEQ+4Jk59fXtnP55rr51URneNvoOM/5PWuflUq45AJIPIz+Oe3+OKAO88K3bJqEYZgB8uAC&#13;&#10;Ox4wP5c8fnX3H8OEnS6t7hAcbh3/AM4+gr4N8NlxqETlsgPn03c9+/8AntX6o/DHQdPu9BV1dS4H&#13;&#10;tweD1oA+9fh8+/T4F4GFH/6jXkv7VOnpc/D3UtwyRCTznqv+f88113w7n1C3SKPqij09+PwqH9oK&#13;&#10;2N/4A1GNlGXgfGfXBOD6f0+tAH86viEbXkXA79hn6jH8jXlN2S2SMYz6cnA9/wDP49PZ/FNoLe5n&#13;&#10;AJOWbjrgduMdPevG7xWJDEcnPb06H/PrQBPYsBCd/GMZP1PBz04pZWUghSGBIIA4/wDrVTtCwBGe&#13;&#10;T1A74POPr06VeRPlcjJA5BHde5H44z6mgBtuoEnmE4J749evfp7V7V4DZXvLZSflJA69+mB09q8Z&#13;&#10;jKB0JPJP0xn8O3NevfD5g2owInUMevAz1HXp/UUAfqf8D4sXNodmTuA7Zx/kc1+pnhJj/Z6DoPT+&#13;&#10;Vfmb8CLLc1q5OWXaWP8Ant61+m3hQMtggYYOOlAHx7+3TcC2+Feo4yTIqKMcHO7jHb04PFfzc+IO&#13;&#10;Lp04Q9u3B/n/APrr+ir/AIKASeV8Lrhd2N7J1+vI/LNfzta20ZuPm+Ygng85H9cf/XoA49kUSsxO&#13;&#10;B3b+XTpW5GwRMZzngMOxyOR9PWsOWWIXJxwCcr/Wr6zxqB8xBYZ6/n/kUALLIRLu6he47j3PT/PS&#13;&#10;um0FmLgjax3AY7Y6g9//ANecVyUk25W7jIycd/Suw8LhHKYfBLc9gR7n+X+PUA76KIkHd0Oe/GO5&#13;&#10;/D0r2X4RWdq2vwXF3wkQLc8444wDyD7frXlVvB8wBA5z/nH5V7d8N9KllJPKAEHI9OuP8+tAH6Z/&#13;&#10;CuG2vZ7NLccQxjjAxufnjp078Yr700eER20UYAAVfftXxB8BtLm2Jh/nAGfw9T+FfdGlxvBCPNbI&#13;&#10;2/l6flQB8M/t4eK00P4UaraxuRJe7Lcfjy2PfHFfzwXMxkmdehz+meeR2Of89/2H/wCCkXjDCaV4&#13;&#10;ejkAErvMyj0UbQSM/XFfjDdXARnHXGenPQ5GB+QoAVpGllboEPy59P8APGf8kLHIZJwgGQCBkZHH&#13;&#10;15+vNU4cSfdOSe38R7c9Mf1rW023VSJMYAJIyMc98/j6exoA6aEBLdUhOSTjOf556emetdPoqmST&#13;&#10;djOec9+vQ/y61y0UYLBQec9zkZFd3oEG/Zzyccev+f8AJ7UAeqeHoGLJtHJAzjHp9RX0N8MbhIfF&#13;&#10;VjOF3CAmRupxwcZ/rXhmkwmOFFVvvY7cds+9e7eB4XjuN8GQX+XIH8JJxz/9egD9KvhxBcaxJZK+&#13;&#10;AIBkgAHhmzn8u34V9s2UXk2yR4xgV82/Azw75ej213MjB3jRmLdeRwa+mWZYoyx4CDP5UAfE/wC2&#13;&#10;18Qv+EU+FWoafDJ5dxqZWzTnBJlxvPHbZ/OvwbeOWTLngfr0x7dMdOvrX3p+3Z8Sj4k8fQeFIZN1&#13;&#10;tpCb2HXdNJgk8egABz+VfBjXAlzGq7RnkZ9R1/z7CgCSEpEAp5YHPHv3J56+3NQ3t15cJIHHUc9f&#13;&#10;6fl/SpsKRu7lgM54x0JH9awb2fGEXoSeOv8ASgDofh7pn9reI4N4yFYuSM8hRwPz/wD1V97uBp2h&#13;&#10;xQL8rMm7OR/FyewFfMnwL0NJpTdOmcuFBI7dW/M9DX0d4ku1EZjABA6fhjBH/wBegDg7l2e6HGQG&#13;&#10;x09ev4e3eu10keREHbAkbHI/z/n1rhYsST7up/r16f4V1cMxwIoQBnGN3Zfof19aAPQPCtkmsavF&#13;&#10;G6s+ZAWx93y16Zzn6n9K/RP4YeHbXT7KF3Xm5O4e0Kc9M45avlX4RaYbqZTMkafayBwOVjj6nJ7n&#13;&#10;+vpX3poFuu0eVb7Fddo9Qi/dUY7nqTQB29nGqoHAwW5PTvX5c/8ABQ744LofhgfDzSpMXesZWTaT&#13;&#10;uW3X7xwOzH5QD71+kXjLxDp3hTw3d6nqM/kR28Tux7hVUk4H4V/MN8f/AIozfFH4j6v4qdiIJnMV&#13;&#10;tH/ct4zhM9eW6nnrxQB45Ldk4Eec5y2f8P04/oK1bR2VdzLj6Y546emfp+FYlomdruc8bv8A6x45&#13;&#10;9zitOaU7SwGD/iOB3A9/50Adf4W0e48V+JLTRbQHfLJtyD91R1P/AOv1r92vg/4WsvCHgy1S3i8v&#13;&#10;fGqKAORGowPzIzX5t/sa/DRda1I+JbpCUkbyovZFwXbB9cjHPr6iv1ev7lbO1WGMBFjUAAcYA6AU&#13;&#10;Acl4m1Xy0bJ65H49/wAMZr5n8QaoJ55FzgAjg4PpwB2/nXovjHW1XcqE5Pb07A968Rkl8+cnqSSc&#13;&#10;f56DmgDR0+N5bgRKMluec9Sf8/rivdtDih0nTzdOwVgDtJ75rzTwvZI0hkm5Uckn26/l/wDrrR1L&#13;&#10;Vr7V9UtNG0yCSWNi3mMv8KgfLzjqx4NAHZeH47nxDq5vfOcQLlQ3CgJn52HqTjaOhwfQV9BaZawt&#13;&#10;Ir3LghQqqpJO0fwgD+leYeDfCkjW0Ng8Ennu3myPuwN47Y46DAUdjyeRX1T4b8JWNmiTMdsoy5wQ&#13;&#10;xDkYBJOc+1AGjoGm2sChuCQcnr+n1/SvG/2jfilb/D7wTe3aFTKMJGmQu6U52qDjoOp47V7D4k1q&#13;&#10;w8J6RPcGRYzGjNl2+6oyST6E/pX4PftK/G2f4p+MJ7OwuC2k2DGOLk7ZWHDSDr1PAPp9aAPEvEuu&#13;&#10;6h4i1271jVp/OnuWLsxOc89f6DPt2rl2O/534PTtn3Hscdf0psksihuAMkDLEZODkc4qlI5l/dJy&#13;&#10;T3GCOmMj6evc0AdL4Z0W/wDFviG20bSF/fXMgUccqDjJJ9BjrwTg89K/b/4IfDuz8B+F7eONQzLG&#13;&#10;FRiMFv7747bj0+lfIP7IvwQFnEvinW42FxdRh/nyTHCwBUDjG5h19M4+v6K3M6QRLGg2oi4VegCj&#13;&#10;oBQBW1W+VQ3OB+P+f5V4d4u17ahRHyWznBP+ePrXUeJ9aSGN8NtxXzprWrtezMFbIHoPf+v60AVL&#13;&#10;u6eaRiDkZPv/AJ7/AI/Wui8OaZJeShmGQMdeo9efeuZsLZ76dQucdc8evSvoDwhoQUJuTBGOO/40&#13;&#10;Adr4Z0gQRKcZP4cZ9AK7TU9ZtPDumveXMix+WrMN3GNo6n0H/wCqkiaLTLPz5cAJ0Hqewr5D8d+J&#13;&#10;NU+Knic+EdElzpFswF5JCT+9cHiFT02j+In3FAFGFdY+PfjJJzCx8L2E+VDEqLiVD98r1xzgL2H1&#13;&#10;Ir7d0XSrbQrGPTbONY8Drxyew6du/oOAOaxvh94O0/w1pVtp1sBEUUcgDO7HRcenT68n39XsNKtC&#13;&#10;Q6jzCDySMbT7UAO0uyTYuDuHdgCPoB/Qde5q9rXiDTPDtk9zeSrFtU9T90AZyfYVrzz2+mWhmnZU&#13;&#10;SPJPH6/4mvyw/ai/aDGp6rP4Q8PTA2qcTvHwWI5259B3/XNAHnn7RPxt1P4g6nNpGlyMNLtWw5XI&#13;&#10;Ejep/wA9Mng18nCJ3Y5VgoOOMHB54A9fzx3qS41e71OQRRARxL/dzy3fJyckknrSxRTyTx2Fgplu&#13;&#10;Jn2Kqgksx4wBn8z6UAdX4a0e+13VYdH0yPfJIQBt4GM9c46AdT3r9Ofhr4MsvBHh+JZFVpSAxO0A&#13;&#10;sxH3u+R6D8a8s+BPwgt/C+kjXNYUNdTgs3TseETjgDv/AIV7J4j1/wAoMo4AHA9PegDN8Sa8V3Jv&#13;&#10;JJyOMda8ku79ppSScj370uoag91IXZuhz+nJ9ueaXTbB76YYTIPB9/X8/pQBq6Lpct3MC44469fb&#13;&#10;14x/9YivevDWgiNEYpyce2fzzWN4Y8Oqix7k69PX16e3Fe56NpSRqmRwO2P0IoAu6VpvlgfJgfQD&#13;&#10;P1rs4IRGvI6fh/n61Db26xrj1x/n9KdNcCJMDtQAXV0qAjOM1w2sawsW4bjg56f55NSavq4jQ8jI&#13;&#10;/CvmL4n/ABQsfDdlLK8oWQAgDPJPoPc0AP8AiX8S7Hw7ZSzTzgMM4z244GO+e1fn5rWt6/8AEbWi&#13;&#10;fmEJY7E5KgdMnt/h2NXr6XxB8UdZEtwzLbFiUXOFC+pznseT+VfWvwm+DEFsiXMkTEYG5iOo9vqO&#13;&#10;350Acr8KPgvGXiubqDgclj6dh7j/ACcV9y+HvDcOnW6pFbBAowOMZxxzWxofhyK1hSGFVRY8Aep/&#13;&#10;z3rsI7QW6c8kg/8A6h9fWgCnHbxrEPOUIFHPH9PWvJ/iL8TdF8FaXPczzCMxg46Zz2AHqc1nfGD4&#13;&#10;saN4D0eSee4XzQCqIuCzN6Dpz69q/KPxr8QNe8d6o13qsp8oMxjiXOxV/wAffPv2oA6X4h/FHWfH&#13;&#10;+rszyFbZW+SMN8oHqeeenfPtWP4U8LX/AInvo7CxXKHDSSEHhScEluOvTpz0FVPBPhDUvF18LHTY&#13;&#10;yIFYF5cfdBPT6+1foH4S8HaJ4B0xIokH2k/NyOd2OrdOeenQduaAIfBvgnSPA+lxs6A3BUN83Ut/&#13;&#10;ef27AH6mq+ta49y52nOf6en+fpUer65JcyEbiS2e2ePf+dc2qNMxAHzHPXnpz+HSgAAaQkPyT/kZ&#13;&#10;rrdE0OW4cFlyBgYwe+D7/lT9C0Jrp0kcEAHgfyFe2aHoKxBBtxgdKAG6FoQRR8vv05r1HTdMRAMj&#13;&#10;GKXTNLVAPlwK62GBYgDggD+tACQW4QDsKnkmSNSAcY9qjmnWNCB6Vy+oamIlOTgf5NAFu91BVz83&#13;&#10;Tn8B/npXnusa6FVtrjuf6+2OnrWZrGvKA+WxnPevJNa8QCQt5bZH8+McHpg0AX9c8Qlt3znnvXnF&#13;&#10;1eyzucnOOn/6/wAsVBLdvcSEuck/zq5Z2UtxIAi9cAfif/r/AMqAI4LZpSFAz+B/Lt/ntXfaJ4fd&#13;&#10;wJZMBARkn8c4q1Z6ZYaZAb7UnWKJBuJbjj1PYD8q8T8ZfGmbU7p9A8G48qPKyT/wj/dPTv1x2oA9&#13;&#10;W8WfEPTPC0LWGmDz7sgjauPl7ZJ7V8seKNfutXujPfZurtm+Veu3PYDgEf4VqQxm4IghzdXk3DMA&#13;&#10;Sfr/AFr3HwB8K41K32oQmSYkHkDIPbt27CgDxvwJ8JbzxJdR32tDEXaLpgds/wAq+2PCPw6sNKhV&#13;&#10;baIRouOg6Y9K7XQfBltAEfy9gAHAFdddTWOiW5kmYBF9cf8A1qAMuPTobCPc3AWuJ8U/ETTtEhaC&#13;&#10;N90oHGCM1wPjr4uxkPY6UVJzjOenp9T7V8/313c31wZrs7525xn7uTwXP8qANjxR4t1DXpmkndhG&#13;&#10;xOAOp9h/jWFp+jNdH7VdkRW6ZPOcLyPrub9B25rSt7CG3AvL/JduEXoW+g/hXH4/yq6BNeFVc7Yo&#13;&#10;87UUcKPf1OO5oAPOaSIWlmnl24znAO5x357fnW1p2imVlUDgev8Ann+mK2dH0FpsPt4POPp0r1fS&#13;&#10;PDyRhflwB+eaAMHRvDw+UsmT+XPvXpum6OqAEDkfT/PetXT9KCKMr6duOK6iG2RAOMEf1oAq2tkE&#13;&#10;Qf5P9a1lQIPQdvpTWZIwT0/pWXeX6xKcdsn/AD9KANCa6EakDr+lc5faqqDryfwrC1DWwu75sH/P&#13;&#10;SvPNU18AEs+T7c0AdPqeu7SfmxnivNtW8RE52nn8evb19M1zWqa/LKzYOSM1yk128p5OSfzx6fhi&#13;&#10;gDTu9VedmOcA/r9c1kkPIVOMk8dB3GPfP+fwkhtpJiDjjOO/Pfmus0zQnlYMy4A64/z6UAYtlprz&#13;&#10;MABkn8f8/h+dd/pHh3dh2HpjgdPpXS6V4eQKoCZz/k16Fp2jbAOM4/zx0oA5/TNEC44xj/P/ANb+&#13;&#10;td5ZaUq5JH+fXPvWnaaeq444rditwo6YoAq29mqAfLk/z/zj/PStIKkSgvwBx6YqhfanaabAZbiR&#13;&#10;UAznOPr618bfGn9rbwx4Et5bPTpVur0ZARTnHpn/AA69fSgD6f8AF/xC8P8AhKyku9TuUhSMZO5g&#13;&#10;MD3/AP1V+XXxw/bjaR59H8FK0hOV83t+Hc89M/XpmvjX4n/G/wCIHxV1GU3crQWbk7VXIA+v1rjN&#13;&#10;G8FiVVd0aWRuSTyR+PXj+p60AYHiLW/Evjy+k1HWrl53kO7k+vTjH4HPH0rW8O/DTVNVnVLWM5kw&#13;&#10;MjP5f5x2r6R8BfBC61m4jmeIiMnoR1Gep49K++fh/wDBWw0y3iAg+YAckYPTv09P/wBdAHyZ8LP2&#13;&#10;csmKbUosn5eAD3/H/Oa++/BPwp07SFRUgCgf56e/fJr1PRPC9hpECbkACgD06d8Vh+KPiJovhyFk&#13;&#10;R13AH/P+HvQB17ppWhWplkKrt9e//wBevAvHPxeW132tg/zDIIUE/TsfxzXjXi34s6lrDSLA5SLJ&#13;&#10;6dSOegP8/wBe9eLtf6lr1wLXS4zO7MMsMlfc57/j/wDrANvxN40vtRmaS7nJBJKoD/IfxD9P0rF0&#13;&#10;fwt4g8Wv8qtbW+RnI+ZgR0J/XA6V6v4R+EQeZL7WiZZTnK9R9B6+wFfSmh+EreGFEjiCL6AY/wD1&#13;&#10;+9AHkPhD4Y6fpSI6xBnwBuYc/jn/AAr3DS/DKR7WVBke38/8iuzsNDQY+TA47c4rsLTSgvOOnFAH&#13;&#10;O2GhqqgADI/z/wDqzXW2mmIgGBg8VsQWSqoAFaUcKr+H+eaAKMFqFI28dP8APFaKRheppd6RjrVW&#13;&#10;S6wc/wBefagC40iouB/nNVnugO+OtZE9+Fzz0rEudWRQTnI/zmgDduL5R39aw7rU0TOWzXJ32tjn&#13;&#10;nFcZqHiEDO056/r2oA7a+1xBhVb8v8muL1DxCsYPOf8APvXB6h4lPzENz/n361xN9rssp+9gHPt0&#13;&#10;oA7rUPEuSdr8/Un+VcZea68vyqx59/X/APVXLy3bTbv5Z/n9cUxUklAHbj/PNAFua+dmPJ59fQ/5&#13;&#10;6e9UlEkvPUngd8H+f8q3bfRpJgquME+vrzj/APV9K7PT/DGCrBM459KAOCstKubkY29+eOnt/n8P&#13;&#10;Wu003wzuYcZA9f5e/wCNeh2Hh1AgUJzj09K7TT9BC4Cj09P5fhQBwth4cWPqn6nmuytNC5HGRx+P&#13;&#10;9fxz/wDX7O00cLjIzn9K6GHT0GMDmgDl7TR1AHy8/nXR2+nIuNw545rZjgUdR0Hp1qwFQdRjFAFO&#13;&#10;O1X0/wA/WrixKO/NI0qjvwKqy3gjByQPx7UAXS6JVd7pVzk4xXGa34t07SLZ7i6nVFUZ64/w7Zr4&#13;&#10;t+K/7Yvhbwp51pp063M6ZHykYB9CQfXr2oA+2Nc8W6ZpEDzXc6oFzkkgV8b/ABZ/a88KeE4pLbT7&#13;&#10;lZ7gZX5TnkD1/wAP1r8qPix+2B4o8VPcRJdYRmKhIzt4Pr16fX3r411jxdrOuSs9zOzb/cnk9qAP&#13;&#10;tD4wftfeIvFcj20Fy0cTH5UjbGO2Sce4/wD118Xaz4s1vxDcO1zLIxOeM9fX/DnNUtO0O/1WVVVC&#13;&#10;xc4P8ufp3/OvoDwR8E9V1uWJRA5JPXGeCOfT9TQB4Ppnh++1O5CpEzZyT3bpwSOfxx1r6R8A/AzV&#13;&#10;NZdJHgwOMjHQE9R9a+zfh1+zKIWimuYGHHoOnvgda+3/AAj8MtJ0O2RAgGPbqaAPi34efswQqyNd&#13;&#10;RFRj+IZxn19fw+tfafg/4P6LolsE8ld3HOOSOnrXrlnbWlqm1ECgY5P09axtW8ZabpH7qE/aJyOF&#13;&#10;XkfQ+lAG3ZaPaWKAqoQAAdug9T71i6z400bRgYFPnzjOFUZ59DXnl3rHijxITHxawNnjB3YOOP07&#13;&#10;f/ru6V4OWMieRd7g53N1J+vU0AYt94g8R+ImdFY29uccDjH4/wD1uKl03wr8weVWlkPduv59fyP5&#13;&#10;16jp/h8IAqocDpx/9biuss9BCgsFx/j2JoA82s/Da7vnTP15x/8Arrr7PQRgALjNd7b6Mq9V9Pwr&#13;&#10;fttKXAJGP/r0Acda6KFA49O3pjnj1ro7XSNuOP8AJrp47BRgEZ/Xp6VoJaAAbhigDChsNvOMZ/z+&#13;&#10;takdmuBgYrUWJBTwoA9v8aAKy26jpU6ooxxjFOyP8/WomlX15+tAE3GBz09v/wBVJnGecDnrVR7l&#13;&#10;Rg5qm94o4z/ntQBpNIB07VC9wAaxJb8c4PP5f/rrOm1AYO5hxj8aAOikusdTg/5/z0rPe+UdO/8A&#13;&#10;npiuUm1dQT83A9KxLjWwcEEcd/SgDtZ9SXpuxj07Vj3OrKp25/xrhbnXgv3n5P8AnmuXvfEapnLj&#13;&#10;J989uaAPR7rW1AOTtA/CufuddXoX4/H0ry678ThCQW2gZwa5q88TOdwBx75PQ/r060Aeo3viSJCQ&#13;&#10;r8D37Z/z+lcxd+JNvRsn/wDVxXmk+ryyyHB4x79f89xWfLcu2Qx4/n+NAHa3fiRiCinGP5fX/JrA&#13;&#10;m1d5WODyfbHv1rCMkjjcoyT37en86sJa3E+AuSc+/tjmgD//0/1ut1kt5BtJGOhrpra/M7LDeDK+&#13;&#10;v880s2nDpjAH41VNq0fbIH9KAIdf8CWGqQG5turL0/yK+RfiX8G0vrWVDB84Vuw6c9OPX6V9im71&#13;&#10;CzjJgO5R1Ht/n0pmy18QxmGdArsCMY5+n40Afgt8S/2fLlfPnggIGCeBn8vTtXwX4t+GOpafPLvg&#13;&#10;wnP/ANc9Mf5zX9R3ir4WWcqsZbcSRt7ZwO2PpXyP8Uf2cvDmq6dNJZ2ipJgt09ByAPpQB/Ond+Fi&#13;&#10;FY5wQSFHHTOMHNcdd6ZLGxUDO04/LuP/ANf4V+h/xQ+Bt/oFxO1vGyxZP4Z65z39/wD9dfKOseHJ&#13;&#10;LINFLFiQZ7fr75OMf5NAHg5jx39cVHtxz1roL6waGRuMAE/5z0/GsRxtYen1oAiD4OP8+lW0fjg4&#13;&#10;I/z/AJNVSOnrQjMOCf0+lAHpvgv4h+IPBd9FfaVdPE8bBuGYZxj0NfsR+zR+38VNtoXiuYk5ALFs&#13;&#10;/lk/Tg1+HEcnGCc/0q1aX9xYzLNbOUdTkEcdOlAH9q/gX4o+H/GOnRXmm3aSiRR0IPOO4z1r1CO8&#13;&#10;QjcpyD+Wa/kr+An7Xnjb4a38UEt872wb5lbkfXuTx6V+7nwH/a38K/Eext4pbxEuXwCpYZPf2+tA&#13;&#10;H6BJdg4IP+NWkuV9etcFZ6zBdxiWF9wPocjp/WtWK+HHNAHVs8cy4YAgiuL1nRmj3XVgMOM/L2/C&#13;&#10;teO8z0OT+dWkuVcc0AcXpU0N0xt79QJf9rkcH/PasjxFocGSVQOrfSuu1XS4rtRLAdkg7jOa4t9R&#13;&#10;urab7NqK8cYJHGPWgD5w8cfDWw8RRSJLDkHkHAzkZGDxX5tfGX4Ay20k8ltb5UZzgHsOCB/nGK/b&#13;&#10;2bSobtd9t39Pp1ry3xh4Hsbq2dbiEOWB6j8P8/lQB/L74y+GNzpssrpEVKn7uMfjzz/WvE7+wltm&#13;&#10;Mci8p29R/kfzr99vi38ALG8imns7bc3zHHTg8jHv6V+YXxP+D13o9y8iwsFGDu6Z+v40AfFSwkOY&#13;&#10;WOevbPPX/JqBoth5GQeemPy6iu71LRZ7KcxMnIHT+vYYNc1NaYwWyQM8EnAz3/X+dAGOpAXnnHX8&#13;&#10;fepElwSehwPXj1q79mkYN5akjuR/Ss6RNrccADn88Yz/ACoA2Le6mtZvMhYqc9RwAcdq+u/gb+0j&#13;&#10;4h+H+pwLLcsIFIB+bORx1H4dPy9a+NIpsEI3UZ4z+X6VeUshDq2D3/pzQB/Ut8Cv2j/DnxI0uBXu&#13;&#10;EW6wuVJH4Y6+lfWkUMF5EJIjkHuPT164r+RX4cfFzxB4D1CKfTrl1QMc7SMYr9x/2ZP2xdN8U20G&#13;&#10;k6/cqswCruYgZ7Y/z7+hFAH6KT6cynIHJzRGjRELjGK39J1LTtatkuLSRXVwCCD69DV2bTUJyo5/&#13;&#10;KgBml367THcLkdjV57SKSTeRwf8AP+f/ANdZkMDRuyEYFbIlVVAx1x/nvQBx/iPwvaapbvE6AqwI&#13;&#10;wR7emK+A/jX+zja6rFPeabBiTk4wcg9cg/0r9LGiMnXoazNS0CO7t2VkBzx060Afy+fEn4S6r4dv&#13;&#10;ZVmhZVQn5dp55x6dvX/69fOGraMICQUxjgfTPf8ADrX9KXxh+A2m+JbWaWK3Am2nBGc5P5ewr8ff&#13;&#10;i58ENR8N30yfZSoUnHHRR0I9qAPzrvtPeNm4yW5+v0PI6VmpFgHHyhTnH8q9w1rw00JbdFkr1HPf&#13;&#10;0HP4gV5leWDRsYxxx7npQBhq7DCHqfUdP8am3MvzA4I/Tt16+v680yaJoySBj/PbtTIn2F94yBj8&#13;&#10;fTOemaAO48JeMtW8K6gl/p07QuhB4yOhz2Nfsj+yr+2qYUt9E8T3O3aAoJPQgjp8w46/5FfiGMAZ&#13;&#10;BB6YPf1IH8q19P1u60uZJrZypjbORnsaAP7QPBfj3SvFWnRXllOrrIobIPqOMfnXoi3CuuM5z+Ir&#13;&#10;+Zr9mr9sTWvB93baXrd232b5QN2e314GRz1r92vhf8ZdE8c6VDdWlwrlwCRn1HcevrQB67ruhR3i&#13;&#10;meEbZB3A/n/+us7w3rbWkv2C/bDD179utdPFdrLHlSCD/L1rkvEGjLdk3FuNso5yDQB6DIiXA3oM&#13;&#10;1ymv+HrXVbZ4LhAwbj61X8Pa2Agsrp8SLwMn046+tdsVWVcjv+tAH48/tQ/sm2etWt3qukWw84Bm&#13;&#10;+UdeOvTvX4YfED4d6j4S1WW1vbcoEYqDjseePf0r+yjXdCttTtnt51DAggV+Yf7T37K+neJLO5v9&#13;&#10;PsgJxub5RjPHrQB/N1cWkkYD4+7nPbp0/wDr1kyRleoweeor374ifDfVfBl/LbahCVRGbkA9SfX+&#13;&#10;f868YvrTB6Yx6559f8elAGAx/vc//qzTR04PT68+1WGVR+Pf1PuaYBtPHH86ANDT7kwkHnB4x+Pr&#13;&#10;z7f/AK69z8EfEi60GZPLmIVSN2O3pjngdPy5r59U4BA79vr1qdJDEd+45yOnHSgD9dPhh8dkDR75&#13;&#10;+pXOTx2yRz79a+7fC3i6z8QW8V1bSqJCAxA4yeBxX85/hrxlfaPcIRLtQHOeRx6f59K+5vhN8c7m&#13;&#10;yeDF3kDG5Sc/gPXHORigD95vBHiiWIxpM+SMc5BJ5/Cvp3SdTivYFYHJI9f89a/MX4U/E3TvEtvC&#13;&#10;yTjzD156+/1xn3619seEvEOwR4b5eB+FAHtd5ZieMqRnP8sHHFfIfx2+Dlh4x0aePyR5oBKnHOa+&#13;&#10;yrG4hvLcOhycCuf1qxSUFWGQc0Afy/8Axj+Dmq+GtVmXyWCBjzgjHPfj26nP1718ka74ZvY5TlMD&#13;&#10;JzwBn0/Ov6afjl8E9O8WadLPBAPtC8gjr+Xevxv+KHwou9IuJ0lhIKFuqnjn/wCtn+VAH5xyabJD&#13;&#10;K0ZXJB/I+36VU8hwPmGfXHOSfTI7V7Prnhqa3lYGIgfN26nv19Mdq4K50zyx8vUH8s+p9vTrQByM&#13;&#10;lqSBtHJ4HH8j0ORVMI8bqynBBPbpg9/T/PFdMYl3cryCPX8+361QuLZcHaMkc+v1x7igD60/Zt+P&#13;&#10;GtfD7XYP9JYQl1+TdwBkfT/P6f0bfBX4u6P8RvD8FxbzKZSgLAY645weuPyr+RKzne3lDIdpBHfk&#13;&#10;fj7f59a/QP8AZa/aN1XwLr0FldXJ8iQqME8Y9P8A63egD+l+OR7R+DlT+Rz7Vu28gY5U8njGK8W+&#13;&#10;HHxF0rx34fgv7KVXdxzg5we/P6fzruLXWBa3giuGwhP5e4z+VAHoElgl7A6TDIYEc96/Pz9p74DW&#13;&#10;viSzl1CxtgJ0OeFHOBx/hX6H2tzDJCGQ5rntcsLbVYnhmQMD+XegD+Wjx94AuNBvngliIeMndkc8&#13;&#10;fqcD/wCt1r5x8VaSrpIQmQORxj689/rX7wftS/A+M28uraZAQ67j8o7Yzj9Ov0r8fvGHh029w8DI&#13;&#10;Vcbuv+zjn2x2oA+ObqzeGZkIwQenpWbKhQ5x+eR+lew63oYWRm2Fc9e2Pfn8+ea4HV7EwhSBgnj6&#13;&#10;kegoA5xW5/zz7V2fgzXrrw7rMF/ayGMoyk4yO/HT/GuLUbTyf/rVZhk2MGB6H+uaAP6KP2P/AI6f&#13;&#10;25pFtp19cBnAAGT644PPHtn1welfqn4d1Nb2FGVuP845r+Sn4A/Fe+8G+ILaQSkRbuV7DPHTBOfT&#13;&#10;/OP6HvgZ8X7fxVpFtPHPuJVe/Y9ePXPBoA+55rZLuBom53Cvz6/aO+GzSSvqVsnIU9s59fUcjjpX&#13;&#10;3no+orPCpducDv1zWT4t8MWXiDT5I5og+5cZI5xQB+AHiTQWgldWGAM9ux9+xr558c+ERcq1wqZK&#13;&#10;9BjP6f5+tfpf8bvh6/h7UZZIosRMx59+a+SdS0yGYPE6cnv0J+v48UAfmz4g0OW0lf5eOvc49a81&#13;&#10;uYzG5U9Dz7H2FfbvxC8GEB5YUwfr0OT1H6Yr5K8QaS9rM6MDlMDnv9KAOPUlTlRz/n8K+8P2T/im&#13;&#10;+garb2FxOFVXAG444PbnrXwsYdpOTkDjj17/AOfyrovC+t3Gg6rFeQOVIbP19KAP63/hT40h1HT7&#13;&#10;aZJMkqM8g8n8eK+nrW8hu7ccA5Hr7V+Jv7LHxmXVdOtLaWfdlVGM96/Vzwp4nSe1jfeDkevX6GgD&#13;&#10;zD9oD4fxa9o80sceWQMw4z0/CvyC8R6S+malc2k4wUJBz0x2/wAPX61++msyWeq2LxEbyV6Y9f8A&#13;&#10;9eK/Lf8AaC+HTaTqU+rWsG1WOfzxxz7UAfnB4x8NQzs7qME8DIzx/h/kV8h+KdLktrmZXTABIOR0&#13;&#10;/wAc4r9Hb7Tba9Rlx83POOp6jOfr+VfN3xF8FRurz20RBO7t7frnj+lAHxhNERLkcDPA9f68+lSW&#13;&#10;0zW88c0fVTnPPH4fTvWvqmntazOsiHOTx9O/bA4rEmUKQRjjvjGPrz6/jQB+vf7HPxhuYbe30aWX&#13;&#10;cEwvXnaeuP8APr+H7W+D9Z328UrdJF/px61/LB8A/G7+F/FNoztmIuAQOMjPHbtX9I3wd8UWniHw&#13;&#10;3aXUcgJCKGA57cUAfTup241DT3AG4kfmPavyw/aR+HPkajLqSpgSEknHbn26/wCeBX6kaVqCyxmB&#13;&#10;uSBj/wCtXiXxs8Fw67oNy4jBdRlT6Hrj0oA/BzxD4aRVcFcgn34Oeee+frXzf4i082chYDOOPUkf&#13;&#10;pnHrX6CeKvDzWN9PayrxG2MYzx2H86+afHPhSORZZEAbg8fUc5oA+bMswCgDAH+c/T/PY1etTK2G&#13;&#10;zgrn8KZd2xs5HjZcDnv29P8A9X09KitpthCr0x1yevX9aANiJvLfaTnHH/fPGfz/AE966vQNQjgu&#13;&#10;kMb4K845HB4569Pfj+vIswP3QWHt33d8eufrUiSiCUFcgkDqePxPbn86AP1V/Z68fJDPbwSMCQV9&#13;&#10;B7fl9K/XzwLrx1GyRc8Edc+o9q/nY+CXiZbfUrdGkIAZflzzknBz/n+dft38IfFaT2UCxtngZHXO&#13;&#10;R2oA+j/F1gl1pE4YbiUP5n/PFfiD+0Z4RfSfEks6ptSYnPHcdAfr39+1fubLIb20KMeHBr86/wBq&#13;&#10;vwTvsH1CJMlOc9e/+f8AOaAPygt1+Ywk5BP/AOsZ/nXnPjLRjKC5GOvXP4fT9a9k1C2FvKWC4Ge+&#13;&#10;eB6Z56VzurWS3dq28ZG3Ge+PX1/L2oA+bLW1MLtGF6Fu/Ax6D9ePyrW+zr5glIAODx2Htj0/ye9a&#13;&#10;N3YGC9EZG0nPXnI/+vV42jrDllx1/h7j0/kcUAffv7I+r+XDFZu5JXPUjBxwc+/86/VnwJqPmSeQ&#13;&#10;p+YnjjHpX4gfs568dK10W7ttx2I64OK/YH4daoWvYpC2VfkH27GgD62MLtZOshzuWvx3/bW8MpHq&#13;&#10;sepRIM92x16jnv2/nX7K2zC4sgexXFfnb+2T4YSbw9JdxjBT5s59On/6qAPx1bZGMOenQ9ec9MVd&#13;&#10;08bJCWbA+nTk+/8AL/61VL1vLlKg/dJ7/nx+n61PpsuXG8c/wjt64z3/AMigC3q1sViLRkED36YP&#13;&#10;9fWuVQmSEq3Uknpk9fToMe+fwJruLxVNs2/t3+g//XjH864lysbOgGQRk99x9+eP/wBVAHS6AQLq&#13;&#10;NmYZDcHHPqOeD19q/SH4R66bfTYollJxj73cnP6//qr829CdhOOOR07deox9eh9a+4fhNK8sMbD+&#13;&#10;Hkg+uOgP0oA/UD4WXb6nKmRhCefzxgV3fxn02KbwVex4z+5foOfukehrzT4NXCARLnBHH6817h8S&#13;&#10;7ZbzwldRY+/Gy/mP/r0Afza+NIYodQu4MY2Sv+A5wCP/ANdeA6xbETksMBjxx159Pw9jX0t8RdNW&#13;&#10;28R6lENwZZpeD3+Y4z+X8q+f9chBw27B55HOPT3HcZ79qAOMiffnPzdfT8eOK0FPHJxgYwoycfr7&#13;&#10;f1qgSF3ADpgfnxn9PpT0YKp2A9OwI6fz7/56AFpG55OB04GD25/zivYPho27Uo23ZJYc+nX39ev4&#13;&#10;V4x5hB+9jbyD257e34fyr2b4Wru1RGI4DAd/m/D2oA/X/wDZ/ikkVGYnPHX9eOlfpD4a3i3UIeCB&#13;&#10;/nFfnJ8AlaQIV4A2568Z6cdq/STw6qJaJkYOBn8P/wBVAH50/wDBQ67mHgdIixVTIPz6/TNfgNqw&#13;&#10;K5DFsBm7ck/1/wA8V+9H/BRy7RfBtrAhAcybunO0dv1r8D9cWXcSAcP0xnOe/Hf60AcfJKGuCrgk&#13;&#10;fy/T3q/A52qQemP/AK2Ofwwfz7VhBwsxDcDk45PA756cVswuWjGRgj0557D6d6ALDzAvtHyg4yD2&#13;&#10;98n9BmvQvCUfm7X25OeBnr+P9PWvMJpMuwAwSQRz1+pOecdOK9V8DfvDHtBILHHUceo//V0zQB6z&#13;&#10;Z224gsxwD/XjH+fevefh9DMmzaMhz064+v8ALmvHLKEhhtBYnoQP0B9vwr6U+HOjXbvE+CE4BP1O&#13;&#10;CPY4HHSgD9JvgTYO+m28+zG/J47e3519ZlktrCVschOvX8q8E+E7x2mjW9vbpsCKBnGOvJ9a9g1z&#13;&#10;UI9P0KWaVuMHPPHIoA/AH9v3xK2p/FZrHeQtjAi46gFhk4/OvzpnmEhYD5R9evBH9OtfT37V/itf&#13;&#10;Evxe8QX8bZiFxsTr91MKP5f56V8mNKCTlshsjkk9+w/kf/r0Ablrt5AHG3t2JGR/n8jXXWiKqlyd&#13;&#10;pPHA78n/AB46Vx9gAoJI5OODn5en19Of8ituK7beEBOOOnXPTHrn9enpQBvxMxkO0ZA79c885+va&#13;&#10;vTfDcIBX5eBge/A+nP8ATivObIb3BQgnIx+fHHHNeu+HIkRFYDA/Hj/P8qAPa/CGh3Wu6nb6dZhj&#13;&#10;JIQvHPJ/D2//AF9K+8fCnwl/sG0tWniJuJW2/MASrg84GP5V87/s3uV1+TEW4KhlZmG4rt6Y44r9&#13;&#10;GNLdtU1yyW5JJCLJj3kweKAPpb4e6c1jo8PmAhiijn2A4rV8a6zDoPh271Kd9iQoztz2UZP8q3NL&#13;&#10;hWCyiRRjAFfG/wC218Q38IfC69sbOXyrrUttrGcjOZPvEe+0UAfix481Sfxn4u1bxPct/wAf1y7h&#13;&#10;T/cLcfh/npXnTyRrMREdyJ8oPuB6/Q9MU281SWUNGWKjpngdOtU4iJCUQYHG7pwB0/DOR/8AroAu&#13;&#10;SPtQnOwAY7dwc/T0/SuZuHa4uBGp4BAJ5H4Y7e39a1tQmiiiUA5JOc9O/GPp/nNVfCVkdU1u3gUE&#13;&#10;7n3Ec8AHpj8PrQB9wfCDRV0zRRK64dEGSePmbv6fT+dWvEN4JJyQOWz+Q7/yrqNKt/7K8OxKmV80&#13;&#10;Fzx24+teb6lcmacljgHrz/X8Oc0ATWzgHrz3ODwO5zx7c12Ph7SG1XUbe3iO3z2Cg8/KO5Of5/r6&#13;&#10;cZpkLXVwiLlfMIyeOB3/AD9vevqT4ReE2u7+O/UiQuzDbgcJkA/nQB9OfDTw/DpWnoY03Tzrx3O3&#13;&#10;GFA54z/L16V9RaNFLbwrLO5JA549Bzj6dK4jQNIW2ZCUCiEBU74J4/QHFdX4w1iDw14Xvb53WGO2&#13;&#10;geRmP8KopZj+QoA/Nr/goP8AH19B8NL8PtEkUX2tj98wOGitlJ4HTBY8d+M+tfiD5jXcwYjIB/l2&#13;&#10;6+hwPSvW/jj8TNX+KXxC1HxPqM5nR5HjgVvurCpIRRjgAce5NeUmXylKjBOT9en+e2aALcTbgm35&#13;&#10;UJPQADAGDjPXPBrY0LTrzxHrNpo9ocPcOEUc8Dvz7jvXMPK0MY24JfPU/jz/AJ/nX13+yP8ADqfx&#13;&#10;R4qTXZ0HlhgiHkEHnc3PXHYUAfp/8BfBVr4N8HwMsQiYxKi8fwgckcdz1+grrvFGsGOJwp6Dt2z3&#13;&#10;rqrl4NMsI7SD92kSBQOnAHYV8/8AjnXPkdFbBPHr9c+p70AeZ+I9TE90/JIHOc9Oen+H4Vm6bAZ5&#13;&#10;kUruOR/9fjj6c/kKxppZJ5CxPTvkfp1+mB9K7PQhHZxNdXBwx+7k9TzzjHTuaAOkvbyPSNPSNThm&#13;&#10;AUL0yx4Cj8f0zjNeu/D9fs9sXjAluZXVd6qAGlYZY55OFHA6+vtXgsXh7UfFl7DcMxjs4g0uckZV&#13;&#10;Tyx7gHt+GK+uPhZ4OtrawjuSziLjZnecDHzHLdvegD07wloACC5YYJO31BUHJx3B75x/SvYYHSzt&#13;&#10;DPMNiL8zMwAwuOKxtFe1JCD92qLnDfex2OP19h1rwf8AaS+NWnfDPwjc3azqZsFYlGCZJiDtGMYw&#13;&#10;OKAPkf8Abb+PQgt38B6DdiO5u8i8aM/6qA5AjBUj5n789K/KLzgpPGXfOM9sng1teIPEeqeLdYut&#13;&#10;Z1ydrq5uXZ3c4+Zifw4A6DtXOSXKeYdqZJA7nJx0/CgCSWdYUMjPgnIz3JPp0A74wPXNe0/s+/Dt&#13;&#10;/iJ4wEs0LTafabS/HyvLu+VABx9a8Ms9L1DX9YttK0+IvcXbhVVRwN3TP9cdD9K/bD9nb4aWXgLw&#13;&#10;rA4iAlIJ3YALSfxN9B0H50Ae+6DpNt4a0mLT4gA6qDIcYJbHIHHbGAPT86xda1VY4mOemfxrR1PU&#13;&#10;BFGTnB5yee/tXhHjHxLsQqr8HP19/wAv1oA5fxbr7SymNW5Pp056Edf1/wDr154rtcycckkD7xPP&#13;&#10;t+WOaz7zUXurljuJ9/xz1/L+hrrvCmlPfTpIykgcfn9aAPQ/CGhM7CRgAe569cZxxyc/1+tfQ2k2&#13;&#10;cNjabnO1UGScdOO3r7VyfhvSVhiTC4AAH4e/5VwvxR+IsulxweG/DQ87VL7KxDHyp2Mr/wCyD0Hf&#13;&#10;8KAOb+LPxC1HXNTXwD4TkYXMy/6TKh5toj1Gf77A9vbuRXrnwo+H0PhTSUggtNjvhsuQz7Tj7+B9&#13;&#10;5j1HYY71h/CL4RrpNqdY1Z2ub27bzmZxlpJGOckk5wM8Dr39K+rNPtItPiGEJJ+YlupJ/wA8CgCW&#13;&#10;z0+RESLgMRknHrxx/IV0cUcOn2xZ+FHOSenqafaBGV5ZGwBzyMZGOnrx6/lXyF+1B8ebb4faK2n6&#13;&#10;ZcLJqFyu2KMHkseMn/dHPoaAPPP2ov2iJdHtZfCnhpwbyVSJHBBEUZ4OR6nPH41+WFzdz307M7mR&#13;&#10;5SS7dyWPPP41Nruv6rrt7LeapO1xc3LszHlsknOf5Afj9Kyg/wBgiMmNzn7oPc+p9vfqaANSadbJ&#13;&#10;QF4lcAKOR1PQZ/Dnv6V9rfs6/BsybfFniJAJSBtUrzGhAIGf7x+nFeRfs/8Awgv/ABtrEXiPXY82&#13;&#10;0TbolcDaSCPnI9B296/Ri5nsPDunjTrABEjz06se7H/PSgA17WILK2EMA2Ig2qoHAA7fj6/414dr&#13;&#10;GpzXjOQTtznqR+Aq7r2syXszLnIzyc9B6VzMcLzyhMc5H4/if896ALNnbveSLEFyCef6HPfp617Z&#13;&#10;4U8OhUR8dPb8OpxWR4U8OBgjsnJJb6dv6V7/AKDoyxorbOv+NAGloeliNRx1FehWkHlgYGP8/Wqt&#13;&#10;parEF4wen5VeeYRqTmgCWWZY15rjdW1VYgfmzjPfrSatqoiUjPPP5V8t/Fb4t6b4XtJgZwbhsqq5&#13;&#10;+Yk9MD8aAJ/in8VLDwxYyNJKGmPCqD8xJ/X8a+FTYeK/ilrhv7tGWz3ZXcG2qM8A9j/kVagtNc+I&#13;&#10;etPq2rEtFGwKjJ2ruPBI4ycfw/ia+z/hr8KRIIGlDeSuGVW43MRyzY6n07D0oAz/AIWfCdbaGKSU&#13;&#10;AKByQuM+5OO3YdPavrzTNLj063jggjJCAdvQdzWtpHh210y1RET/AFfYetbaw7SJJFwD7/qfagB1&#13;&#10;lDtQSSjZn9PWvnj41fHXRPAGmPHHLuuHyqKmNzMOy89ietUPjl8eNP8AA2mS2tjIJLlxtRFIDO3f&#13;&#10;B7Adz+XrX5QeMPGOq+MNVbVdVlLM3PXgAnoo6Ae456ZNAF3xr4317x1q02q61MQwB2IOFjUnIVee&#13;&#10;vYnv37VP4F8Can461NbKyRo7NXAmkwW/Ac4Leg9evFSfDz4eav4/1BVgDR2KsFL7TlueAOxJ9Tn1&#13;&#10;OK/Q3QfD2g+ANJSz06NEljXG7ghfUA+p9T/KgBnhfwro3w80mO1tY1FwoPOeh7knux7noOg9a53W&#13;&#10;damupDgk9e/A/Tr/AJ4qHVtXluZGG/GT9c/XH51ixRGc9MnkD6H1/wDrCgCaFTKxHUD6/wCe3vXc&#13;&#10;eH9AlmYSOuPT/wCuO9T6B4daUhmU55HIwAOmPyr23RdBVVHydeO/5+9AEGh6GsYQKOn+fyr07TdN&#13;&#10;EajIx9Bz9M1Lp2mxoB8uMY/TtXRIioPlGCKAHRRqgGBwPWmTXKRqeefYVFPcrEGwcD6/lzXF6nrQ&#13;&#10;jBCtjHv6UAXdT1cRKctyM9zj/PFeXax4gC7vmxj9PWs3W/EQQOBJz2/L+npXkeqa1JcEhSTn9Pb8&#13;&#10;aANDV9cednQHg989P1/pXJyM8pJznOPX6imZMki5+fPH49ufwrqNE0N7p9zAqg+8eR+f6cUAUdJ0&#13;&#10;ue9kCqnBx/nn+ldXrGq+H/AOkvqutzqnljgHGScZwB3J9K5Txx8RNG8BWhsNMX7Xqrj5YUwWBPdv&#13;&#10;7o718rapofjHx/qH9q+LbtlU8xQDoueRhf60AQ/EH4s+JPiPcvZaaGstILcID88mDwSff/JrW8A/&#13;&#10;D/Xda2RWsTRxHAZmHY9e2T/n6V618P8A4HrL5dzekCNTkLjHt0r7N8JeBbLT4o0gjCKMduvFAHnP&#13;&#10;gD4W2+lIkksYeQgfMwB5+vf6/wA6+idM0JLVV+UDH07dvx/zitm00+C1HHA/z1riPGvxA03wxaO3&#13;&#10;mqZQOB3z/U0AdTrGtWWh2jTXDBQOxNfInjv4kzeIJms7AkRnuOrD2+vr+lcT4r8fav4qndp5zHbA&#13;&#10;9AePYE8ZP+zmsO1gacmIKQoGWycYHTMjdhjoMg/lQBFa27SSDyssw+XzACQD3VP8TwP0rbQW9gBD&#13;&#10;ABJcjrnLKGPdm/iI4+lNib/llafKAMM/QkeijsOeO/HNdHpOh+eR8mAep6/r/U0AZFtp9xeSmSb9&#13;&#10;479c5Jz7fnnj8MV6PofhxwwMgPb1+v8An/Oeg0Xw2iYymSK9N07SAMfLzxQBk6RoixquFz/+v8Pz&#13;&#10;rurPTwuOMfyFXLazjRcYxj/PNaG5I8f/AKqACONEHTp3/wAaWSdUHB6VQub5Ih1rkNR1xUBwcf4f&#13;&#10;1oA3r7VY1B2nOK4HU9eRQfmrm9U8RBA3z9j7dP8AGvMtU19pWIRyR09eex/HigDptW8R4yFJJOe/&#13;&#10;6fhXAXupyXBPPB6f19+lZs1w8z7nPJ6fyA/CpIrUzHhcnJ79M9c+lAFcBpXKg8H3zz3FbVjpcszZ&#13;&#10;wcA+nYeh/wA/1roNK0HzMErkntj/AD+del6P4eUY+Xgd8Y9/rQBy+leGtxC7cgcc9/b6+9emaZoC&#13;&#10;KFGOnsD0/D8q6PTtHSMKu3BH65rr7WwSMAbR/wDqoAxLPSdmFxjNdNBaKmOMnj8qtJHHGASOOKyN&#13;&#10;Z8Rabotu9xeTLEqLk7jQBsgxQoWY4A9SK8l+I3xk8K/D7T5bvVrtIyoPGRn6Dnkn6V8WfHz9tzRv&#13;&#10;CSXOmeGZVubwZUMpyucduMV+Vfij4l+NfivrBu9avXkiLDCHIUY9v5/pQB9rfFb9rLxP4/1GbRfB&#13;&#10;rNBaSEx+bn5mHQ85wPw/+tXgMvhsSK+o67cfaLhzuO4lsFsnn+nP6dIvAmkKgSOzh3THOWGep6YP&#13;&#10;OK+qvBvwZvddMV1q4IibonPXryfz6igD5i8P+BdQ8RajHHYwMtuSBuxwemMHvX2l8PPgXFCkUt4m&#13;&#10;9+OCM9+5x244r6H8FfCfT9KijS3twCO+K9403w/ZaXEJZtqhQPbHTNAHGeE/h7ZadbqfLCj/AD7C&#13;&#10;uzv9T0rw5bFyRlR6jtn/APVXB+M/ijpWgQyQWsyFgCODySO3TivkXxV8TdU1p33yGOM5IXPJGTjr&#13;&#10;jHHc/rQB7X42+NrHfZWHLjPToPqf5/y9PlvxB4ou9UuDJcytK8h+VRlvmxnAHqPX6daZplhrPiq4&#13;&#10;NvpkJ8st80pHyL6kHv8AjX0H4N+EtjpxF1eL9puz9527cdv89OtAHi/hv4fa34mZJ9TH2e2ZvuYJ&#13;&#10;Jyep9c/QV9N+Fvh/YaRCsdtCFx/ERnP48Yr07SvDccSqFTgf0+ld1p+iKoXcucUAclpWgBQFCY/A&#13;&#10;8+pNd1YaQEUZXA610FrpyKo49P8A61aaQBRxwKAKNvZIuOOB7VprCoAzxT/lUHP51DJchRnOMZ/n&#13;&#10;QBb3IgPrVWS6AB5x/Ksm5v1wQDxXPXes7c4bGKAOin1BBnLfjWFd6qq5bdkfXp+Fchfa4mDhuR3/&#13;&#10;AKelcVqPiJUJBbB9+O9AHeXeu/KV38du36GuI1HxHgndJz/L8a871HxQQW2uMf54zj8q4jUNekkz&#13;&#10;tPJ7Hv64NAHoGoeIwSxLfnx27/yIrib7XnldkDcEeuD9eDx/+quSlvZJyCD1x05z69eO1PhglnYg&#13;&#10;DJPfPT1/D680AWZryaQ/ex+XPX8qZFBLP2JBz1H59ucV0WneHGuH3FcgYyB6V31h4YQAZXOO+PxN&#13;&#10;AHAWOhzTcFc5xxk9s8k/5/x7rTfDCxqpZQc9sZx/n613+n+H1ADbc/55/wAmu0sdEHA2/wCfr9KA&#13;&#10;OF0/w6OGAH5fl/niuzstCVcfLx+v6cfWuztNJQY46f5/GtuGyRBwMmgDnrTRwFwRj3/+tW7BYIh4&#13;&#10;UY/StRYlXHGKfuVRzQBHHbhecf8A1qmAVBx/hVWW5AGc4xWdNfqvU/j/APWoA1pJ1HJPFUZr0L3r&#13;&#10;h9e8Zabo0DXF1OqBBkknAA7k18W/Fr9sHwx4aR7bR7hbm45A2EkD8R16UAfbeteLtO0iF5rydYwm&#13;&#10;SckDpXxh8Wv2w/C/hS3mg02T7RcDIG08A9vr/nHFfmB8UP2q/FviqSeL+0GSBsgIhxnPr36D+dfH&#13;&#10;eteK9Z1mUySySMpLE9WPXj/GgD66+LX7W3inxS0qfbGiiycJGxx+jc5/xr401zxlq+uyOZpXZW7E&#13;&#10;kZJ6/wCT+dFt4evtRl+4zkkdO/19MH/PNe0eEPgrq+syBVgYLweB2z2HJP8ASgDw3TdE1HVJQI0Z&#13;&#10;hIcdCQDjt3/wr37wT8D9U1mVWkhYZ29j368d/WvuL4U/szwxeW99bbiSDyD6dz0yf8+tfdXg74Pa&#13;&#10;HoqKxgUEYPfH/wCrPSgD4d+Gf7MUKGGe8gwBn7w59OOOPyz+uft7wj8J9E0GCPZAoK+oAOPy/P8A&#13;&#10;p0r1dbSw01QsYUFfb0H+frWRe69FD8qku/YDv6CgDVitLWzjAQBQAP8AI/yazNR8Q2Fj8gbzZT2H&#13;&#10;9en9axMa5q7FM+RCfTv7cdK6DTfCkMREjJvf1brmgDkZZ9e1xsKfs1uT0HU/j9K1dK8HxQkO6l3J&#13;&#10;B3MM9v516hZ6GBhVXgfp0rp7bRVVRuXGPzNAHB2nh8JjCZzXT22h7cfL0NdnBpagDKgE/wCea1ob&#13;&#10;BQBgc8fpQBzNrpSrwV6enT/63etqGwx2rdjtMAcYxVhYkHGOlAGbHZ7cYGBV9LfaP89Km4HfimmV&#13;&#10;Vzz9OaAHbVH0/Gl3Af8A66qPcDt096pTXSrkE9c/yoA1DKoOT/8AX/OoHuQOhwfyrEkv89DjNZs2&#13;&#10;oqM5bIz6/wD6qAOhkvFAHPH+RiqEl6B34+tcnc6qFzk4/wDrVgXWuKpwWyT9e9AHcT6moU5Jx/jW&#13;&#10;RPqyDKhvx9OO1edXniFOWZ+v+Fc5deJF2Elv8igD0qfW0TPzYA9/8iueuvEIUHBxx+Y9eteVX3ik&#13;&#10;7iynI9ucVy134jeRh83JwOvUc5/KgD1S98TgfKzc/X/P59PrXM3figKAEbI7c4x78f8A668vudVk&#13;&#10;m3MH9PbPbp7VkPeSSHO/kkD8fT9P6UAd7deJ2ZiQTtBI57n/ACeK56bWp5c4OAffPT8eOtc0rPIx&#13;&#10;Cgkj36cn+X+e9WYbC5mJbZjnt6Z+ntz+QzQBYa/diCSeewz1/PnpzUTNLIcDuOBjIHPb/P5Vu2Xh&#13;&#10;+R1BmABPUY6+x9+K7LT/AAmHBJTcx/THQZ70Aedw2txMRtXGQPfPQ9x7/wCetdNZ+G7iVdzg/Njg&#13;&#10;8jrjH/1q9PtPDNvbx77jCKMZH/1/61i+IPHXhHwlau9zcRhkHTI69B/9agCrYeD+jygBc55+vv2q&#13;&#10;TUL7wv4ZiMt7cRqY89SByPTv/nrXyH8SP2vLCwE1rojqShADZHHGOmP/ANVfnp4+/aC8U+IpnSW9&#13;&#10;cIzHgE8D8cflQB//1P3MeyHQDH+faqkunK3LLn/PvXVtAD2xj/Comt/bFAHESWG0425B4wfWqE2m&#13;&#10;YkFxB8r+g49u1d49rkHjr6VUazC9sf0oA5n+1ljTyL5ckcZ/w46VyOtaDBqMLyQADd+P+fWvRLvS&#13;&#10;obtCsgyRx0rj7qzvdMb5SWiOeOvHftQB8efEf4T2uqRTs1uGLA844HHf+tfnn8TP2dUCyTQwEBdx&#13;&#10;JX+YPHXP+e/7mtZ2mqwlZBhznt3rybxV8O7W4R18oMD7foaAP5hfHXws1HQnkWSF9gyef1x/TuPw&#13;&#10;r5x1PR7i0kIK4B3Y5HbqK/oq+LfwTsp4JVazzuBHfPTPT+eK/ND4jfAS60+aSWO2JQcgYzwT34/l&#13;&#10;QB+dTwSQgFxjP4c1G0Z6nj2/lXuPifwjPYK8UsZBjyc44Pr9P5V5HeQyRfIy4A4yRzmgDIU45zj/&#13;&#10;AD2qRZOfTH86NpC9On4UgXPXgn9P8KALcbFfusQR0Pr+VeleDfiJ4i8GX8N9pt28BRwflbHT1/Lp&#13;&#10;/wDWryvdtPtWhFKrgbuOn9KAP24/Zq/bvLPa6J4umwv3dx5PA6985/x5r9c/CXxK0LxZYx3uk3Ky&#13;&#10;pKoYYP596/jltLiezlW4tJCjI2QQcYavr34KftT+MfhxexJLdtJboeVz2/z0NAH9TkOrc7Sf8/lW&#13;&#10;pHqa4ABz/wDXPavz8+C37VXhX4iWkEUlzHFdlRlCR/LPr2r64sNetrpUkilDBhnIxigD16O/QgDP&#13;&#10;4dPrVPULW21GIhh82OD71xkOolsENz/jWnFqGOhznPHp6igDNgu7rQbzy7gF4ScZ/wDr/wCNdznT&#13;&#10;dctCy7SSPQcHFc7ctb30RSUbwe+fb/69cXcNqOhTGW0cmEdVHsP8KAJ/EXg2ORW+QODnHH9fpXx7&#13;&#10;8VfgzZazBIIoPmwcADj6cV90aV4jt9XQRs3zjqDjJPepNW8NW15A0gjBOOtAH87HxP8Agc9hLLEs&#13;&#10;GCuSOCcf09jXxf4p8C6ho9w6shIXgepB6Z9fyzX9I3xH+FdlqvmP5OHOeefx6f1r4A+KXwIwksgg&#13;&#10;yR0I/oKAPx2dbi0b346//W4P+eKqXKpc7m8vBC5+uTyPz/8ArV9F+PfhhfaRcMyRbRz2/mO2favC&#13;&#10;p9OubZiGQgDAznjrx9aAOUkt2RzxkZGP88davW7KzYddvOPpx0/Xn862fsyTIQwOW5HXP+fwqFrR&#13;&#10;llDLyR9eOx96AIvswJGADjPI9c9Dz+VdN4c8Uat4YvUubCXymQ5yv1/p/j9awoHCOUdsjd+RHBP0&#13;&#10;+taCRNKF3DBGce309f8A9dAH65fsu/trXFkLXQfEk52jADMen4enNftP4H+IOh+MtNivLKdZA4HI&#13;&#10;x3/z/nt/HNDNdabKk9m5Rh6Z4H1P8vyr7u/Z3/a18SeAby2sdTume0Q42noRn+ffsM0Af03NapKu&#13;&#10;5TwfYd6h+zAEIwyOPwr56+DXx/8ADnxA0yKS2uVZyBldwLA45/DtX07BJBdIHibcD/n+lAGSq+Xx&#13;&#10;jA/kKtib5TtH1Hp/k1Za2ByAOariAwksy5Hf8aAKF3YQXEJaQAivmL4mfCbSvFFvKrwDc3fGOPb1&#13;&#10;r6tcRyqPLP4Vz99pxlk+YcHv64oA/BL43fs83ugXE89takxDOGA9Qfyx/n1r89PFPhC6sbiVWjIA&#13;&#10;PUA5OPXk+nNf1ceMvh3pPiCwkiuIFfK4P4jrx0xX5U/Hn9mk2j3F9p9vvTknGeMDg59f0oA/E+80&#13;&#10;4oGWRMEdyOv1/r/KuemtXDO2OM4wQCMgdP8APevpjxp4DutKuZYJY9pQnsf09v8A61eNX+kNH5js&#13;&#10;h4P056en+eaAOLgMkTHJ+U9D19v89TUp5xjkc8Yq1NZuGOAcg45GSeM1WUGMnHBPGAOmeaALEE0l&#13;&#10;u6lHKN1DDPQegzX2P8A/2mNf+Hd/b28lyzQAgNzjC56fzJr43wjoW9P6c8etMRmiO4cA559R+B/r&#13;&#10;QB/Vn8Dv2jtB+IOlW6m5VZ3RcrkdcdunU/WvrC31CG4UFWBB+lfyKfCz4w+JfAGowzWF06ohHy8n&#13;&#10;PbOcfnX7d/s7ftd6T4xs7aw1e4VbkqoySB2GQfpnvj8qAP0N17TWlBurM7JB79eef/rVB4b8Yzx3&#13;&#10;AsNTOHGACfem6frttqVuk0EgcOAQRg5H51g6/piXKtc2x2yrzx14FAH0AkttdRBozkHtWBq+h2up&#13;&#10;RNDNGGB9a8a8IeN5rW5Gnam21kOBnv8AjxX0BaXUN5EHQ5BH86APzQ/aT/Zb0jxZp9xeWVsqzgE/&#13;&#10;KBg1+BfxZ+EOreB9WltpoWEaMy85GMD8q/sM1nToL2ExuuQ2R0r8+v2if2Y9N8YWFxdWduBOVPOD&#13;&#10;z7Y60Afyz3MBjkZSOR9M/lVJ1OQSODnHp1/z6V9TfF/4Kat4H1W4i+zMqIWHIOOp9R6fga+bZrUw&#13;&#10;EpKORkc+vrxigDHPQg8Z/wA8/jSYJ9gKvNGpy2OmO35//WFVym0bux6dfXvQAwggZByf8k4rb0bW&#13;&#10;bnS7mOVGIAP6Z+hx/nmsYDBB6459OBTJCPXn+XtQB9xfCT43XWiXkEqTEMCAwyRk+30/wr9mPgd8&#13;&#10;atO8X2MMLzAz4Xvz09+Tx6/nmv5jLPUZ7KQPExAU9PX6/Svqz4OfHDUfC+p20onZQjAdQOB2P9DQ&#13;&#10;B/U54f8AE81q6ISSrd/X616zBf219AHyDn8hx/nFfmz8CPjnpHxC0qCCe5U3iIMjIz6Zr7M0TVmh&#13;&#10;dVkfcrf57UAd7qdhHdROuNwINfFXxu+DFtrtlPdQRfvQCeB15r7nhniniG0g5rJ1bSYb62ZXUcj+&#13;&#10;fvQB/Nl8UPhfdaZcyZhaMoTnjI6/X6ZHXFfLGseHWizuj2kZ6ng9en161/QZ8cPgpb6pby3tnBtl&#13;&#10;GTn1/wA5FflJ8Rvh3NpktwjRFcFvTPHTsfpQB8Ez6YyM2TgkHA+vbg+nvWZJZnupwB1PJ5P4evOK&#13;&#10;9q1Tw88czEDB5xkdWA/z1/LmuLu9NxxjPXGCefX8Of50AeWSWrKWCoSF9O+T/n/GrWn3N1ZTCaEm&#13;&#10;MoTg+mD/AJxW/eWADHjBIwOe1YjwgKFJ4HBx1wOufTOKAP0u/ZL/AGnL/wAK6hBpGrT5t3Kqdx4+&#13;&#10;oHUHn/8AXyD+3+ieJdN8W6RFqWnyrJvAYH+mM1/JDYX11ptwLu2coUPyn0I7f5/+tX6o/sm/tQz2&#13;&#10;E8Hh/wAQ3PyMFUbyOCOOvegD9z/CWvSGU2c5yR09q9LC7yXUZBAr5f8AD/ifT9Sii1GylVw4z8p9&#13;&#10;eh9OK9x0PxALyERsecfn70AQ+NPC1l4g02W3mjDblI5x0r8Wf2j/AIGTaHqj3trARCxYnAzg9cH0&#13;&#10;69elfuiZcrluQa8V+Kvw2svF+jyo0IdiDzxxx2/KgD+ZLxJ4cMfmgoTgkAdOg5P4GvF9d0P5C2Nw&#13;&#10;GByM4/wFfpr8Zvg7d+HNRnjkgKozHaeT8uc8HjPtnHvXyjrXhI7XXYSTgAdeOaAPh68spIZSjfn6&#13;&#10;1SVCG9q9n8XeFvIcyAYJ3cE9B/8AX968qurbyZCmOQSKACzuJbWZJkbBUg9SOR/P6/rX6efsh/HQ&#13;&#10;6ZqEOlX02wMVXrnPqMHH4V+XWPT9ex+tdn4M8SXfhvWIb22bBQ5/Ht6//XoA/rw8BeMYdSs4J4n3&#13;&#10;Kyg59fft6nNe8WN7HcwbeuR6889q/HT9lf442+t6XbWt1Nh1Cqc47d+K/UXwvr0cyId2QcfTBA6e&#13;&#10;tAHLfF3wBb+ItPmby8kZPHOCP89+P6/lH8QPBk2galLDtIIYkZ7+nY5/+vX7nzW0GpWxUgEEfnx6&#13;&#10;18L/ALQXwvMiyalaRZIBJIBPQ5OPQ/rQB+WWq6OmpQvFIgyucE44z+HOO1fLHxG8AmLzZEQE5JHJ&#13;&#10;6evv64/Svti/iWwvngn+XBxyO/p/+uud8R+HLTWbQmJQxI4PIBoA/KfUNMlgldJEwVY9uc+v6f8A&#13;&#10;16yJImUg4weT0x655HX3719UePvALWkjypETnngYH+RzyOtfPd9pzQOVZSSM9Pbqc9/egD3b9nn4&#13;&#10;j3HhrWoLeWUqAx69CPcduRX9CvwV8YQ+IdItmZwGKjPP+R71/LFpl5JpV9HdW7YZMc85Ht+Jr9dv&#13;&#10;2U/jVMy21jPKcKV7jp9Py4oA/e3SdJt5oRKWyD/nv7V5D8YfAMGv6PPEi5crxx1+uf510ngLxdHq&#13;&#10;OmxYlBLqPx/KvRrqwGoW7+YM7hQB+C/i/wAOXnhzW5rORSNjED39cZJz/L3rjtV0GPUbZldeH/D/&#13;&#10;ADkiv0O/aP8AhftZtVtIsSJ1x3Bx7dB+VfELx7CYmyCDjseOmPp/nNAHwN8S/A7WNwZUTAJJ6Hjv&#13;&#10;06c5/rXzneWZhkPmKQQTnjt2H9K/UHxx4Wh1OyaQrlip4689OvGD/Svg3xn4ZmsruR9vAYjPqD/n&#13;&#10;pQB5dpV49ndxTxnbsJ9Pxx/L8vSv2l/Y7+MUt1awaVNN91VGM9uBya/FCRRFIAQcDHtx/nFfS37P&#13;&#10;Hjufw74ktcSlI944zx+J9uv1xQB/UX4b1JJfLkBzux7cevPtXZ65bLf6a8Tchl/nxnmvk/4TeOYt&#13;&#10;Z0q0nWUOCqgnPf1/z+NfW1hPHeWqg88fp2oA/K747+D20zVpJo0wjkkcDHp6e/8AWvlHUdMW7t5E&#13;&#10;kH3s/wAvpzj0+lfrf8bvAcGsaZLOqAyoDznHGP8A63evzY1DRmgnmgK42sQRjnPP/wCugD4W8eeG&#13;&#10;XtJXkUDaQTn3x0P0z/8AXrxmMhJADtJ6f3SMD0z39q+7PGegQz2rgx5z7f5/WvjLxJYSWN2yqhA5&#13;&#10;7c+3HqfagCjFccg8gDnJx345+tW5/KcLg4wOeOucdRnv/j36c9a3vzjjp+oBwe3+fSt2VFlU5zxw&#13;&#10;MdsdARx+J/8ArUAdr4E119K1y2cHGGHOeeo/L6f/AKq/aT9n3xeJooMuGB6fU9v89Tn8PwftB9lu&#13;&#10;o5hKdwYHgenX8DX6Ufs1eNpPOt4Gm3AnA4AHX1HFAH7r6Dd/bLZTnP044x1715B8bvDS634euo2G&#13;&#10;QUYdPYiuo+H2pPd2cOGzkc4rsvFmmre6TKr85U//AF8UAfz9eLdLFnqd1aYwY3Zcj2P6f5FcOYt6&#13;&#10;+X2P+Tz+vWvpz49+Fm0XxVPKo2iVmPHY8nn9K+cp4TGwYtgDkA+rHBx/hQB4/wCILAR3CuFxvJ5O&#13;&#10;M/UfTp0qisLfZ9pJYgfMeOc/59+3rXqet6RFNAzAfOoOcZ/zwa4S2tXQbGGCBgk44zyP5f5NAG58&#13;&#10;OLo6Z4mgkAKYPJ/ln06cYr9iPhdq6f2faXG7LAL37e/881+M2ltJZ6khzgqw65PB9OPxNfp98Gtd&#13;&#10;NzpkCluFA5z6+1AH6e+HNWFzYoo54/PvnNfOf7SmiLqvhe7VhkFScjt1/P6f/rr1n4dyNd2yDPAq&#13;&#10;58TPD63+hXELDIkUj17UAfzX+J3+w6hPBINpSQn9cj05OeeelZmnXSh15HOR/gCcfj79q9C+POjv&#13;&#10;oXjG8QJtBkbpnrnkf0rxXTrzJXcPmHoeQR1/Tp/9egD1dZfPtwx5JGffPbIH+fwrhLlit4ULc44H&#13;&#10;H5Ht3rrLCcPbDd1I9OR1wfUfTiuK1OURX4TYAe49Rzn/AD+FAHRaZL5NxgEgEjnjuc5A9Pav0c/Z&#13;&#10;70mPUrBZGIwo755xxjt6cV+aEE22VGHIBHIyM889eP61+jf7MOuYtjBK+3sB3yc4P5Dj/JoA/RH4&#13;&#10;c25sr8wqMKOnH5Y/+tX0P4rT7T4bmVupj/XH+elfPng2/QamjJg7wB/Kvo3Vo/tGhOM8FOcfTvQB&#13;&#10;/O38bENt461eAAZEzcY75/L+nr1r5f1pUfe6gAH05+buPT/6+favsr9pnTBp3xDvU7TOT39eRz3A&#13;&#10;9K+O9ZUrNtzlT8yjHrnjH6UAcFJhCQeuB0H9e/8An8CEDa2zOCORkfmBj6nn8/SS+bDmTJJHtgDH&#13;&#10;4H8KpwXCsCSQu7HGBn359+2KACaXYVRuB6Y54/z/APWr2/4SqWv0RuBvH5A8DPqc/wBfavBp5A0j&#13;&#10;H7uCevXjgYB65r3r4PlftsYzuAII79emfcev09qAP2Z+AcO1EZMZJHr+ePx/+tX6M6BCy2oeTrX5&#13;&#10;wfs/3CgxRO23GMDp34PPNfpNocitYoc84FAH5Vf8FJbhf7G06BOD5hJ9iB6/zr8PdckTyz2Ye3Q/&#13;&#10;09Mjj8q/Zz/gpPeI0WnQhicsWP54PWvxY1bDIOQCxJwDnHPOBz6YoA82nYmd2HJ6Z6H/AA7emOa1&#13;&#10;LZmEQ57EZ4x/Tvxg/wAuKzLoqty8YGVHTvzx/k1cgbCjcQQNpIoAmdyXZupIxg+4xnP8+9ex/DyP&#13;&#10;eI93LdP5c9e5HH8ua8Ulf59wBH8+nQe/v+Ne7/DZQ0cRAyAWwPTjp+fFAH0H4Wt/O1azgZR88gP+&#13;&#10;OK+8fCWk28emQCLCu8wXHTC/p3A/pXwv4cQC9hkz9zB3e+cDH+e1fdHwxkFzPaJKCxyCecc9B/Wg&#13;&#10;D77+HtmtvpVvvOTj9c8dam+LV4dL8I3t7IAI4YZHO4+gzz6flXQeC4UFnCFTBAHv3rw79r/xS/hz&#13;&#10;4Va7cllVnt/KQcdXIHHqfpQB/NN8S9YOp+JtRul4E1xI3OD1OR6/Q/nzXnMahtobJAweeOO5H+fY&#13;&#10;V0HiGRrnUZndc72OPz/wrEQkypCvP5H2J+nH8qAOgj2CAqoHAzyP6/5+lVvO23BcEkAgYxn8CP51&#13;&#10;YZ/LibPBCjHfPsP0z6VjLIXkG3jnPP4//Wz+dAHqGhyRzIFDHI/Dn/P8q9w8PxYSOJhgyd8+mOT+&#13;&#10;NeJ+FochAq5Bx9P8969/0GETTRrtJ24Hp19jjr6GgD69+D0J0YSz2dxl5P3Z+Xqp6HP+e9fo58Kb&#13;&#10;VdQvo7qd/NkGEDHuEGP5elfnl8ONDv5vskUSsVc7zj0A45xx/n3r9WPg/wCGYrXSYri5j/egd/8A&#13;&#10;a6mgD3RWihtg+cIi/oK/D3/goJ8Rn1jx5YeErOfzYtPj82RV7PKTjP0A/wA5Nfs14zuLTTfDl5dX&#13;&#10;LmKKKNmYg4wFBJNfzJ/FbxbL428c6x4inkZ2ubiVxkjiPPyr/wB84HHP86APOpZQBuwCRhfY/wD6&#13;&#10;vWpFmaJS5IIU5PTn2/Pn+WKy5pcHYvU8ZPPXk/hVe5uBHEEJ5OOfXuePTvQBDfXLTSAH59p7c8kc&#13;&#10;D8/T39a9m+D+jGbUluZ13sOB1747e+eO/FeEWxE04Zuct6HnA9OfbBr7P+DmmRwW0U7AA7d5P9Me&#13;&#10;p/z60Ae06/di2tUttwyi7cdOg7e1eR3M+5ywOC3BP+f/ANddR4ivWacjPOehBz9R9f1+lc3p9qL+&#13;&#10;5ERyUfqR2A5z75z2oA7Pw7afaJEVTgkD8OmPp7gV+jfwP8Ira2IvZEyZSNoPAAGMfn6+wr47+HPh&#13;&#10;ZrzWIIwmBIyswPUIvTp0z0wa/T7wFoZsLGJCAMYO3HTpgZPpQB6LY2aQjJUYjH8+xPevzO/4KG/G&#13;&#10;678LeDB4J0qdY7vXwY3CnLLbj75x/tdB+NfpJ4r12w8L6DcahezJDHEpZnYgAKoyxJ9MV/L7+0Z8&#13;&#10;VJ/iv8UdX8Sly9qJWhtRzxChwpx2460AeFgpuLMeX49Pl9+9QxTgyM7EhQSBk9Mcgnj/AD0qC7nj&#13;&#10;UCJOG/kN2fxx3qJhthzkgkHbwPqO/X3oA0rVX1i/g0+2+czMqjjkFs9frjoO36ft/wDsy/D6Hwb4&#13;&#10;USdh8+0Ln+9IfvNj17V+X/7M3w7k8W+LU1SdN8dsQFHqzdDj2/Gv23tre10DRYtPt/lWJMZ9T3Oe&#13;&#10;uT3oAyvFGqCGF9zggA9T17DH5V8p+KdaE87qpLEdv1A9P8/jXpvjzxAIo3jJxnPGeuB/+o/hXzXd&#13;&#10;X5nuSgOeR+HpwOeaAOt0s7yQ2SMj/Pbg9QPpXeaXbvrFwbbDG0h4YIPvMfuoPqeOPcmvO9NmIRIo&#13;&#10;iTI52qMDJbIAP5HpX0N4PtBp0Pm2u6WVD5UeBxJO4+b1zsB6+tAHoej6NdXd2mj2w8pAIxOyL1Yd&#13;&#10;EUnjaOnGc9eK+tPDWkG0sQhJIYLleg+Xp2rzD4deGntVWS6RTIWJYk/eb+mP/rV9Ap5VlbB3ICou&#13;&#10;4nt68+3pQBxXirVI/D+mS3d9PHEo5dVXkjsM54X9T6jNfgh+0j8Yrr4p+M54Vui+nac7xwhflUlT&#13;&#10;gsM9fb25zX2j+2r8e30+3Hg/QLtY7q9VvMwcvHE2OSf4S3QDr1IGcV+SstxaQ5e3y4IwpPUjPcdq&#13;&#10;ALM9yIlEUTfdGc+3t+fX2+lU2kFqG89sSufTpx0yentUNvMuXlm5ZjxgHqD/AJ/z19B+E/w+ufiL&#13;&#10;4ygtZMtZ25Ekx5+YZ6dON2cHnvQB9b/sk/B+fVL/AP4SzVFKrJnyQwHyxr95jyeT0B79q/T+WWC0&#13;&#10;gWCEBI4l2qPQDpjtXG+B/DNn4N0GKwiRYpCoLADhQOFUDsF/Xmk1vWEtonYnAx+VAGF4p10Rxvhx&#13;&#10;nn14r5n8Q6411c+XngH345/+sc1ueNfEjSyvGjgAA988ZH9f6V5LHI91MMtn0Gev9e9AHU6VayX0&#13;&#10;6rtOBzz2BP0r6Y8HaAsMQYr2z1/TH+P6V5n4F8P7gjugBPtnPP8AL3/SvWfEfiaw8EaJLd3DiLap&#13;&#10;JbglR2wDzknp1oAk+Ifjqz8HaNIkX725l+SONfvSSfwoOvHTca5b4QfD7XNU1Obxb4mU/artleQt&#13;&#10;k7FXkRoO2PTrXKfDTwTqvxP1yLxz4qeaOFf+PG1VMeUmd29s/eJ/nznFfffhTQrSzhSO1hYW8P3G&#13;&#10;ck+Y/dj7Dt60Aa2iaQYbfzbj5HcfJnkon0/vN/hXSpZLMwYjIwBgjgAdx/gamihLcg4789a4T4kf&#13;&#10;EDR/h7oNxqmq3IhWBCzE+mOgHqT0HWgDhfjv8ZNH+FfhS5vZ5l83biNFI3O46L+fWvwz8f8AjrXv&#13;&#10;HviK68S67KzzzN8oJyqIfugfn6VvfG341av8UvFFzqN87JYW7MtrC3RE5wxHdj39OO1eLW8pkJuL&#13;&#10;lz2I9APUjjPtQBrQsUXzpeS43HuPyx6/iMdetewfCb4e3nxG16NmRjYROoIA4kIIO3PPA6kge1eY&#13;&#10;+D/Dmp/EDXotI09WFuCDI5DEIvfJA69QPyx6/rR8N/BOl/Dbw5DBFFsnC8Z5ZfYn+8e/5UAdppum&#13;&#10;6d4L0WPTLNVQhQGYAD7o6D0Ax0ryrxJ4gadnijfLEnoTkf8A1qu+JvEjSyEI+Rg8dSPevNWkaaQc&#13;&#10;liSOeufp/jQBbUtNJjOSce34kdea9N8K+H2kcSuhOf8APX/PvmsTwv4eaeVHkQ5PcZwRj+f+fSvp&#13;&#10;Hw5oSxxINuBx+FAGn4f0MRIuF4H8uteo2NqIIwpGPxqnp1ksUYyMHitcusa8nkUATl1iX/P4Vy2r&#13;&#10;aqkSNgjAz/k/40anqaxITuwB+VfIvxm+NNl4VgextHEt5KdqovJyQccUAXfi78XbbwvYyxwP5l04&#13;&#10;wqDGQfpXyf4f8Ea78QtbOv8AiKfYp+ZVI3bSeQAueX/9B6nNR+EPDGs+P9Xj13xWk8jTyZVQMKqg&#13;&#10;5AHQZxwSMgfWvvPwF8OdNtLSKee3MaBQoj9D3596AOc+Hfwp0+2W1nuVMkcf3V2naSOCx5Gfx47D&#13;&#10;ivqfSNHtrKJFjAQL0CjkZp2mafbw7Vji8uPGB9B0/wD1VrXV3BYxPJIduwEkkgYHvQBYlmgtIS8j&#13;&#10;YA6Z7fTtXyP8ef2h7DwbZyaVpjia+kUhY1PPTkt6L+prj/jt+0fB4cWTRNBkE9+4I2jlYhn7z8/i&#13;&#10;F/Pivzh1rxFf6zfzanqkplmuCWZ25ZsnPB7D0A7YoATxH4j1XxJqEuravO1xPKSSTwAvYKM8DHbi&#13;&#10;uy+Gnwu1Lx5qEW5TFYAjLY5bvheo6Hk9O5p/wy+GWqfEDUY5Z1ZNOQnJxgvznAOOg7nt0Fffun2u&#13;&#10;jeB9ITStKRUKKFJH4cD09/z5oAk0rStF8C6SlhpqKkiKF3DHyj0X+p6njnpXDanrEl1J97Kj2689&#13;&#10;f0/z1qLU9Vlu3Yk5B9s8fh+mKzYLZp5CygkH8PzoAdDC80hXknPPPcYxnHf2r0zw74ceQozqMDoM&#13;&#10;dvrk/hUvh3w1wGkjyc9++B1r2/RNEVUTK8UAR6LoYiRQEwB69/T+VekWFgIwD0xT7KxSFBkdK1Qd&#13;&#10;gJxQBOpWMFccD+lUbq8WJM54Hof0qtd3yxKecZrz7WddCggNwKANHV9bVFbngZ7/AK15Hr3iMcgN&#13;&#10;jP8AjxWbr3iPhkVs4z07f59xXl11qD3TtuPX8PpkcZoAv6hqk11IRknHXjPbv0/SsiOKSZsLnJOO&#13;&#10;OOD05yalt7eS6kCIM5IwPUZ9K6e6bRfCmmvqWuzJEIgThjnBHQY7n2FAFrStDSGH7bqDCOIDPXHu&#13;&#10;Tn0xkZr58+Kn7R1loznwt4IZZbvJWSZeUix1x/ePbPbrWZ4z8V+N/iRFJZ6E7abojjDMfleRTwST&#13;&#10;2GOwPesn4b/Aa2v9WW4lQzxDGXYk5/xoAzfh/p+sa7eSapcpJc3M5yZW5yx6knsPpX2X4J+HYd45&#13;&#10;71C8oAJJHTjgV6n4L+H2laLax2tvbKCuMYz26nNe1adpNtbJwgBI9MUAc3ovhqC3VRsAA7Y4/Cuv&#13;&#10;kFpp1uZJSEVee36/Wq2q6zp+i2zXFy6oEGeoFfF/xP8AjlPeyS6ZoUmFBwXHOSOy+56enXvQB6b8&#13;&#10;SvjNb6UGsNKkDzHjCn889eBXyhfa1qeu3nn6hKzu+7avfHcgdlHqa5uH7TqE8ksh3ylhvY/MAxPf&#13;&#10;+83oB+VdtZaXFaljOm+R8fuye47yN/JBjH4UANsbIBFubltsakhSAPTG2POcnHVj+FdDDE92qQJH&#13;&#10;5MQyVQdD7k9z6mp7DTri9lV5AWJ4z0AwOAB047V6hofho4Quuff6/wCRmgDE0fQHkcMy5A68D8vX&#13;&#10;616xpOgiMAbMHA7Dp9a2dL0WKMA7cEfSu0trIJjjGP5CgClY6Yka8qMH6810KRLHgDoKRdqDav4/&#13;&#10;Sq1xdpEGXOT/AFoAutMsa8nkf0rDvtUjjB5zn3rB1DWxHnLcDP8AkV55q/iMc7nH/wCv9OlAHS6r&#13;&#10;r4ALF+grzPV/EXLBXzn8+P8A69czqfiGSQ4VuTj17/56CuWlnedssSCc/hgc/SgDRvNUlnyFJ+X+&#13;&#10;o/nWViSRhwT+mfbv3qxbWkkp2ryef5/1rs9K8OGUgunJH+fSgDn9O0lp22FTnGT2/D/PavRdH8Nc&#13;&#10;AsvXHb/Cuq0fw4qY+XGAP8816NYaMgA+Xpj/AOvQBzmmaAFwduenXv8AzrvLHTFTGVAArStrJI8E&#13;&#10;jFaQCRrzwKAI4rcIMgVNJcQ2yF5mCqPpXGeKfHnh/wAKWT3mp3ccKRjJ3sBj68jmvzD+OP7bElxL&#13;&#10;PovgdyTyvndfyH9T70AfcPxb/aL8H/Di0kF1dq1xtJVE5Y+mB/Mmvx6+NP7VHjr4nXk+naE7W9m2&#13;&#10;5VWMsD1xknA/T9a8i1L/AISj4gai+o65dSTvL2Yk8k9M+9e7/Dv4NveeUkFszE4Bb16dM/X8qAPk&#13;&#10;q08J67q94Xvw0srMCSwyPx9a+vfhj8CdQ1BozJbbE+XkqMnjqCfX0/CvtvwD+zvpFrHHcX1vlx6j&#13;&#10;Iwep5719V6F4C03Tokht4QgGOMdT70AfN/w++BelaKI5TArOOpIPXrkgfl9K+odC8JWtlGrFQqqP&#13;&#10;zxxXQsul6LbGSdlXb6kcY7n8q8J8efGm100Paaa25xkcfzOOlAHreu+K9C8M2zu7qCgP16enB/Sv&#13;&#10;lbxn8ZdS1N2ttO+7g/z5J/8A1V5D4h8R6lr0zXN/Ox3YYIAd3tn0+pqfw54M1jxPKFt4/KtjglmH&#13;&#10;ykZ7d27fzoA5u81K91K5K5e5uH6Y+bJ77Rn6jJGPSvSvCvwgvdTdL3xBlI2+byc5/Fjnr7fl617p&#13;&#10;4T+GelaLtaODzZz96RuW5PY+ley6doSLgBeB/nt0oA4Pw/4PsrCCO3toFijGMYGOOK9IsNFVQAV+&#13;&#10;npx68f5/n0dppSR7Tt/+t/n1reit40IIHP8AU0AZlppqoBxgitmGBU6c1IMLyTyKje4VRzQBZBVe&#13;&#10;p5qGS4VB1rKnvwgJ3fyrnLvWAAx3Zx/nvQB0k9+BznAH+ea5661dFz3H161x9/rpG7DY/wA/5xXD&#13;&#10;al4kCZw+MZ/Mf59qAO7vdeAzluPr1ridQ8RooJZ+n8q861TxRjJD5B71wd9r7yk4YsTzx0/yaAPQ&#13;&#10;9Q8Tk5VHwP8AH/P4da4i81x5CVD4Bzx3B/z6fnXKvdTXAJySTxgfT1/z1qaC0uLg5VSAfb068+tA&#13;&#10;D5rmaQguc9z3yc9OOefb8elLb2k853AYz+eM+vP+e1dNYeHJJsB1JHp/SvRNL8NKu0hCoP1z+v8A&#13;&#10;hQBwWneG55CHYYJHrxg89/613+meF4wwOzOcDp05/wA5zXoGn+HlUdOtdlZaHGMDGQP8/jQBxWne&#13;&#10;H1UZVACfauwstDBP3f8A63866620pIwPk5HWtmG1SPoP/rUAYtrpCqBkcj2/TituGzRe3T8v85q0&#13;&#10;AFH/ANamtMq8GgCcIFAB6UM4Xof84rOmuwnPase51ZVB5z/jQBvyXSp056VmXGpKg5bmvOta8b6b&#13;&#10;pULz3tykSKCcswA6cjmvir4q/thaD4ajmttFYXVwucMPur2GeeaAPuXXfG2maNC8t7OsSDuTiviz&#13;&#10;4r/tg+GvDEM0OkSrdXHIBQ5A/HnNfmX8S/2mvGPjGSX7TfMkbn/VrxgE8Dj8D718uaprOp6qxkLM&#13;&#10;C4x3J9MDr19KAPqD4pftU+LfGMzq960EWTtRfccZAHQ9K+Vr/wAVavrU0jzM3z5O7OevcdT+fH0p&#13;&#10;+leEtS1ZuYncHjPJycAgADpXufhP4J3+pFFa2ZzxwARke/ofp/SgDwTTtGutRmEQRnL49OSTzk/h&#13;&#10;1r6N8A/BC712RHeIlTzkLz1z1PU+vr619f8Awx/ZjjDxXN9BgnsQSePf/P4V95eDfhRpOh20SLAq&#13;&#10;FVx/hQB8OeA/2ZYWeJ5rbYg2kngfX/8AX+FfZ/g74PaPoVsv7hRgDsO3v/n8a9iEel6UpAC5A+mf&#13;&#10;f8qwLzXWbMdquS3RRnr3oAsJa6fpEZSBFBA9B/kVQuPEJU7EG4ngAf40y00XU9TYNMDGjHPfJH+f&#13;&#10;612+meErWH5hFucdzz+I5oA4NLPV9XbkGGIn8fz/APrfjXT6X4Rhg2kpvc9yB+OPT+dej2uipGBg&#13;&#10;cH/HFdDBpigcDH+eKAONtND2KPk6fj+H6V0Vvo6gdAMf5/GulhsVUDjn/PatBLZUwf8AOe1AGHb6&#13;&#10;eI8ZAz9K1YrUAcCrojRRz9evbnNKZEXA9KAGLABjPb+lT4G30A9qqvdD6VUe765PH9aANNpUAOOf&#13;&#10;8+tVmuRnjpWLLfDoDzWZPqYTHPFAHQS3YXqaoS34HeuSn1lVzluOfSsC41wc859c0Ad1PqYGfm6d&#13;&#10;sYyRWPcasuDluPr/APW4rgLrxAuCA4A+tcpf+JUUEBwCPf8Az/n1oA9Ln1tRjLc9+/bj8K5+78Rx&#13;&#10;gnDZ6/p25615Nd+Jhh/m6H1zzXNXfiFmxsbOfccUAeq3fiZcn58nP9eP8/nXJ3vifIODkn6d+v0/&#13;&#10;WvM5tVuJCVDEZP8An/Ptz75zXBYlnbJ5GSKAOyufEEj4ycEjp7fz796wJtXnkGCf856CsoGSQ7EB&#13;&#10;Pr6+nTr2q9baTdzsTt2g+o/D+v8ASgCnLdHDPuIOOwI6jn/P5VU8yVj0JJx+PP8AnnPX1rs7Xwy7&#13;&#10;fNIp7Z9/wz37V0tn4TUbd69e3+ehoA8sXT7qb5mBx3z+R9M8/p1rdsPD0smDIOfrn8eelexWvhhQ&#13;&#10;QCmO+a6S18MxDaSuB3oA8l0/wrhQ2zg9Pcf56V2OneFhlQE/H19Pr+ddldz6JoUBmvpUUJ6nH4c1&#13;&#10;88fED9pPwn4UjlitJ4zImRgMO3rz/nmgD3ZdLsNPjEly6oFHIzjPevOPGPxl8IeDbaV2nRjEMkKe&#13;&#10;eOw/+v8A/Wr81PiV+2Br2pmS206cqjEjjAwDnoeOfpmviXxR8Ude16R3u7tijc9entnjigD9FPij&#13;&#10;+2fMzT22jHbg4UA446de/tj8TivhPxV8bfEfiGZ3vLt2BPTIGM8/j/npXhFzeXd9KTgtngdT/n8e&#13;&#10;tb+h+B9e1+cRWsTnexH3eP8APH86AK9/4iuLp2Cszueu09z05/pTdM8JeIvEU6LbRMd7YzjAHPPP&#13;&#10;+R25r7E+HH7KWr6xKlxdWzEEg/MNoJHvjpX6I/Dn9lrRtGjhku7YFhwR2Pt9eOtAH//V/bLwp8QN&#13;&#10;E8TWsdxZXCOHUH5W9fpXoKukgDKc1/Kv8C/2xfGfgC5t7O+u3msl2g7vmIXPYnsP0r9vPgp+1v4V&#13;&#10;8dWsEMl6guXHKk4z6896APu7Yp7fp+dRtEp/H8ax9J8QWGqxLLbSqwYA8HrW8DnkdKAKbQA+2P5V&#13;&#10;WmtVlBVxkVr4H0ppQHg0Aed6l4fkQmezJBHOOg+gxWH9oIcwXabW6c84r1wor5Dcj9aw9T0G3vVJ&#13;&#10;AAbmgDx7XfDVlqlu3mRKwOew/P8Az+GK+ZfHPwrsL+2lVrcMT3I747cV9g3tpf6UxyPMiB7dcfSs&#13;&#10;m6sLTVoiqrhm/wAigD8S/iv+z1FMJ5bW3wOe2OBnjGP64r85PH3wp1LR7uVZYCEVj/Dx2HQD/wDX&#13;&#10;zxX9O/ib4dxyxOkkAcHnOB+B/wAK+PPih8AtO1e1ldLUeZjrj8MHnIwec0Afzxal4Xe1ieULyPX9&#13;&#10;Af8AP9K4iWNo3KYwR+lfo38UPgXf6bJcFLchQW6Dqf6en5V8Z+J/BN1p07KYyu0jk+h6jHt/ntQB&#13;&#10;5Yy9cc/4UK7KMdPx/wAK057CaL5nAHXpzg1mlcMM8evSgC1b3ZjcM4z9f/11vRyiRd0ZHHv7d/f0&#13;&#10;6+9csEBxznNXra4eFhgjb3oA9R8LeNtf8L6hFe6XdSRMmD8rEAYPHT/P0r9OvgX+2jeWxi0vxVMZ&#13;&#10;M7VDH2xznJ/HjFfk1avHcRA5OSDnGOP88Vr2zXVuwe3JQpzwTx356UAf1JeCvitoviW2S4sbhZUY&#13;&#10;A9f1wK9estYhmQFHyfz/AM+1fzL/AAr+PXivwPdqiXbm3HbPQDGR71+p3wm/aa0/xJFEstz5VwV5&#13;&#10;DEAH1OP8/TigD9M47nC5B6fyqczJMm1x157fhyK8Y8NeP7LVI1DSjJxjv+XTr2r0y3u1mQNGwIOe&#13;&#10;aAMy/wBMls5vt2nHay84H513vhrxfDcKLK+OyT371z3mnj/I+gJrF1DTlmPn2zbJV5GDjOOw9zQB&#13;&#10;6zq2j2WoxF1ALH0x6flXgPi3wBDco5aPIwRgDj0ya7jw94nvLS5FjqhyB0J7+leueTp+qWnygNu/&#13;&#10;Xj2oA/I/4o/BO0vY3ZIAcZ/h9f6V+cPxK+D0+nSSSw25BXJ7gnsB0wMf57Gv6QPEXgK0uo3fy8g/&#13;&#10;1r44+JfwYg1CKYx24Ynt/L8+v50AfzzX+jzaXOY5EIwSM8jp25/z9Kq/ZzLkE8n0x7enTHqK/Qj4&#13;&#10;n/BAwPK8dtsaMn8eOOf6fzr4017wbc6FdvvRgu7PPbp+R9aAPMpbUxyqjZBzyQOx6fy5/SltmeNi&#13;&#10;FbAX6c8/SuwW1gl+UY3Z7+vpWNeWJtyfLAIDdufwx6e9AEEkLTqGIwQD93n64PH+elZbedCyupIB&#13;&#10;/Qf15P0/E1p2zkKA33T175KnqPr6Gr00MNwg3cjB6Dv+J460Aer/AAl+OXif4d30ctjcuIlwSuT0&#13;&#10;7+34df51+5/7OH7YOjeMbaHTtWuliu1ABUsAD6Efh1/LFfzeSxS2YLDqDnjt9c9Oa6vwt411fw5e&#13;&#10;RXNhO8LoQR+vOOnJH4UAf2Z6Nr1jrNss1vIrg4PUYrde3Vl45B/ya/Bn9mb9tia0W20fxVcHblVE&#13;&#10;jdhnpnHPvX7M+A/iboni2whubW5WQSKCCCMHj8/egDsru0kgO+MZAohuEuV2MMN78V0qmKdM9Qfx&#13;&#10;7Vk3mnmM+dAMEegoAzjDzs6k+1cR4p8JWmr28kcqBw4PGOuc5rpJtRmik2SDaOufWrCz+chLHINA&#13;&#10;H5TfHb9m62vVnvtMgwxBONp4J9/5mvyo8f8Aw4v9DvJYp4mXBPbHHbmv6fdf0S31HcrpkN2/nXxn&#13;&#10;8Yv2ddL8UWstxBaqJiDj5ec9QM/SgD+dC/0QRSPhcZz1+n0Gewrmr3SWRPMzgr1zkjgY/wA+31r7&#13;&#10;l+Knwc1XwnqcsUluQqnHQ9Ouevr3NfNmraMYgVI2EfLwc4/lnj/9dAHh7Bkcg9ec/wCHt+dLkHAJ&#13;&#10;5/Dj1/Kuj1TTiqEMCOuT0GOnrXNOjKTGoxn19hjIxmgCyjbCcNgA+g59OPw9q7Dwr4w1bwzexXmn&#13;&#10;zlGjZT8rMenqM9Ov6Vw6OVI498Z6cfpVqF2bZyB79j0HXnp/nFAH7Nfs3ftiNIltofiSYggKo3E8&#13;&#10;euDk5HFfqj4f8Zafr1mt1aSrMjgdDmv5NdO1C7sLpZ4JGjKHOQRxjp/+qvvj4DftU6x4Ymi07Vbp&#13;&#10;nt1IHPQDpzxx2IoA/c7WdOjn/wBLthiROfQ8cmu28B+Lv3q6dfMQ4xjP4cZr5v8AAvxc0Txdp8c1&#13;&#10;pcqWKjIyO/GfX9K7i5lAZbyxbY4547+nH5UAfZAVJUDqcg4/H9Kyb+ygvIjE6Ag+3/168y8EfEaz&#13;&#10;nRbDUpAJR8oJ/wA/zr1+Jre7xLAwYHuPegD4N+Pn7NGi+N7Ce4itlWchjnGc5HHb19a/BD45fs76&#13;&#10;14G1S6CW7qiM2NoI4znIz1/lX9bV9ZpNGY5F3A+1fJ3xr+A+h+ONOn8y1VpiDhsHIyPUUAfyLz2E&#13;&#10;8DFXBBGcDpg5xj0+nHP61TmtnKdOue2OnSvv/wDaC/Zu1TwTqE9xFbERBj/D1APbr6cfrXxDfaXN&#13;&#10;bllkXLZxj1wcHvnOe1AHHGF1BOMg4+v4VXY4OOmc5rrobXduKjGPw/D+tYuoW3ksNp4yCO4yfegD&#13;&#10;F2nP+eKmt55bdxInBH5ce3T/AD2p6qTxjPt+B6U1oiM7eg+n+fagD6Z+D3xt1fwVq9tLFcuqRMvG&#13;&#10;eB65z7f55r96fgJ8f9I+Iek29vLOqXaqoKlucgc461/L5GzwsrISCK+i/g98atc8Da1b3CXLqit2&#13;&#10;9wP/ANVAH9ZPh/WSSImbKn0z/nNepQp58QKnqPwNfmB8B/2jNL8a6bbrNOpnAUZyOT2BHY596/QH&#13;&#10;wb4utb0JE0g56c/kelAGxruixXlu8ciDBH17V8AfHf4Nx3kM97awfMc57k+v/wBav08MMNwoIwQf&#13;&#10;1rgfF/ha21OzkjCAkigD+bfx/wCCH0qWV1jICnJ4/L0/zzxXz/qFiqyc8j8MDjH17V+xvxz+DciN&#13;&#10;cXVvDmM8nHb/APXj86/MrxX4OutIu5h5ZCKec8Z/H+nSgD511SxwCykgD26gY4P+c1w9xac8kgnH&#13;&#10;XB/wP4V7nqmmgg5G0HpzwMjufp2+lecanp/lsxwAADz2wff1x0oA83ZTExzx79vXnn8j+ea2NK1G&#13;&#10;50u7jvbWUxyxkFWB5BXpn6+tTXNnFtbavK4OOufUH/H9ax2jeHCgd+4zigD9V/2Z/wBpyZRb6Frd&#13;&#10;zl1AGXI6+3r/AJ65r9ZvAnjayv0inhmVkccHOcc9M1/KlpOr3+i3cV5ZyGJ07gnrn6de4HNfo98B&#13;&#10;f2l723SGy1O6yEG0hjz7Nnn9O9AH9DenX6XcS4YEe2K3UQyRGNhw2f8A9Rr4f+FHxpt9aMduZwXI&#13;&#10;yvPLD8ua+2tDv4r62R87sigD5l+Nvwjt/FOnzzRRfvArenXn1/nX5M+Pfh7c6JeyQTxEMhOPlODj&#13;&#10;sf8AOfev6E76yiuomidNykfpXxd8bPg9DqUMt5bQDeNxzg8560Afg/4u8IiWMuEwDnjHXHbr/Ljk&#13;&#10;etfLPizw5LaTllXJOeNvce/f8fev1Q8ZeC3s7qW3miIKHO39P/1npXyX4/8ABbMWdE4Geo9R0685&#13;&#10;9uaAPh1rZlb5hjHqR7ZHT+XNMVTExYAHAz+Pau81jQpbWR+MAH8h39DXHXMJWUKAcD6dB7flQB9D&#13;&#10;fAv4qXfg7WYkZyiZGOeB/UZPvX9AHwK+KVv4r0aCRJAX46E8/wA+P/11/LbDO9tKskZ2sPfrX6Tf&#13;&#10;spfHGfR5obC6nKrwNuR698+vtQB/SJ4b1aSXbEWwCOOf89P89q0PFmlW2rabIkqeYCD2/wDrV4D8&#13;&#10;NvHNtrGnwXdvKpBUc9BkgYr6HsLtdRhCueoH5460AfkV8cvhtNputy3ltC0UUhPQd/y6/wCevNeP&#13;&#10;adaCBPLfkc+/fuO9fr98U/h9Z63pkreSGbB/PmvzO8U+Fm0DVJbaRCADgcH1x/nnpQB4R408LRan&#13;&#10;ayFY+Tk478eg/wA/lXwx438FvZzSERcAnjHX/I6/0r9QZoLeeMoUyDgf5/8A1/zrxHxz4IhvI5HW&#13;&#10;P159sdR09KAPyw1XTWilG7IIJ68d++DxzXqnwh8bXHhrWraMS7VDAn3weg9vxrS8d+D5LOR2ZOBu&#13;&#10;7Hr7nr69P5V435cllfCRQQ0fPH6Y7igD+kP9nz4mDV9PtcyZ+VRj1+v05r9F/DmpC8tE7nA981/O&#13;&#10;D+y38XJbG6gs5pdnQYzxwADk+pr92PhV4rj1GxgkD5BUH/CgDvfiL4Yg1vSZ45YwwZTgHrkj1/yK&#13;&#10;/Iz4k+GZvDOt3ERBAVyyjr39s/j/ACr9vpoYr6029QR+HIr4d/aB+F8d9aTahBHh0y3y9+vBH04o&#13;&#10;A/OGKFb2IxSHIOfx46Z/LpkfSvBviR4BSZJZrdMjJOPfPX/P4V9ERRnT7t7QrypIx3yPXP8An+jd&#13;&#10;a06O+tGDDgqORjP5f0oA/JfxZoJsZnXZjBPPt2Hpn1/rWB4evptL1JJoT0IJ7dPU9ef8+lfXvxN8&#13;&#10;CxlXliiBIyeB39ODz/8Arr5Hv7F7S4OQABnP1HTP0oA/ar9kv4g/2rawWrSnIwpzjI4HAP5nJ/Cv&#13;&#10;1b8LanvVVZsgj8D+X61/Nd+zT8RZPDuvQQTzbEBXoepBH58/p6V++Hwz8VQ6vYW10j5LqrcEc5HS&#13;&#10;gD6G1/SotSsnRwCSOv8AKvzT+K/hP+wtaeXywqSE9Tj8T6+1fp7ZzrdW4yc4/X2/GvmX47+D11LS&#13;&#10;JrqBPnUE5x04/D+maAPzF161ilUxJyWxxjPUcY5/z3r5V8f+FDtdkjAPJ6Y4zyT9a+x/sbrdyW1w&#13;&#10;uSjFffr19+9eeeM/DcN3C7KuSF6eoIwOv+enrQB+dV3A9rdlHXAycc8gc/r/AJ4rbjdZYimclcDp&#13;&#10;gjH0rtvF/hWW0uXdEyF5B9Oev+TXBwwtGxVgfX0JPv8AUUAV508s5Q4A6e31A6cdx/8AXr6Q+BXi&#13;&#10;uXS9YiRJMEN8p9TnAI/HGe/5mvnm6iOwtjIZe3IX6n+ldB4J1Z9N1uGQPgAjjn646dc9aAP6Vvgh&#13;&#10;4kOo6fbFjknH4fr+H+cV9V3UPn2ZHXKn+XSvy5/Zq8di7t7SKR8NlePfP+c44/lX6iaRdJe6cjLy&#13;&#10;SP5dc0Afm1+1B4O4e/jjyybmJx1x1H8+/wCNfnnfW8ihWQZ9c4AyOnf8s1+1Xxy8MRaxo10rrltr&#13;&#10;EdvwNfj94g0lrG7uLYpwpb8Owz+tAHEx24ltmixklTjPp/X1/rXn97Yi3uXAUgcdPlz2zj6da9M/&#13;&#10;49yVY464J7H1P1rDvrVZD5ucnjk46+30/wA9qAPPriJ4ZfNCgEDkjnJ+lfYvwS8ReVAlrkDPOQTn&#13;&#10;jv8Ah6dq+Vr+3UwnjkDr/X/PNeofCTU2tL9Yy44PPXv/APq/z0oA/aD4UatLIiKMYfke2frXuHiO&#13;&#10;P7TpUmQD8px7+3X0zXyF8ItXkhuIYm6SY+mR6fp/jX2Qym7075uSV/HpQB+Av7YPhz+zfEc0zDKO&#13;&#10;2QMH1+n8q+GbGd45WXoOxxyfrzx0wK/XX9uDwi62R1OKIZB+Ygfl+Hqa/InytrDbyQWPpz6fT6+3&#13;&#10;SgD0XS5ysWHIAxjGe3pjoP8A61YOrri6R8DHPGOvcY7cZqPSrnkfNuAI4znIrR1IeYgJ+bJGAB05&#13;&#10;4z9fyoAzopGGDnBHHX/P5Zr6/wDgjrbWd1GFbBDdu+PT157fXFfGbHyjuXqO+enPJxXu/wAL9RaO&#13;&#10;7iRGPysDwcdD3H4H/PUA/ZT4aaylzqEHzbiAM54JOepIr7bjUS6ITnGU/Hp75zX5u/B2eU3FvIxJ&#13;&#10;DAdTx16j6+lfo1pE5l0cEnnb/SgD8Ov2x9Lay8dGdRgPkc9zntn/AAr4M1plOxQMk/dx6ZIIx2P+&#13;&#10;fr+k37c8Cw69BcKoJDbvr1z/AJ71+a2szLtCqBzyB7Z59x1x/kUAcFqefLDDgD0J49emevNYCzkD&#13;&#10;KHII5yM9f5VuaiSwGeAOPQ/1/wA9K5t2UAspJ57gEcenTOe/59aAHm5wxIGCo9ifoMjjPevpX4JR&#13;&#10;GfUgpbJDDHB79uOM8f54x8rTykMEY5bnpkkE9sY9utfUfwGnP21JHOWyOv5/p/U0Afsf8EbcpPF6&#13;&#10;oQGJ4/8A11+jOgo6acu45wP6d6/PD4GSGV1k6Ekcen1r9FtGYf2eq9wv64oA/Gv/AIKRSp9s09Qe&#13;&#10;QGzj03f06n+lfjZrNwyx/Kc4PY8+w9v5devFfr7/AMFIpmGp2MS8AKxz77vr6dq/G2+lLsQxClie&#13;&#10;f8+3+eKAOTujicsFzg46n8eQP8KfAQeFwMjr9R3ovWUy8cD26/U4xnp2qBZdoG4YZu3fI9f/ANdA&#13;&#10;FwuWOeSEwemOT19K+gvharSiBmXAJYemfQ4x+GMV87vIPMHODj1/z68d6+k/hWD+45yRn36A5/p7&#13;&#10;cZoA+kPCmlT31+ioMKCO3YHp7H/ODX3n8JtGnhu1RRlkA57j/PvXxn8PstfRoDkA7jx6n+VfoV8H&#13;&#10;IWa6ExGMkBs45x/+sc96APs/wbbvEkfm9QB2xmvgf/gol4i+yeA4tOV9pu7hVx67Ocevp/POM1+j&#13;&#10;WkwxRWXmqwJVc/pX4uf8FGvEjT6vpOiiQuqeZKV+o6469OB+NAH5Ga7KIp3wc4P1x756fnmuYtTu&#13;&#10;lJIwH/XHOD+f/wBetbW5AWLPkbv04xjnpk9axYXK/NxhsDk56+w7/wD1qANO7lHzIGGSPb8BVS2G&#13;&#10;JkYDBOegyRg/4cU1ed7MPlbAJGTxnvmrMOPOGzjBx7E+/wCX+NAHtXhWMbEZhxwR19AMn17f5FfT&#13;&#10;nw48Oz6rfW0ESfM7gnHGDxyOT9fzr5y8J25EaELwcY+vTPbjv+FfZ/wpgntTHJbD94nRuOPx54oA&#13;&#10;+7vh14WFiLWEhSXbbx7dgf0zX6JeEbJLHSo41XaSBXxF8GtK1G+uonvDvUc844J5GK+97JTBZqGG&#13;&#10;Nq/yoA+N/wBtz4jr4K+Eep20UpjuNQAto8Hn5wc9/QV/O9PdszSPnJdsg/y7f59elfpn/wAFGviR&#13;&#10;9v8AE+neDbafK26GaVQeNzcAYH+yK/LC4nATCnnk49cdj+eKAEa7bzWXPC8859zz/h+dR3V2zIFY&#13;&#10;5A/DHpxWfHJkYboehJz0PPf9envVK+uzjYozk9W7H1GcY65FAHSaQJbq+jjTliwGOeuecEnj35r7&#13;&#10;18D2v9kaCGAG9kC9eeAOntk18P8Aw4sftusRMSSEbcOOMjGDn64P/wBavuJLgW2jQxMOoycEc5x1&#13;&#10;+tAGTqc7XDnOTk/XJ5B/QV1fhOIu4yuWmIUeqxjr+f4VxNnCL6+WEnAclevT1I/wFfRPgTw1JcXk&#13;&#10;SKjYdtq/Ljvx6Zz0oA+r/gt4YtC63ywYebCpk9AO/f8An9a+5dOt0toU3AAIo+nTHFeK/Dvw/Jp1&#13;&#10;rAEjUCJcc4HTqMfXvXqPiS+TStCnuriZYgEZix4AAHJJ9PegD8+v2+/jdH4b8FS+EtLmUXutjyQB&#13;&#10;94QgjewwRjPIBNfgrezmISO7/MOhHUn2+vfn+lfR37TnxPm+IHxK1K+S5+02dpI0NuCRjaDjIHYH&#13;&#10;+XNfI+p3fmP5CMThvUHLe59s0ATpM0p8yTkD2zg/TrU8CzXc6JH8+4hV69+h4/Xj8xWdjanlvwcd&#13;&#10;Tz+GD09v5969d+C/g648VeMLOIjfDbsrt6Aj7oH6UAfqD+yZ8P4/Dnh+DUbmICVEDMTkZdhnnrnG&#13;&#10;f0r6c8TauIYZfmAwPzI4rI8OWUXhrwzaWKIEcIGfA53Ec5+leUeOfEQjhkXfyeecE49Rz1/zigDz&#13;&#10;Hx14kSSQqH6kk9enpn/P4V5bbagWlUkYz9PXrj1/yaw/EWs/aLtjuyhP/wCrv059Of0rpPBmh3ms&#13;&#10;TMgQFFAeRycAA9M/y96APefhz4c/tKWLULgAeZuKM2cQpHnzJTgdAOAfX3xn6t8DabFe6ilwkREE&#13;&#10;WBGo4Cr6nnlj3NeFaBoGpC8h0lp5HaWNA8KAKiQqScMR3Jxn9c19veAvDSWNlEjRCPJBHByR6n+n&#13;&#10;NAHo+iWcSQpkFNmf16k15H+0P8XNP+GPgbUtTuJFU2yBtpPzOxOETHXkkdO3XivX/EGvab4V0KfU&#13;&#10;ZFDbASM/dLD1+mMkfhX8+n7V3x71L4peMrnR7Wf/AIk1hKQuwkCWUdST3A7fjwaAPCfGPjnVfHOv&#13;&#10;6hr2rPvnvXMjdgOygD27c47+9cMLgTTY2goTjjn9fXnH9cVn3dw52wQD74JZvTjk5+tMS5EQ2ofv&#13;&#10;457dvT3oA6iwAv7yHT4FMkshCBV9SRx/n6561+uH7MvwmtvB+jJqdzAolKqzE8kyEDAJP9307e9f&#13;&#10;F/7LnwqfxPrcev3VviJWCwlhwDxuc/T398dK/WuJbXSrGKytOI4lwPQn1PXr1oAuajqKxI5zgkDH&#13;&#10;PevCfGXiZIkZA/J9D/8AX6+1dJ4p8QpbxMS/TP4Y/CvmXX9bkvpthPGfXrz/AJzQBjarfy3k2887&#13;&#10;uO/8u3H9K7DwZoUt3MsrDr9T+Y/Cuc0TS31G8VCCQG5464NfS/h/S7PRrQTygKB346+3r9aAOit5&#13;&#10;LTwzppurllTAJGTgfKOSeeg/z6V882ct/wDGXxkIxBLPotpIPLVSF86TPBbOMDvjHTr1qTxRq+qf&#13;&#10;EjxCvg/w7LvgGTcuuQqIvYnAyue3JJx2r7V+Gfw10jwXo1tEkXm3jxjZtHIz1JPPJ6k/QDrQB3Xg&#13;&#10;fwybCwhtYEEaBdu5TnCAc8+vGBjtXsFsr/JHEAqJhVA54HasDSrYKF8weWh+UKOSzdz7DsK6m6uL&#13;&#10;TSrF7ydgiIvPOM8dM0AYvinxHZ+FdHmv7qVUCKzDJx93qeewr8K/2mP2h7v4l+IJdK0y6Y6TauQD&#13;&#10;k7XkXq+M/MB0A/HHSvY/2vf2k18RX9x4F8OXjLaRNsvJo5Blh1MSEY/4EeMDHJORX5o3U7zzkxx+&#13;&#10;VGTwoy2B7dc+/wCdAFwXMk8gaQksDnA45PXn1z0/WtmwtL3WLuDSdMga4uLhsADnr3JJ/P8AT0rK&#13;&#10;tY5iUhgjLyyMAAPfGB079CfwFfot+z18G7TRbIa/rcIM0nOT2yPuigD034E/DCx8DaFHd3UP+kkB&#13;&#10;izDl5D1b6DoM/riu98U+IGyURsj8+nfNS+I/ES20ZgjbCKDjHYY449q8cvb97yYux3Anjjjjufr0&#13;&#10;oAmmuHupckkntkjgc47/AOc+4rrvDeivdSK8gyeMcZ7f5PWsbQtJkv5VIU7Tj35PT/8AXX0h4T8O&#13;&#10;C3iTKfPnvj9O1AGx4Z8PrCqKq8//AF+K9k02ySGMdiPbPSqOl6csKDjk10Ywg69KALO4KASemelY&#13;&#10;OqaokCMxbGOuKZqWprAjc4x19q+Q/jD8Yn0YSaPoaNc37jAC449zzxjuTQBJ8ZfjRB4ZtWsbBvOv&#13;&#10;ZflRU5YMRwQK+dvA/wAONY8eawviXxBM0hlbIUDdk/3UPQf7TfUDmt/wF8Nda8TX0HiDxVDG9xcY&#13;&#10;dt7lyEOcAhegPOB1POeM19++EfBdpp9skk6YcKFSMYVQAOBgdMd8dOnegDlPA3w+ttJt0kuSgbjC&#13;&#10;qvCgDoP/ANX417pa2kcSKEQAKMA4x0/xqxY2sUC/u0Cge2fyFM1XU4LCAu5ACDk9vXA6cmgCG91W&#13;&#10;202BpGICRjJOenbjPX8K+APj/wDtFy2E0vhvw2RJesG3Pu+WHPQnH8XoO3esj9oT9oW5t7ibwv4X&#13;&#10;mAuRxLIvzLCOw9C/P4V8EXN68zy3NxK0kkjFyzHLMx5JJ9PegC1eXr3Ekl7eStLJIxZmbJLt6k16&#13;&#10;d8LvhRqnxAv4r69VotMRsgdPMA6kZyAvbPfoBVv4VfCO98dX0OqapH5dgjbgrH/WKuMEnjC/z9K+&#13;&#10;5Wl0rwlpS6ZpIVAi7SQAMgDHHXA9KAHWsGk+C9KTTNMRUKKFZlAXIHYDqB7Z+ua4DU9UmvZC5Pyj&#13;&#10;3zkk+nv/AJ71V1DU5byVznjOO4P6fpS2dhJeTLHs4HOccZ+v/wCqgBtpZy3MoVASMk1614d8MjCu&#13;&#10;ycnv1+vtmrXhzwyqgMy5J9sAcjgfT+le1aNoiqqkrgZH06c/SgCLQ9DChSQMf5/xr0S0s1jA4pbW&#13;&#10;1SFBkcDp/wDWqyX8sbif6GgCwWWMAk4xWLfagkak5zjPpVTUNUWFTzyPw9q8w1zxDsDYfGKANPWd&#13;&#10;fCB/mwP/AK3rXjmveIy5ZEbO4dPqex/zisPXPEjzs6RkjOemT/T9f5VxBlllPXJPPegC7cXclw3J&#13;&#10;zk+vt/npVzTdOnvHwo44PYADk/5/pVjTNIMw8+5ISIYyTn8q4Hxn8UlspX8NeBo1ub0kK8oy0cXI&#13;&#10;HJ/ib26fWgD0TXfF2ieC7cQowuL+TIjRfvMx6EDGQM9T+Veatpd74quE1fxTIZEQ7o7dfuAnoAvP&#13;&#10;PqST3qh4S8M6jdXyX+pxPfajKQWeTJIPY9wAMdK+oPCvw+csl3qaZkO07RnCj27f57UAcJ4a+HFx&#13;&#10;q8kL3KGO0GMRjgEdulfUnhfwhY6XCkUUAUJ7Dr+tb+haNFDEm1cAdvautYQWsW5ztUf5NADYbVIg&#13;&#10;Cgxj2Ga4bxj4+0TwjaSTXU6h1B4z3AyPSvOfif8AG3TPDNo9rp0oluTkALgscdf/AK5//VXwJ4l8&#13;&#10;Z6/411IzzytIDIAmBkBs5AVf4mxxk0AenfEL4sar4tu5YIJ2jthn5emQO7EZwO+OtcLpejS3ZR5S&#13;&#10;wDZIx8juoPbPCJ6seeuKl0Hw0sIMl4w355XOVVh1z/z0fPUDgdya9DtLJpmKRoypJyw6s+BwSf6D&#13;&#10;jsAKAK1lapBsS1wGX5RIMhVznhB+hY8+hFdnpehPKy4XAH1z/WtfQ/Dhk2s6Z/pXr2j6CsYTI5A+&#13;&#10;nSgDC0Xw4sahtuCefoPT/Ir0vT9KWEA7QfbA/H/Cr1pp6xAcdP8AP0NbcaBAOOfX/P0oAIYY4gAB&#13;&#10;j+lTs4Ubj1qpLcRxYOc4rldU1vyuA/Qf1oA6C81OOFMk8n+VcHquv7VJ3YP17/WuX1bxDgE78kfX&#13;&#10;p7V5Zq/iKSUmON8HnnP8uKAOq1nxMVztbByPyrz681SW4bh8Z47/AOe1ZMl1LdHdk5Prz1/CrlpZ&#13;&#10;tKw4JOQPXj6f59qAK6xySsc859u30HpXQ6do885G1OP/ANePXp/Oug0jw+0zK5UkD6/54/SvVdJ8&#13;&#10;PImwBMkdP880Acno/hrGCwyT198dv/116fpmhbEXjA+nP+elb+naMsahtmM/h19q6qCzSMA9xx0+&#13;&#10;tAGZZaYkYHHT/PFbsUCxge1KTHCN2cAV5L8QfjH4S8BWMt1qt9HEY1JwTyT7DnP0oA9WvNQtbCMy&#13;&#10;zyBFAyfpXxj8c/2t/Cnw+t5bKwnW6vVBwiMOMepBGMH9K+CPjr+2n4j8WXk2jeDJntLQ/JvX77fQ&#13;&#10;4/DA/GvjGK11vxXdGXUZpLiSRu/zE/hn16n8qAO++KH7Qnjv4q6qxurp0tNwCxIcKBnjj+vWsXwb&#13;&#10;4S1XWZowkLSO2ecbuPX6jgc17b8NP2fNU19opZLQiInqR8pwOT2PX86/SD4bfAbQ/DlvCDaq0qKM&#13;&#10;nHTrjvQB8x/Cr4B3UhiudThKgYypGeeOf8a+/fBXw8sNIhjWO3VcADp0GOufzrvtL8OWtkgVIwoH&#13;&#10;t17nNal/rmlaDbmS5dQQP85oAuW1hDaRgsdoH4Y9q4/xT8Q9I0CFo0lG8ehz/hXhfjn41tK8tlo7&#13;&#10;7icj5e3147e9eCXt9qOqTNPfyGV2JGzuM9jjp9Bk9qAO48V/EjXvEkrxWzGKAHG88fz9ux/+tXnF&#13;&#10;rp+oajcGOxRriV/4vvflnt7nj0Ga9L8NfD7U9bMc92TBb5GBgbiPUDIxxX0X4Z8DaZpUSx21uEzz&#13;&#10;k8k+uT370AeNeEPhNF8l5rQ86Und5eTtB9Wz1Pr2HpX0JpHhmGBVWNAgH90YH06f59662x0eNQML&#13;&#10;gj/Oa6aCzjQg7cAen9aAMex0nbgbcfkK6GK0jjAyvSrKhV7YxSPIqjk8j6UAPGB9B/nikaZE4PA/&#13;&#10;z71l3F8EB/H061zV3rGz+PA/MYoA6a51BFzzj/PvXO3esKM5PA5/X/PeuKv9fyT82AM964jUfEoU&#13;&#10;f6zHXv8AmP60Ad9qGvooOHx9T/XtXC6l4nVQcPkD1PUjv/k15pqnisgnLgAc+34/lXA33iCWUkxk&#13;&#10;tj9M/ToaAPRtU8V43DzOOf8APbrXB6h4ilmkOw8H05//AFEVyctzNMwBOT/T6/zqzbafPcsNg4P4&#13;&#10;9/8AOPxoAfNdyzy4LZB4zk9hnn3PQVJb2N1cgAAj19OvTnrnj/61dlpXhVmcO4yR69+Oo969H0zw&#13;&#10;vHGFGzJH179v8etAHnem+G3mIWQcE8dfr0I/lXoeleFsAMycDH+cYr0LTvDqIQCvTH/6q7S00WMY&#13;&#10;+XBoA4rT9AUEYTj0Pb/Irs7HRlVQNuMfX8x610ttpyRryOB+taaQqvtQBn22mpFgEcD/ADmtiKAR&#13;&#10;5GOfw70EhfbrUL3G0/X/ACfWgC+CAOajedVB55/z71iT6koB54/KufvNcVVK7sn8vegDrJr8InBr&#13;&#10;DuNaSPOW4/z/AJ6V5d4g8dadpEJmv7hYlGec9COtfGnxN/a30XQYZYNDl+0XC5wQAQpzxn6/jQB9&#13;&#10;ya74607TImlu7hIkUc7mAx6k18WfFH9r3w94fjmtdEcXtyMjI+6DxznOCfb8K/Nv4jftFeK/FZlS&#13;&#10;+v2RHydiEDhhkDHof8818zX/AIi1HUZCYyV3c56Zz15/zmgD6X+Jf7SPizxdPKtxfyJAxP7tTt4P&#13;&#10;qAeenc++Oa+b77XdS1SRo8lsnOeueO/PHtzRo/h2+1eYF0Mj9fxHIH9TXv3g/wCCmqak6FbdiSAM&#13;&#10;EcEf/W6UAeB6To91eSgLuZScEEf5+v5emK+g/BHwrm1SRS0Bctyfl6fh3PpX1j4M/ZlnKJPcxEjj&#13;&#10;jbyT6Hn+X5V9m+Bfg5pehICYACMYyMY/z+VAHyf4A+AcZaOR4OF55H+ev/1hX174R+E1hp6IZYVU&#13;&#10;Af5OPSvZINN0zS4gQqgjHbH5/wA+aoXGsGb91ZJuPqvNAFuGHTNGjCqigAdvbtWbeeIpJSYLUZ/3&#13;&#10;ec5+lWLTwzqeqMJLslUP+QMfz969B0vwlaWir+7yR3PP40AebWmganqZElwSiHt6/X39v513mleE&#13;&#10;7a1VW2At6kZPv26fnXf22lpGB8orYhsVXoOP88UAcza6Qi4G3AP61uRacFx2rXWBB8x6D+VSgqva&#13;&#10;gColoFxx+nerqIEwaia4A5BwB1/pVWS8C5yaANIyKowBj8uahe4AHXB5rFlvlHTqKy59TVRndnH0&#13;&#10;6mgDo3ulUcnr79hVGS/AOAc/jXJT6yo6N/jWHda6AM+ZjH6f0oA7abU165rHuNZCA4ODz3zXnd14&#13;&#10;g2qMv78/571y174pVc5fntz3oA9NudcIB5A6fjn/AOvXN3XiGMAktkL9P/1Zryi/8V5+65z/ACxn&#13;&#10;muTuvEUrFgDk8/l270Aet3viJMli+en5d8/5/WuOvvFRUEA8/XgfhXmdxqs8jHL4xxgnqcc9uapt&#13;&#10;dschjkegPT/P9KAOxuvEkzZ2vyf0B/wrBn1Sd05yD+o98fyrLVXc4wSRx7Zzxj0rQg0u5mz6j+Xr&#13;&#10;igCrJO4z8xxk+uOewPb9frVVmkdtqoc9O/Jz04rsLTwvMwDSjAz+H0rqrLwsnGV7+h/P8aAPModK&#13;&#10;up8cY/E/1Pt/nFdJYeHWbDOpzjkY7enP869XtPDIXHGSP04rp7Pw+AownI/zwPrQB5dY+GIx/Bkj&#13;&#10;29OuQB2/z79bZ+HlQ428fQfhXpFroargEe//AOutFrWysozJKVUL15PWgDibTQhkKExj8se3Wt6P&#13;&#10;RI4RvlIQD6dK5XxT8VPCvhS3eSe5RBGDyT0x7V8KfFT9tKysWmt9Cl8wjIBGOPf/AD+tAH3xrPij&#13;&#10;w54chea7nRCnU5AwRXyV8SP2tfDmhCW20+ZWdMjhl6/gc/p7V+VfxC/aV8YeKp5Fe9dUJI29B0//&#13;&#10;AF1823vinUtRnaS5lZ2bqd3Y9h/9egD7n8fftTeI/EUkq2100Ubn5QCc46gd+1fIHiXxxqWqyyPd&#13;&#10;Ts5Jydzdff0x/iT0rntO03VdWIjtkYFs9M8Y6Z/Pp1r2jwf8A9e8Qzxm4gZ1cdMH0/yOlAHzwsuq&#13;&#10;30hSPcQc9ATnnv2H8/pXpvhj4QeJtflRfLYI3p2B7Y/z9a/R34afshoTBLeWnlDAPT9Bzz/nNfeX&#13;&#10;gj9n/wAN6HsZbFGfAHIz04oA/LL4efsmX946PdWztnG7Ixjp3xnPoP8A69ffXw2/Zm0fQ2Q3Nurl&#13;&#10;cY/zj8/8K+09M8D2lqoCRADA9sfWu2stFtrbB2AYoA858PeALHT4kjggRAPQdAP/AK1ek2ehW0AB&#13;&#10;CYIrWDQwjHA/rTGvlH3R6/pQB//W/HsWDgFouAD7YA9gOn4Gu08IeN9d8L30M+n3EkbI3UN0x6e9&#13;&#10;ULaCaGQLKDg+ozz2/wA9ulbDWNtIuFXBPcDpx+uaAP03+A37cGq6SLfTfEcpkRMLvJyQP8fr0r9f&#13;&#10;/hz8dfDHjKygmtLyOQyBc/MOCfbtj/61fydJa3Vi/wAjH14yR/ntmvafh58ZfFHgi8imstQmjVNu&#13;&#10;VDH8gPy/woA/ratr63u0WSFwQelXD/LFfj58CP20o73yLDxBceXIcLlvbr1P/wBf1r9NfCfxI0Tx&#13;&#10;JapPbXCyK/cNmgD07HrxilI/nUMU8cqhkbIPp3qbIoArXNrFcIVkUEEVweo+Gntn+1WJwR/D/n8a&#13;&#10;9GPSkI3DBGRQB5Il4JibW9Ta/TkcfWuZ8ReEoLm3d0XIPoM/5/GvY9S0S3uwWVAH7Y6/nXBalFqF&#13;&#10;hlHBaMd+fXuf84oA+NvG3wnstTSbfECWBGcfl/8AXr89/i5+zxvSWaC2BxnnaPrn/J/lX7V3VhBq&#13;&#10;ETOowRyfxrzHXfCttcZjmhV8+3X/AD09KAP5pfGXwlvdNkk3QsAnTg8e5989a+c9W8MT2dyYlycn&#13;&#10;jd1+hP8An2r+kb4j/A3S9Us52gt13nJC4/l+HavzP+Kf7P8Af2E0tzDbYzuHC4B+nH6fjQB+Zk9j&#13;&#10;LahfMGAf8/5/lUITdgg4I/CvcfFXhK+sUNrPAyFcc49++f8AP0rzQ+H7uDMjplVwc8/UZPv7UAZN&#13;&#10;qzwMpDYHOfz9K7WwnW5ynGQv1BJHp7f59BziwKygFCCB35+v+c1ajjmjfzEBHBGRjB+h9Rzx/KgD&#13;&#10;rHtgFZiDkdeP6+1aeja7qeiXaz2c7oykYO444Hb/AOvWfZ3qhfKkAGOefX+Xqf61Zntw0QkjO5fY&#13;&#10;Yx+P+P8AhQB9v/Cz9o2+t9lpqE7EAgbt2cHjjPf29BX6I/Dr4/212sUdxOsiucZyOMDjt/8Arr8A&#13;&#10;YppIJQIjtIJ74H+R716f4Q+ImsaC6Mly2z+L5vTgA8+350Af0yaB4n07W7cTWkyuGHbv7duldSrA&#13;&#10;jrnP51+Jfww/aMubOSLyrtsr95dxx16EZHI9q/SH4Z/HjRPFUcVrdSCKYgDlgMnpx/L37UAfQ95Z&#13;&#10;x3Kgtwwzgj6VDpet6hodwI5SWjHXr/P2Hr9KtwXMN0geEhgcdxRLAkyspGRz2/z7UAesadrtlqtu&#13;&#10;FyMtjiqereG7S7tmJQOD+Oa8qtUudLnDxMdue38q9M0rxEtxEsUhJP1/PvQB8zfEH4XWGoxSKIgC&#13;&#10;Ae3T059f518G/E/4BxvFNIsAcc4IGDjv/wDqx6Z4r9lrvSIbxGkwDnnoK8o8SeDIbtXRogQf9nv/&#13;&#10;AJ60Afzb+NvhbqGjXsjwq+0EkjHX0z05HavM2i2xeVeRbXGQCe44z64/ya/eX4k/AjT9StpJYoVV&#13;&#10;2BPTnivzL+KHwNutKnmeODbtzjHOffp/n3xQB8VXWnxxMxiPAz0Az/kfkTUMMipkk4JweuDz6kfh&#13;&#10;+tdjf6Zc6TO9tdQkY3dvTqfeubuLZSvmgYz27DB+nU5+nH1oAhniiuE3HgkHOD/D2xWDLbeTMSBj&#13;&#10;J5HXp6/5/LitFZzFkYOMe5OPT6+tSOyThu/P0/X265PWgCjYajcWNwktq5RweCD0Oc4B/rX2r8Cf&#13;&#10;2qPFHw+voLe4u2ltAwypbII9OR6dxj+VfDs6NG5PQDj8uv8ASmRXXlOCxwQ3PPb/AA7flQB/Vv8A&#13;&#10;An9p3w78QdOgZbpBK4AMe7kfTPWvsqw1O11GJZYXBDfjX8bfw7+KHiTwTfxXWk3ckSxkPhXYfh14&#13;&#10;r9nP2bf22tP1dLbSvElz5VwRtJLY/HrzQB+vupaRHdoWHBx1rjDDc2MxjlGVPp+NaPhTxzpPiKzi&#13;&#10;ntZ0kDgchs111zawXiHGCT0wPrQBxYgMmXXnOPpio5LOKZTHKoKnH41avPP0xicZX/OTUVtfw3bH&#13;&#10;Bwen+H+FAHzV8XPgnpXi21ldYAXIPIHf/P8ASvyJ+Mn7Pt/4auZWjtmKL0O3HAz06+n4d6/oVkii&#13;&#10;lzGRuz+mf8K8q8f/AAx0rxNYSxXFsrhge3PPpQB/LBr/AIaktZGDxFMZPI4GOwJ/z3ryrUdLEDsW&#13;&#10;GCfUflk//q+lfsf8c/2cZNLuZrmxt8IWZhhevPT39xX5x+LfBs2lTyxSxFQOvHfsc0AfNstu8RG4&#13;&#10;AAfj9DkDt16UikLgseSOx6jt0/U/44rub7SzufK4zz3PX1rl7iwMbAICcY46cf55/nQARMuNiAgY&#13;&#10;GfTnrnuef8atIGhkaRHwQeMA8Y6fXp/nmsdnKuxDccfj7H1/rWhbswKqwwB79884Hp3z+NAH0X8L&#13;&#10;/jXrvgy8ixcSGJGGRknHrx1r9bvhP+0Bpfi7TYhLMPPIAPI46dsDkD0FfgezPGQMnkgZz6/06ZBr&#13;&#10;vPB3j7WfC9yk9nO6gEEruI6e/f8AH3oA/oZ1G5Fwi3+nyFZVyeOMn075xXqvwy+MF5BMunau/I45&#13;&#10;4HXt+dflp8JP2j4NUiitNSn/AHinnccnkc5NfUMWuWOqIL+xlHmYz8pxn3HWgD9a7DVrPU7USxMO&#13;&#10;QD2qK7tFmUjGQc/T6V8N/DD4oXELpY3c/I4XJPI9D+dfZuh63FqVurqwJIHf/wDXQB8+/GD4NaR4&#13;&#10;10qeG4gBZlODgcH3r8Jv2gf2ZtQ8H6hdXFtEfIJJyF4PHofX2r+nC6txJE24Ag/1r51+Kvwv0rxd&#13;&#10;pVzBPbqxZGAJUcEjqKAP5Jr/AEiawujFKjZDH1/z27fh6VmXdkHj8wDP157fT+v/ANb9Jf2g/wBn&#13;&#10;e78NahPc29sTEW6gHGMduP8APSvhnV9Dn02V43jIYMQMg8Y9Pxznjr3oA8Zey2v0yDn3x1x/+qqT&#13;&#10;R7cBscZPPGOucnr/AJ9K7u7shhi4wBz+XOB/9audltVA4XGM/wCR6nP9KAMCaID7vJA6evpz/n+d&#13;&#10;QLuicMpwV9O30rYMCrgMCQq/nn+X1qq8KA4A5KhuM4+v9MUAe2fCb4t6t4K1RHSZhECCRuxjB68j&#13;&#10;3/z1r9k/gl+0tb6n9jElzknA685/Lv8A/r9K/n52Sryg5B659PX+deq+AvH2peG7uJo52RQ3TdjH&#13;&#10;fjnvzxQB/YB8PfiDZ63ZRssm4EeuecdDXrgZLlOOh+hzX4Dfs1ftMFbi2sL+7wCQp5yRk4Htz/Ov&#13;&#10;2U+H/wAQbTWbOJ1lDBx6g9R+NAGp478HWmrWMitGH3A8fl9a/MT42fBryFuLm3iO0kkbR+I+hHtX&#13;&#10;7DloL2LIO4V4/wCP/A9vqthKgjBDL6D19KAP5ztc8Iy21zJEycD9PUDuOvHavLPEXhN0QvGCQOcY&#13;&#10;6Z6HH0//AFd6/VH4q/BybTbiWdId0bE8AY9+vt0/ya+Vtd8JRxxukseHX0HHv7/nigD8/rqyaFpY&#13;&#10;3Gc8A467WP0znriuVvIhGcAck9c8D+eR6Z/xr6c8V+DhEXeNNgzntwD3GPxrxHXdIe2JwMruAweP&#13;&#10;y5oA83O0tsK5xxg46A4/Q/8A68VZ07U7nSbhbq2fYeR1PIz/ACplxCYWLEZByMn+WO3XoKoyqxCn&#13;&#10;BAbncMfyoA+4Pgj8d59I1O3SecqExg7vzx6D+dfvV8BvixZ+LNKhlEoLlV3L657nFfyaWl9NZyJL&#13;&#10;GShXsO2PT69vwxX6N/smftETeGtXt9P1O5IQ7QcsSMZxnr2oA/puguYp1DIc579aydc02DU7ZonA&#13;&#10;IOfzryL4d/EXTfEWlwXFvcB1dRznocc/5NexRXPnR5TkD/HtQB+e/wAcPhYF82+tYsPz0Hvnp34r&#13;&#10;89PFfhrzS9tImChPHT/D9a/ePxT4ch1y0kR0DZB4I5r84vjP8MX0i4a6tosISc/L2+tAH5H+OfAu&#13;&#10;wO6JkkN25HHf6/56CvmHXdFktZSjLtK9/UDtnPpX6raz4Wiu4mBQbh6r6nv2+n1r5Q+Ivw78smWG&#13;&#10;PA56d+eB689x60AfEUsDQkbhjPc9u1dH4R16TQtRSaNiMEdMj8QOas61pM1hIY5R93GcA9Ox59a4&#13;&#10;x8o4IJBHXPr/AE+lAH7ofssfHSK+tbbTbyXLqFGCfbkj1x2z79M1+t3gfXYrqONw24vg/geh/lX8&#13;&#10;lfwh+Id74U1u3cy7UVhzngc/54r9+f2dvi9Dr+mW6yXGX+UY3D07c4oA/TyeCK8tirDcCMdPWviv&#13;&#10;44fDJJxJf2q4kUZHHHHI/wD119Z+G9WW8tUJfP8AXn+lP8S6Rb6rZyRyIHyp7A8460AfjBd2ktnO&#13;&#10;0B42tz6++Bnjp1qpeael3Cy8ZcYBPY+5/P8ArX0T8ZPAU2i3817bRZRmJ4Hr/n/PNeB2rqMqy8HO&#13;&#10;c+x/CgD5p+IXgL7VDPIkeSRwecA9+P8A6/8ATHw34s8LS6ddy5TIGc57+vPP86/XW8soryJo3AfG&#13;&#10;R9T1PHrzivlf4neAPNM8yR9ec4+XPoR1z1oA+LfA2uT+HdUhlV9gDAHn5eD1I/M9P5V+4X7Mnxaj&#13;&#10;1GxtrWSfkKBgn8CRn9MV+IHiLQJ9NuzsTaU9j9TX0d+z58R7jQdSt7W4mbAYAYOO/wCXWgD+njwt&#13;&#10;raXtsjAg5FR+M9Jh1XT3UqGBB9/Xj3r5m+EXj2LUbCF1lznb/ED+HH65r6ugmS/tRg5yM+3PagD8&#13;&#10;efjP4PuvDetz3UClIndiOgAz/ngd+a8ssL9preOOY5I6Y4z17dcV+nnxy+Gq6/pkrxxAuMkcDnHX&#13;&#10;9K/K7WbSfQNWms5wRsYj078/y4oAp+IdBttStmITII9e/wCP8/5V8NfEzwIdPuJ7mNcJ83TOBkZ6&#13;&#10;cnHHev0BgbzogAc9fz/r/hxXnfjXwpHqNk52feB+bHt0/wABmgD87NCvZ9H1JJUPKHoOflGOce5/&#13;&#10;xr9j/wBmj4rNdWFvZyS7wFUc9mHr+H69q/Kfxd4RudHuZJPKJCnPsefX8O9ewfA3xvNo2pwWwkw2&#13;&#10;/kAkd+2OD05oA/pD8H62t7ChRsgjJ6/h+NdL4l0iLUdNliZNwZSMfnjivmT4M+KRqGj29yH4YLkZ&#13;&#10;+7jscdzX1fp90t7Dhj2/X/DmgD8v/iT4OOgeIZZQn7uRz6/nknn647Z715Drukefb705Azz1B9OP&#13;&#10;/wBfHv0/Q344+DEvbVr6FMMvt29f8+1fDEzpGXtp22FOOcev4c8dKAPlPxj4fjnVwyAHnjGR+FfL&#13;&#10;OuaStjdMOgBxnnkHvyfyxX3v4o09ZHJUZU/THtXzp4x8MCZXnjTPt68/zoA+d5UEmVUHA/LjqMfh&#13;&#10;x9KxQTZ3AeI9GB6kf/X9MYPrXTXts9rcMjLkJjvz7j/JFY96itksehBx+n9e3egD9Ev2YfHDR3Nn&#13;&#10;A7kPE4HXCkHvnj8cDHrX7lfDvWheaZEc5JUZ78n1NfzJfA/xMuma1BE8u3DqMHI/zg1+9HwE8YLf&#13;&#10;2FuGl3YGOD7DGaAPpnxnpv26xlVhkFGX8x296/In4x+GP7I8QSlVIQtjHGenvxx/+uv2amVbq25G&#13;&#10;cj9a+A/2lPB2+J9QiUBxkk49O35+1AH5ranCFBY845PTPPr/AIVRgVJkOPmAHbPP1H+R6V0WuW8j&#13;&#10;QOUGNv48f1wK420llgkMbd8fr1H0+tAFe6tNzPtySMZwPzrV8DTfYdXRmO3LjvnGTjjHarjxhwSp&#13;&#10;wW/HOeOv8qxpIpLO+juYwQrEdAeuf5UAfqB8M9SULbXcWOdp4HTPXPX3/wDrZr738Oah9tsUVuCB&#13;&#10;+f4V+W/wg1+JtLiR2yUIz+P5dP8APNfoD8OdYFzaopfPYE/pxntQB4r+1h4Sh1nwbfOVyUGenvX8&#13;&#10;/Wt6c1hfywsCGRmX0Jweef8A6/rzzX9OnxZ0pdY8M3duwyJI8dM/Tjmv52Pi9oD6X4qu1ZNgDsRx&#13;&#10;jHPGOe350AeS2RMchdiSO3OMDtwK6VQk8GVfJI45IyOgzj3746Vyi7hnGc9emOB7itK1uWjcnrns&#13;&#10;O3X/APX+FAEF4vlMSTjIUepz6/hXpnwvvCmqRc7ecHHOOM+mf8mvNL9lcHcck4Hrj1HWum8BXwtd&#13;&#10;WiIOCGyMn8vzoA/ab4T7Et7WdhwMfnnt39v19a+8NCvw2khQcADjnOfevy++FXiaQ2ttEhIAA4z7&#13;&#10;8f8A1vz71+hvgi9N5pYV+Mr3+nFAH5s/tyyW+6FiSX39uw7kZ/ya/K/UpFaJuxHUf4/59/Sv11/b&#13;&#10;g0OGTSkutpJDkewyD0P+Br8d72UoSS33uT7jHB/w/PFAHNXEpycgZ9O/P4GsK6IOAABkc46dTj+v&#13;&#10;/wBbvqTSEgs7lQuDk9D6eueR19Ky7gg/KDkYGcf3sdCfw+mO9AGW6gktwOvIJGM8H6/nX1T8CIt9&#13;&#10;/GQ2RuHQEfjjP4e/418qtJsYFsYJ5GenHPPpX1r8AWRdQhUnBOfoPr+PHvQB+wXwMLwyIuMAsvfk&#13;&#10;Hp+nfpX6N6Pj+z1YdSv64/8ArV+ffwWCyOnlDGP8e/06V+gWh5TTgG7L/SgD8UP+Ck7sNR09QNpw&#13;&#10;2T3xnjn06/rX473aNuLuemeSSeR3/LH+GMV+wn/BSa536zp+CBwfboev/wBb8a/H++uM/Kp59c/1&#13;&#10;P1x7D6UAcreIN/HIHOf8KpoC0YyME9O/PYj8BVy83LkngEfezWc7Bc46gfh9c/5NAE/mZOzB28Hg&#13;&#10;5BOOnb619M/C6UBUOQCAO/r1A6evPPt2r5VQuX+Xk+5wM9/8/rX0j8L5sJbxjJYuB65yP/rde9AH&#13;&#10;3D8PLNpJhOOgzxge3bHf8a/Qf4O2c5w45BI5+v4nP+eK+LfhhaD7EJAACeP14JP9K/RX4QaZIllD&#13;&#10;IAMEZPGO/wDnFAH0fbu9vo7uxwSp9q/nw/bg146r8WryJW3C1RYsHnBAGcen6/Wv6BvEdzFZeG5X&#13;&#10;bjCnv1/Hiv5nf2hdX/t34l67fb9wM7KDknOO+fxxQB8nawgLHawOeP8A9WP1rKReQGGAOOw79vyr&#13;&#10;R1cxmQj+6c4z+Rz7fT61l2zs6BnOCMcAE89+eOvagCWSVonbjPH55746/wCeKu6UwmnAySeOh649&#13;&#10;P8/yrGvWD7zvyeMdR6Z/Kt/w/ArXaOuSmfb69cds/wA+lAH1J8PtPFysJkG4Jhux/Adcen8z1r9D&#13;&#10;/hv4djtbWLAGQgY8dzj/AD/9bk/FPwk0/wC0yQc9XA6dcAZr9Ivh/aRXEtvawpgy7R9AvUdv/wBX&#13;&#10;5UAfb3wU0RLa0in2YDqGH/66928RX6abo9zdO20IpyfbvXLfD3SfsOkRMRjCgAV5b+1F41h8HfDP&#13;&#10;U7kziGV4ii84OX+Xj3oA/Bv9oTXf+Ey+J3iHxBcOPKa6kSLn+BMqv14r5S1CXM5VCxQe3Qdev154&#13;&#10;/GvSfiBrivKYo3BMgYk56k85Pv1/GvFprgM/yjJVeOSeOvTjpnmgDRaYKj/xHv68fj36VQkWSRwh&#13;&#10;PVgemck9ec/0HPaoUmBDq/K4B4PJz1596v6ZF9omUbQcY6c9enP+ehoA92+E2kxROLkn75C+n+HT&#13;&#10;/Ir6M1G53gRR9DwPbjGMY/WvHfANvHp9nFG/3vvdue3T6n1r0qx8y+u1yclmwB1wxPr7d/8AGgD0&#13;&#10;jwVp8SzC6J5X5VJ6+/PvjrzxX238LNAE80csa7whAzzy3t0r5f8ABumW7z28KLu2Zx74/njPUfpz&#13;&#10;X6K/CbRJFto/Lh8tTgjIHA7dv8igD3jw5p7WtuoZQMAE/X6V8c/tq/F6Pwb8P73SLK4A1DVUa3hQ&#13;&#10;HBCnh347D1r7fv7mDSNLlu7mRVWJWPJ46da/BH9rT4hWvjvx5d3Mcpex0wGCDPGdpO5gOnJ6e3OK&#13;&#10;APz08USCHzXyC5PJHGff/wDV7DFecq4mclsDLZ/l14/Pn3BrY8W6hHLfvDE3BY856456e2fp+Jrn&#13;&#10;4CFTzQcfj6frzQBvo6JtQnLdBnkHOR/+r86/SP8AZI8CIkEWrXUIBdhKSQc7V+6CfU1+dfgXSpfF&#13;&#10;Xiex0yMnDtzxngcntyP/ANVftt8L9GtvC3hCCJV2PIgxnjCgAfh2oA7/AMSawsETrnGB69OvBHGa&#13;&#10;+T/H3iMzCUK2Tk8/yxntmvT/ABn4gIDqhyhB5z+nX/Oa+V9fvHvpmQMASe3ODn/PNAGTpsMmqakA&#13;&#10;xJUkcep7c/Xnn+lfbXgHwsNC0slokV49kkxZid0gyUTHPTGSO2B3ryX4ReDILgPqV0isQQkKkZy5&#13;&#10;Ay34V9b+GdB07V9ZSG2LPbW5A3dd7d2PqSf0oA9Q+FnheeBv7T35nuyZGJxnnOASc465OOnavqK0&#13;&#10;VbK1S6vQSYoyWJYnbnPOP5e1cl4a0CHTrWJF3KAcsOPwHP615x8evidafD/wZqN7cuWEMYZhuPzF&#13;&#10;vupx+vpQB8e/tqftKDQ9GuvCPh+c/wBo3atAiRH/AI94ujOSR94j+fXAxX4zzX8lw2+dt5Hy545O&#13;&#10;cn/H6muq+InxG1Txz4k1DX9TkAlvZDwo+VYx0UHP3QMcevWvN3uNrqobkZ7/AJZH4Y9uPegC2+8I&#13;&#10;BjDvkcnr6ep4z2/+tXeeA/BN/wCLfEMGnxDl8FyAMKo6+vODgVy2lWhnO6VThhhRjtnJPr9ea/Sr&#13;&#10;9l34Xw24/ty/hwXVXLEHiPPC5Pcnr7DpQB9ZfCfwfZeCfC8CW8IieSMKvGCqD1HuOT3xiun13Vlg&#13;&#10;hcluB+H8u9W7/UBBESAFx90dBgdv5f5xXgvjXxMMMiyc49fy/wD10Ac34u11rqV1j6dce36/561w&#13;&#10;tvatd3CgdSfr9f8AI5z0qvLPLcT4X5g3oP1/HsK9V8HeHmZkllGAOckehoA6/wAI+H4baAXMowEG&#13;&#10;SefTqeec47+1cf8AEPxjf6ldw+D/AAqGkvLkmP5TjavufVu5zwO4rS8e+M4tD09NL01fOup/lSNT&#13;&#10;jdjjJHUgdBjvXovwS+GK2CHW9aRZr24+eZy2XyeREp/V+wGBigDpPgb8NYvDWlpqEiieW6bOAoUS&#13;&#10;Oowck87ARxkc9a+xtLgiQOs0YkcYyxYnk/w8YHHtWX4c02ZgjtAgUY2gYCBe20enp7V6Pb2ccabn&#13;&#10;IIDbuMAE9/w9aAIYVghRruY7UQYGOAPXH5da/Mv9tX9qOfwzat4D8IXHlajcqVkkVgWijbg4/wBo&#13;&#10;joeoHOc161+1x+09pvwu8Oy6Vosqy6xeK8dvHuHLDgyNzkKv/wBavwK17xHqfiHVrnVNYuXvLu5c&#13;&#10;tJNISWctzx7fjjHSgCa5vZb6XzJGyzt75OT8xBP8+Pz5q9aAAjuQSS36Y5xWTbptUyEByMKFBPJ6&#13;&#10;nHoB6j6c819CfBn4Yz+NdWju7iMNZRSLxjKuwx7cgfzoA9g/Z7+Ew1G5i8Q6rB0w0TPztXIw5GOf&#13;&#10;bP5dK+6NS1O10ewSztAEWNQF/wAT7n/JrBtl0/wrpEen2YVSi/MR0JA5x9Ow9K8z1fWpL+chXyD1&#13;&#10;5z9Pz9PrQBLqOptez7mfCjpx154/w/OtDR9MmvpxtXA4/H37dfesbSbCa9kWIcj+p/Dp6V9IeD/C&#13;&#10;4jRC64xjjHX8f8aANbwn4ZSJQduSeeR6+3+HvXuuk6aIIgzDrjB7Y9qpaPpawIpK4PB9s/lXVDaq&#13;&#10;46AfoPrQBaVtoGDwPw/WsrUNTW3RstjGe+cVBqOoRwRElumea+PvjB8YXs5W8O+Hc3F/P8qqv885&#13;&#10;yAO5xQBY+MPxlXTEOi6IWub+4PlokedxY5Gc+nqa4X4dfC7+1Lt/EXimBrq+n7M/y7uyKBySPT15&#13;&#10;J7U74a/Ca+u5x4h8WXG6eVgxOMtyc46c/wCyg+rHtX3N4U8LWumxK0MOJAOS2Dg/l971x9KAI/Cf&#13;&#10;hSDSo0lktY0zztXJw3ue5Hdvwr1K2UABtvXJHy4//UPQVFDHDAEViXO3j0rH1jxPa6RbNPckKFB+&#13;&#10;XuRjknPbjPpigC3quvQadbtNI2xIxxwCW+lfm9+0N+0VcSy3PhrwrOodQUnnTBKZHzIh5+YdyPoD&#13;&#10;mud+Pf7S8mvXc/hvwpcMkEZKz3ET8EdDHER0H95s5PQcZr4c1LVp55SxOCScJznr/n+fNAFi4u1B&#13;&#10;eVwXd8n5s5JJ69TmvdPhB8HtR8Y3cOs66DHYghgjdGVejMOOOhx39MZNO+D3wguvFF3HrOux4tEI&#13;&#10;ZVZeCOuT6c5wO/0r7Rub7TfD+nDT9LAjWMAfKBlsDGTjuPT8KALM93pvhzT10zSVCIncDk47+3sK&#13;&#10;80vr+S7YsxyBnv05/wA4/nUF3fzXk3mFiRu7+p4NaujaPLeTK5TIPbGSPwJ6UAM0rTJbuVcDI/z6&#13;&#10;/Xkn8q9t8N+GlVUcrzjjP8jVjw14XESIzplsDt05z/n6V7NpOkiJR8uT+v8An2oAh0nRliAyP/rD&#13;&#10;/Irt7eFIlxjOOtMiRI1woxinS3Cxj0/GgC00yoM56Z/L1rl9S1hIs4PH+etZmra2I1OHx+P6+teR&#13;&#10;a94pVQ4DZH+eaANvXvEqxBiXwPXOP0+leKazr73DhQTj1H64496ydT1ma7kbnr/LPbPr1FZltbTX&#13;&#10;swSFd+ee/PHr7evT3oAVfMmkJByW/L0GR39P5V0SQafoNm2q63OsMSLuIY4H1J4/ADmsXW/EOi+C&#13;&#10;LET3L+ffOuIo1AZ3b0UenYsc47V5MnhTxn8StRGp+LJWs9NDBorMElR6bgfvH1NAHXahrPiD4jyP&#13;&#10;p2gz/wBnaKw2tMciSRT2Ufwrjv1PU12XhH4bQWbLZaKuGB/eTY/Alev59T24rv8Awf8ADSWOKOLc&#13;&#10;Y4AQSABlgOgPbHtX0V4e8NW9mnlQRgZ9v5dKAOd8K+B4dMiUz/vH4yxAz9K9astPhUD5OB6gf5/z&#13;&#10;9av2umpCod+orivGvjvR/B9hLPdXKIUUnrjsef8AGgDsdR1K10e0e5uWChAfbp6/hXwt8X/2hLgv&#13;&#10;caVoEwCr8rOCcLx+p9q8b+Kf7QWseKpXstNneK1kyvykhpMnjB7D/IxXj+heGdQ1x4r27yYyTt4y&#13;&#10;WPcRr3x/Ex4Hck4FAFyNtY8T3ru7mUyDczOxHUdXP8I9vwAzXrOg+HrfTY13Zd2UDdjazDuABykZ&#13;&#10;5/2iOuKv6To9rZRpBaRDaMe6gj+In+NunzHj0GK9J0bQmmfeynJ6k5yff/P60AYunaRJeTKoTAGF&#13;&#10;XAACgeg7Afme+TXrWheFlTDOucnOfp29a3tD8ORQ7cLyOemPb616LZ6ekSrkdMUAZ2n6QkQXjBHt&#13;&#10;0NdZa2yxD5Rkj/OaVYwgGOO3+fpTnnEY3E4AP40AXBIqZB4/z1rOuNSSIHufb+dYeoauI1O18Z/x&#13;&#10;rzzWPEoiBAfnB9Of1oA6jVdfCA84HNeW6x4kwHGcnHr+X865fVfETyuYw2eP5iuRmmeUkFsg4+v1&#13;&#10;oA0rzVpZ2JLYB9T/AJP+c1lGF5cMeMj8c/p/Prir9hp807jC5B/LH0rvtK8MvKwDjr7cc/8A1qAO&#13;&#10;V07QppmA2/Ln8x/n/Pp6lo3hoBU+Xr+uK67R/DqxhfkBzj8K76w0dYwoIHy+goAwtL0NEULt4Htm&#13;&#10;u2stNSMDcvSrsNukY4H+frUzzRwKWYgAd8jt3NAFiONY14GP071lavrum6JavdXs6xIgJyxAAGP6&#13;&#10;CvBPi7+0X4M+Gdi73l4r3O1tsaHLH/61fj78av2rvHHxGuLmz06aS2sD8oRGYbs/3vX6dBQB93fH&#13;&#10;z9tPRPDXm6P4TlW8u/mVmU/KvvnkEj0AP1r8rvFnjvxZ8TtSku9UupZBMx+Xk9+gHH6+tc94Z8Ie&#13;&#10;IfFt9zE8xYjBYHnPf8PQf/q+9/hN+zFJKsV7q0WFJB2lc4HsT6/SgD5U8GfBvV/ElzHFa2xyxHJG&#13;&#10;Pqf84r9APhb+zbZ6MIbnUoRI/BwQMZ7c+3+RX1X4O+GGkaBapHZ2yq474GR+les2miRW5DSABR7Y&#13;&#10;xQBzfhfwlaadbJDFAEAAHA6fp+Vd+0VnYx+ZKQigVzOteL9J0CArJKoPXqO1fLnjj4sX+pyyWmmM&#13;&#10;VHrk9D9PT0xQB7x4u+KWmaJC0aOC4HAXufpnrXyZ4l8Zav4nuGkMrRW+44yevuOP88Y55rDhs9Q1&#13;&#10;SYvMWuJnI6nIB69PWvavCvwsluWS61gEA4wncgjjPYAH/wCvQB5FoHhXUtZnC2EB4I3M2QSD3J6j&#13;&#10;p7n16mvpDwn8LrLTkjmukFxcr/EegOOw9/UV6ro3hmzsIkht4BGoHRRiu3tbCOPAAwfpQBg6boiQ&#13;&#10;hQBjGPwx711dvYxpjsP8asxoqYBAz9alLbATnI69f0oAlSNUHHGOP8ilZ1Vev+P5Vmz3yx5Of896&#13;&#10;5u81tFY4fHH/ANegDqJ9QSPIBwRXNXesrHnuK47UPECKGxJjHfPt/nvXAan4oWMEh8nn6/hQB6Hf&#13;&#10;+IVUH5+B156/571wep+JlXLb+fT69/8A69eX6v4wA3LvwP54/wA9K4K78RSXBJV8k+/rnFAHpWpe&#13;&#10;KT94vjn8QPr/AJH5V57f+IZpyQrY/P17Vzv2iW6b7zMXzj8PToO/61dttLuLlxtXgnrjj+eMUAUG&#13;&#10;nmlOWOSfU5z6f4VctdJuLkg7Cd3Uk/n/APWzXdaV4VZkUvHjr/n8a9J0rwsFxhOtAHmel+FHkI3j&#13;&#10;jj1x78dOe+DXpWl+FUTChMAY7cDpyf8APvXodhoCRgYTk9666z0dIwpK9MfnQByOm+HVTBCV2Nno&#13;&#10;2FGRgc/ge9b8Nksf8OP8R6VoRqF7UAU7exSLGQB/T3rSjjVMcZH0zxSblGcHj/OKqz3qR555oA0C&#13;&#10;wUDPb/P+SKhe6Ve/T6+n4/jXNXOsxx5G7P0OOlcxf+IFQMd+P65oA7ifVEjDcjiucvtfQZXf/n6V&#13;&#10;5Rr3jrTdLtzPdXAUe5HP5n/9dfIvxF/ai0nSxPbaO5nlGQGU5A7Z49CPWgD7P1/xzp2mQyS3dwka&#13;&#10;KM/MQBXx98Sv2q9G0iKa20NxPcBflPO0N9cf41+f3jv41eIPEU0r6hqMiwDgRhjj8efxya+d9V8U&#13;&#10;X9+zpaArnjJJyeOucnnFAHv3xJ+PviTxK7tqN8yxddiHnnoPyz+dfNN/4mu79z5O4F8/MxJPvkHO&#13;&#10;Pw6d6jtvDmq6xOAEeUP3wT7D2r3fwL8Btd1u5iU2zIjdM8544IHvQB8/WOh3l/KoYbmbJ6ZOcgdD&#13;&#10;7fWve/BPwR1jWrmLNscNg7T19Tx0/Kv0F+GP7LFpbxxT6jbh2PXcvt249Tz34r7T8LfCzQtEiRY7&#13;&#10;ZAUGAdo//WaAPhn4Y/s1JFIk13DjGD8w64/LFfafhX4R6NpMSOIFOB3Htxyec16s0emaVCdwAI54&#13;&#10;rmrrxJdXBNvpkRcnA47f5+ooA1Xs9M0eEYAGBwBWHNr80zNbafFlieMelauneENV1Vxcam+1Wx8u&#13;&#10;TXpuleFrGxRVSIFh3wOf0oA8y0/wvqupES3rFVbHHt9Pf616NpXhW1s1XEQJGOTzXbw2ccYwB+nr&#13;&#10;VxURfY9OlAGVb6aibeMD861I7devanGRVHHvUTXHoeKALgVFFIZQvGcisiS9UZwef84rOm1JVDZb&#13;&#10;JNAG/JdKo5OKoyXyLk54/wA+1crNq+ATn9cn+dYNxrQTq/NAHbS6mozzwaxbjVUUZBAPua4G78QL&#13;&#10;jnjOe/8AOuSvPEqx5y+M9Oc/lQB6dd64sYyGz/P2/OuZvPEHy8vj9OteTX/ivJOHzjnGfz9c1yF9&#13;&#10;4oc5YOcn24H0+lAHrd54mRN3z56/5/wrlL7xWiqSrZz+Q/l1FeS3WuzSZ5IU5/i6c9fw/wAKxZb9&#13;&#10;mbLsT74xn/PFAHol34mdgdp6984x6EnBH+fwrnZ9XnlJG/gn/PSuaSSeb5UBIPsfbn0962bTSbq6&#13;&#10;PzIRj69P8+vegCJruQsFzn/63t19Pp9acnmyfKvIGexzn1P411Gn+F3kIyNxBPbP54+nFdrY+Fl+&#13;&#10;9syT2x+RPegDzCLSbm46jaPrwffj06fqPSuhs/DbEgsNw9fp+Br1u08LxjDFMk9uv/6q6q08Oqv8&#13;&#10;GQOOg/woA8usPCqg7igAOfx/D+v866208OJkDBB+lel2+hKMZH/1624NIULwvP1B/wA+1AHntroQ&#13;&#10;GPl59O2fX/Jro7bQ1GNy4A7exNdoljBEo3YXH9KwdZ8U6JoURa4nVSnPJHH15oAsQ6RGuMj165/w&#13;&#10;pl3d6bpiF7iVRj3/AJ18qfEr9qfwt4WEsUV2rvHnIQ/j69ccmvz0+I37XfiHXLqZNNuGghPoxUn8&#13;&#10;jnigD9SvG3x68LeF4JC1wpZOihhk/wCfWvz/APij+2Vey/aLfRTtxuAbcB9OwP5dBXwfrnxJ1PVA&#13;&#10;7Xl68jHr8xPfJB5/z2rx3VdWn1CR4rbc5PsT7HNAHp3jn40eIvEs0jXN4xBPALEjPf8Ar/nmvErj&#13;&#10;Ury+kJJZ3JzwTnpwOP8AH2rtvD/wz1/xLImIGCPg/d/U+/WvsT4d/srXupSRSXNsSBg/dyB05JI4&#13;&#10;9B+VAHwvpfg/VNYkCxxHnjHTk84HHvX0b4E/Zy1vW5E3wFg2OxGM9s9wa/ULwD+yloumpHJeWwd/&#13;&#10;lPK+vofp7epr668M/CvSNISJba1WPYB/D/8AWoA+Afhh+yZaWiwzahAMpyBj+fX/AOv+tfb/AIS+&#13;&#10;DmiaNbxJBbDcgHb/AA/SvdrPRrW0QAADt0q41zaWoG3Gfp70AYumeGLa1RVVAoHt+h7/AM66aK3t&#13;&#10;rbHI/wA/l3rn7nW1AwjAdeTntWFda6OQXyaAO8e/iQEDgj6YrLm1Yckk/wBPpXnk+vghsOMcenUd&#13;&#10;6w7jxGiH5mBPuf6UAelTaqOSTz09PqayZdaUD5SBXld34nC5Cv8Arx/PpXM3XipQDiTn39aAP//X&#13;&#10;/NaSzhlwWXJPOD6jvx+v/wBaslo5IHAPKEjOSenQ+mffj6VqQTpKGwRkEg5IPGavNAlyAHAB4HTI&#13;&#10;Hpn/APX9aAKUKw3ShWADD19OevqPrWNe6dLasCgyASemD+HFXQs1tKCpwD2yOfqf8/StKK6inUJI&#13;&#10;FIx19Tnr78c/pQBm6R4kmsJlZW2EAHA49unH54r63+Fv7Sfi/wAE3MbQ3UktupyY2Jwfw7fy618f&#13;&#10;X+noN8qDIJ9eff6f59aoQ6jNBIEDbRn1z07/AF9u/pQB/Rh8GP2wNA8UrFa6jMsE/C7WI5JP1x1+&#13;&#10;tfdmh+LNM1mFHglDbvf2r+RnR/E2o6e8U9ncmCQHduU4I/z369a+2fg5+1t4m8HXEFrrN+bi3GB8&#13;&#10;zFioGOM/jzQB/RusiOODkcU7J/z3r4u+E37T3hXxpbQoL1BKwHys3f8Awr6v07X7HUohJbSK4IHT&#13;&#10;pQB0fv0qtPbRXMZSVQwPH4UgmU9DU4cEDHNAHnmq+GZIC09h3zx17549KybbSba+JiulxIPpn8yK&#13;&#10;9abDdeaxL7SY5/niO1h6UAeJeIvCRgBMIyh9OPp7V4b4r+G9lrcDx3NsDnOOBx+OPU19T6kdQt3E&#13;&#10;d0N8RP3uuRnv6Vbg0LT9Sty0YAYj8uvWgD8Yviz+zfHcwytZwDAzjgE59Og69+v41+eHjP4Xar4e&#13;&#10;eQSQMAmeo4+p/Kv6XfFHgQtvEkO8HuB0zXyv8R/grpuuW8iG1VWwQCE65/L/AD9KAP5tdS0i4tbs&#13;&#10;s8AA/mPwx1HrUcUBkGFUFiv09Pr37H9K/SL4r/s06hpnnXNjCWQbv4QOvtz+n5V8SeIfA2qaPdOG&#13;&#10;hdcZ7HJ+nTp/KgDziSCWEZYcHbzyM4HXjNbFjctvMbE4P6n/AA6f54qQ2zxDy5/lB6A9c+o9fp2q&#13;&#10;tLAsRBQA+/Ocfh/P+dAE93aLIQ6Y9eOoz9MDH9fWsgO1uevI6EA8/wCfXr0zWnDM2SoJ689uO1F1&#13;&#10;blsPH2z9PXnpQBNZahNaOZoHKkg/d4wP8jvXtHg/4t6tpM8S+aV2BdrZOePU54/rXzhK7QSODkE/&#13;&#10;h+HrTkvZVOQ20Y+h4PT6f/X5oA/ab4MftXTWxisddm81COS3U84P1xn2r9GfCHjzRPFtmlxp9wjk&#13;&#10;gHbnnkfU1/LNpfia7024R1nYAdMEY9gfTHT+VfVvwn/aM17wpe2/lXj7AwyNxwQOpx/KgD+iho1k&#13;&#10;UFec/wCSarLE8DBojx7Z6Zr5W+DP7S+geOLeK1vZ1iuSo6twfp0r67tZra/h82BgwPv/AJ9aAN7S&#13;&#10;9ZdUEbncB7/411sK2t4oBwC3+f8AOa87+yOrb14x7VqWlzKmMHBH86AL+veG4biBtqcnNfMXjr4U&#13;&#10;2OqwSCeEEkHHHfvmvsKx1FLiPyZhz05qnqGhw3ibgBj6dKAPwi+MX7PrRTSy2sJCEHG0cfQ+lfDP&#13;&#10;iXwBeaBNIkiNgE+/49ePpX9KXjL4eW2pq8bRhg2e3HuK+GPin+z+LqCd4rZSxywGB/P26frQB+He&#13;&#10;oaeU3tEcEH65x/8AXrBV54sqxwCenTIHXpxx1NfY3j34P6lo9xMBFtUc/d+UDPP8vWvmfxBoNzaG&#13;&#10;QNGSc+nTB4x/9agDl3xMx3AkkdSMYz+P8/8A9eJcRmNgwIA69+ff09/51aZpYyVkOCegz69qY0hY&#13;&#10;mM5Gd2eOozj1z+n880AQw3RTByckYzz/APX/AM+tdNpHiW+0y4WeznaN05BUn+n+e304qZJRkg9e&#13;&#10;P8iqa3G1ioYgrkfTI/8A10AfqX+zv+2TrnhG6g03WrtprZSBjdgAdMjJ71+4Pwj/AGg/DnjnT4pr&#13;&#10;e7VywBIyMg46Yz0r+Qe1vnjIKSlQcjrjJPOeK+ivhb8efFPgDUIp7S9lREP3Qxwec88//WFAH9fy&#13;&#10;z22owBlIYMK4jU9Jls5TcWYIGckflmvzy/Z3/bM0jxXZ21nq12qXRwG3N39MHr/k1+jeh+KNM8QW&#13;&#10;qSwSq4YZ/wAKAJdKu1mULJw/+fpW/NtKHgc/571zGoWLxkz2ZwRzx06dKrWWqsx8m4bDD1+vagDK&#13;&#10;8S+BLDX7aRZolYMDwRnPoR/jX5s/Hb9mW1nWa90yDBXccAf5z+PtX6xRSbouuf8AP+f8a5rXNDtd&#13;&#10;UhZZEDE+o79u1AH8t3jj4b3mh3sqSwcIW5xg+5z/AC5rwvUtM+cqRhuwxj8vXnoPrX9Efxl/Z103&#13;&#10;XrWe5tLYLKQ3IA6nv+Br8nPih8HNR8P386SWrIiE4O0c4759B/jQB8JX9k4ViowTgAZ/M9vz/wD1&#13;&#10;1nrG8BYYAx0HPHOBnoD07/jXrGr6A8TurLnGOBzgdsex9f0rjLvSmVjzhRnhuP8A9f0oAx13Mo3n&#13;&#10;bnH3eP58HrTAnlAPtxuwe/X0A/8Ar010dAOOR69voP8APNX41SaIRPkH36kAYH4/55oAm0fxDc6b&#13;&#10;cJLFIyOD1+nbP+eK+w/hh8eprTZa6lKXTgDd9evX/P518OzwvCDhjgZOevA/L/OaW31KWEhkc5U9&#13;&#10;sgdfzxxQB+1eg/Ea0maO9s5QCQrYBOeo69P5/jX2v8KfjHBcmKB5QXGM5PX6+34V/PH4M+KGpaPN&#13;&#10;Gk9yShYdSenfHPb8fpX2B4G+LYhuorqG52HKkqrE9D3oA/o70nXbTVrVWiYEkDjP51Pc2iTIwxnP&#13;&#10;5V+eXwb+Olrqccdu9ziUdQW6+gx6/hX3T4e8VW2qwId2Sf8APtQB5D8TPhXpfimxlguIFfcG7d+x&#13;&#10;zivyL+Pf7Mb6c093ZwZAYsNqnHfr2P1r9+JreO4XpkH/ADivKvHHw+sdcspo5oFcMp7DPOaAP5Nv&#13;&#10;EnhK90W6kjmjORnOeOAOMev+FedXunbWJA5OOfUdBz9B0/8A11+3fx0/ZpTM9zZWqkjdt+Udcdfp&#13;&#10;14r8xfGXw7udFu5YHjMYHHzAc49O2f5fjQB8wy2xQksMADIOOPb/APVVYwjO5hgr6gDOP/116Bqm&#13;&#10;iS255TAA4z9ef8/1rm7uKRi24YHTqSOB1J+tAHLzWvVQAACO3PPX/JqiN0bA98k4555/zxwK6ryP&#13;&#10;kY5xwPr1x0HT+vWsu8gZY8qCcfTj256e1AHS+E/GF7oN7Fc20rIYmBHXjnP51+vH7MX7Sb5tdN1G&#13;&#10;564G5m68cV+KUe5SpzjOM+mevTnJzx1rvvCXiy+8NXkVzBKQYucAkH+XU+negD+vnwF46tdXt4nS&#13;&#10;YOr47jjNe0skN5b/AC8gj1r8HP2Yv2ky4g0++uSSQPvE8H8c8e1fsT4C8c2ur2kWyYOHUY5/WgDN&#13;&#10;8d+CLbVbeWNkByO49+v/ANcc4r86/id8NJtHnlaOMlBnt075Hr34z+dfrlcLHeLwNwPpXjXxA8B2&#13;&#10;mr2EieWGLAnt3FAH4b+JPDgmLQsBgHn3/wA4/n3xXhnjHwG32dnwDluBg+nrx0/p71+inxK+G13o&#13;&#10;d1M6xEIDkHbnrjr+Of514feaJFdxmGdQx57dT7/XtQB+YuteH5reVomjIBzyR/nj9P5jjJLV4iFH&#13;&#10;GCe5/HJ/z/Kvvnxj8O4mDPHHwc9AeP8A9Xavl7xL4Rl0+ZjsIAPGRnigDwu4VV2hhkevQn0+nX1P&#13;&#10;6VJpmq3WlXsV5ayFHj+Yckd+3+fpW3qdk0YYNwRnjqB+XuOh/wAa465yHK5wV9ff04xQB+rX7L37&#13;&#10;Ul/pU0GmahPvRSq8sRwOBnn1z1+lfun8MPiLYeKNIiuY5AwYDBznkgfrX8c2ha7daFfrc20jR4P8&#13;&#10;J75/z/8AXzX7Ifse/tDSzCHS765wflX5mPX07dfXPagD99InjlUsDnPb6/5/CvN/Hfgm08RWUiSR&#13;&#10;5ODjjocdvrTPB/iZdStopQ+8MM59eOPzr1BGjniweQaAPyJ+JPw7uvDuoyuqERHJzyfzHT6D618/&#13;&#10;eIPDUOoQtG65JBxlf6/yr9jPif4HstYspd0IdmU9AM56/nX5u+N/C9xoV88DJiIM3Uduv5elAH5q&#13;&#10;fEf4YKfMkjizgHtxz2OBz6g/WvkDWtAutNuHhKFMZ7dRk+361+xOt6Fa6lCVkHr09xwB618h/Ef4&#13;&#10;apvluIoxnGMbc/5/OgD4IUtbymRG2kEYPv8Al7V9vfs2fGu68O6lbWc85UeYOM9B7DPt1r5X8QeG&#13;&#10;p9PkkTy+FJBwfTj8OnSue0u9udIvUuIjtKsG64II9zjFAH9bPwb8fw6/o8FwsoYkLznOc819QWty&#13;&#10;lzDwcgjseP61/Px+yf8AtCSW0dvp17ccAhR835/T6mv2g8DeNoNVtIpYpMq36HtmgC/8S/Btrrun&#13;&#10;zpIm4uDn244/wr81PGXhabQdWnhfhFbI6DCnrjFfryQmoQHPII/A/wCc18vfF/4apqVvNc28Q8wA&#13;&#10;8gcn2/HFAHwLbqz52nBA5/HoDXO6/o6XkTxugJx+f9K6i4sZ9Lv5La5+QgkYz37564zmm3sJZGZR&#13;&#10;xjOG5ye2T/n6UAfFXjzwD5jO0aZY8g+vqM/yz+ma+b/sV54d1UXSEhkcZ5IPv+R4znpjFfpVqOlx&#13;&#10;Xyskqc8DoPTr+Wea+a/iF4DDh5YU9SpAxjmgD6c/Zt+LJZIrWSbkYHOfXj8fz/Ov128B+J0vLSBt&#13;&#10;2QVX0+tfzS/D/Wb7wrrkabzGEYdjg/z759ulfs38CfiUl9Y20UkvJAHvn8/8+lAH6IapaW+pWbIw&#13;&#10;yCMfjivy9/aT+Fn2e5l1mwiAy5LbR1+pH9fev0q0XVUv7RGBySPXrn0rifiF4Sg1vTJopo94dfY5&#13;&#10;7daAPxN0y4dFETEb0x1Pb1Ax/n0rqd8c8ZVzyRx9cdD+f4VJ8WvB994I12VoIz5DsSfTr6D1H+Jr&#13;&#10;kNO1BniDOcZ7dz/T2FAHDePfBVvfxSSLFj5ST8v54/8Ar18oGwuPDmtiZQRh8ehOOnbH+R6V+gU4&#13;&#10;+1wFJAWJBHY5yfyx9K+dvH/hRHJnhQMcnPHU+g/zxQB9/wD7LvjaO/0eKB3G7jj36EDnrxX6PeGN&#13;&#10;RB2/NkHpj6dDxX8/PwU8cX3g3WoreSRlhDA4J4znn8Pwr9m/h34yh1eyhlhcEkLmgD6H8U2Capp7&#13;&#10;xsA2V78/n/Ovyy+Lmg3Hh7W5WiUqjMenTI7AfX3r9W9MmW/tApGSfxr5V+PngBr6xa9ih3MhJyO3&#13;&#10;HX/Pp70AfnFeSvc24D4BwevX/A/n+HSuE1CBJVeNxk4yOh//AFe1el3kIty9vKmAO2OmOnJ6VwOp&#13;&#10;COOVlUAcg9fU+n09aAPnbxl4ai3yyxpw2cccnPfoeo//AFV47eWxiLRsOP8A645//VX1trdiJ4nB&#13;&#10;XJPGT69uPfOea8O8QaM2XMYK5/IY7jp+GelAHnnhe8/s3W4JC20B1B/Pnpnj6/jX7Pfsy+Mlkgt4&#13;&#10;TLk8Ef8A1vyx/wDrr8RrxZbK7VmOCG9cDg85/Ec196fs1eNWt7+3jEpBJGM5A47ehz6Z5oA/oI8P&#13;&#10;ast5apzklR+ftXnnxe8PJqugzrsyWUjp2/8ArZ/I1Q+F2srf2tuzNkkDOCD7df8AP417N4hs477T&#13;&#10;GjIyGUj6fpQB+HXifRjY3k9o64AJGOM89sfh6+1eI6qhtZCfunr37dfUDj2+lfa3xu8Nto+uTTqO&#13;&#10;HY5HQY9q+PPFSLHKz7e3Xt36deRxigDOsdQWRCjYzn9O2T6nP+elalxDHLHuUZK98DOeCP8A61cH&#13;&#10;FL5T793OR9Bzwa6yxvPNjCk4YD6H8uvHfP8AhQB9C/Ca+MdyloCQT6HoR7f569q/Sb4VTKFRWPJ5&#13;&#10;BPfjmvys+HGpra63GrNg5GO3Y546n1r9IfhrfuZIMPnIGfbp/jQB9VeIbeO60mVCMgoR0Hp361+F&#13;&#10;/wC1L4V/szxJc3CoAsjcEDGP/rj/AOvX7tonn6dhiSCv1r8sv2wfDBl33iJgDnj2HPH0H49KAPyV&#13;&#10;uYSJCQcZ9uv86pbvLbnkgc549/b8z+Vb2pReVKSBkknnH9KwpmBTg5A65wc5PQcUATXJBQkDpnA6&#13;&#10;9+44/H+tM8NzmDV0YdAyn0PXnvSQv5kWxzyTj3A9/wAPSodO3RapGUDKQ2Rjp79f84FAH6r/AAjw&#13;&#10;2nwSbsjgdOSeP84r9K/hkqtpy9tw4/8A1fn+lfl58Fr0tpMTE5A2+v8AnpX6T/CrUd1ukWefrn8O&#13;&#10;lAHgf7ZGiJceEZZ3GSpznAz9eTX4N66PLldHJDAkHPfof1/wz14/og/as02W+8B3nljdlc+31/Cv&#13;&#10;50vGLy2+ozxyckMQfqMZOPQdPwoA5h5AuduQQOenUnvzj3qpN93a/XBznjnGTz7cVWEucAnJI784&#13;&#10;x0/E03zDyrnk4/Adx/8AqoAqOFWTOAM4wM9e2ePrX1f8CZEF6gJ+9x/+v/H68dK+T3VxIHQABcMP&#13;&#10;U9/p0/8A1V9T/As5u4UTglux5HoT78cCgD9qPgRKGEagZAx1x07dAPX9K/QrTTjTwe22vzp+BKhG&#13;&#10;gIPB68j1zjv1zX6IaWC2mLzj5f8AOaAPw4/4KUvu1vT0+6VUk/8AfWf84/8Ar1+QdzIoPXJHT/6w&#13;&#10;/n+HtX67/wDBS6GVdaspFOdylcdTkN2H8j9MV+OryruORl/m5we/UHHoMZP4UAV7sAAOxAAGDj7p&#13;&#10;HX1z/n88TcBt2cAjnngev8q1JmJU5GQAcgDkfTrWHIwXCnqTjjjnrigCwCMlF4OOp7j0Pp6+or6D&#13;&#10;+D5N5eWtqvBLjkf49Dgcf/Wr5z84uGaQ5PY9MdjXvPwTmceJLfDEJvBPoQOM/X1/GgD9ZvAuiPYa&#13;&#10;dbdw5zxjI56c/getfoV8K/NisreJRyqjrg8Hgf8A1q+CfB2opc29nbRnLLjvnGOuT9TxX378NG2W&#13;&#10;sXGBtH/1ufx+mKAOv+LetRaR4NvLqQ7TFC7dccgcYPOPrX8xXxE1I3viC/uHO5nlY57nn0yOlf0J&#13;&#10;/tPaoLP4f6rucgeSQfocfy/Ov5zfFqH7S8qnksd2D1z1PTn1NAHjmqN87HkcdPQ+o6fpzWbFM0cZ&#13;&#10;cnOB/ex+X6fpVjU5QsrbjnB7EE/hWK8w2fuzkep46dBx/wDqzQBLKZZpCuSTxn274/DrjvXoPhlY&#13;&#10;2ukQ4Ygg44Oe/wD9cf8A1hXmcM5VsZ25PXvkH/GvWvAVu8+pxJxtZsYGDkAdfwoA/Q34MaKVt4pn&#13;&#10;4CqOT/VfTr3z65r9CfhNp8z6vb7Y9yxcHjp/T/69fJXwn0s2uiwEL83HtgY4GO/+Ffov8DdIBmW5&#13;&#10;kUEk+nXHoOo70AfY2kI0enwKwwQor8lP+CknxAFvZ6Z4Tt5MNO7SuM84XoT696/XC5lFpYPL0EaZ&#13;&#10;/IV/NJ+3D49fxb8XtTSKVjBpzfZ0ycjK/f2j6+lAHxhrep/aGaQtyG/P8P8APrzXKeY0mCozgY+n&#13;&#10;JOB35P8A9bimXtypUqBkcjJHT0+uO/pWfaTOzjcRwc/lzx2FAHRcRRlSSS2Pr+fTjvXXeFoGaUMy&#13;&#10;5J5x1wOx/wD1/WuJMyMBtOAe55H/AOsdq9R8M24hiUMOSRz25+px+NAHt2iOY7cqvsuSOvH9K9o8&#13;&#10;JWOCJicFDjr/ABHr/k/lXi3hyM3DrEq5JbjOfmPYfr2r6j8GeG7i4mgiA5HL8d85Oev4UAfQvwi8&#13;&#10;PQ3V3FI6lyGK9M9fTPQcV+lfhDSYrGwQIu0hRjPbNfLXwl8JzWDQRYxvUSbgvQjtX2SZIbHTDM7Y&#13;&#10;+TucY9PpQB8uftRfEU+EfClzbxz4muFMYUY4yDkkV/Pb8WvE5824WJ9xZuWLc5bJP+Hevvz9rn4n&#13;&#10;r4h8TXdtbzsbe2Ozh+pXIPt6V+R/jPXf7Sv5FQ/IMr9TwOSfxxigDiSzXEx3jOSeSRnPcjv69Kkl&#13;&#10;dYyiIcgnsM447dB0H51VZmQFV+8M4yOM46+v5e1TaXbyalqUMEZBLyKODngkc/j/AJzQB9pfsreB&#13;&#10;5NS1FNXkQElgoJyNo4PPAz37V+lus6nHYWQto+EjXYBnkbeO/evnX4E6BF4e8NpdMFDRIFGf7zDk&#13;&#10;k9O+K6/xTrpdiiMMD3z/AJx/nrQByfiPUWuCecnPbj6d8VyPh7QZte1WOBVIaVsZxwB3/P8Almob&#13;&#10;yeS7lERPysTnHP8Ake36V7X4A0aaxRLowbnl3DLdk7j+mfSgD13Q9ETSLOGK1BLkFIgD91TwX2+j&#13;&#10;Hp9D7V9afC/wkLKyikaEIAoPJGScZ6eo+teK/DzQL3X9QjvbooIWICgKOVUcY9ABX2RpNpDa2cYQ&#13;&#10;BUA+9kD5c9PqaALd/fQ6LYSXtxkiHLn3z0A5r8If20vjlfeOPFlz4Q0yRk0zTmBnycBpP7vBwVHA&#13;&#10;APfmvun9sv46XngDw7FpWj3Cpd3TSDb0wm3hh9DnHbI/CvwdvbrUNQvZbm/keWeV97lmLElj39Tn&#13;&#10;/wCvQA2ZwoI6vkdedoPTkdz6j+oFWNLtftE5lcZAJ7dvTpnPrxWZHG88wVMkKefXdxx1/PHtXcaT&#13;&#10;CGnhs4It00rY4PPP+eKAPafg/wCB/wDhLNft1lRpLa2YFwATuYHgAH+XfpX65+G9Nt/DGiRWEQ2S&#13;&#10;bd0hHrjpwOw4r5x/Z/8ABNr4c0aK+lhVWC/nIRyc+gB/ka9k17XxBG/OSR6/lQBW8U+IUggcI45z&#13;&#10;xk/lj/Dsa+etU1OS7ncM2457/XPOOef/ANVWvEevG6lPzEjd+fP+f0rE0e2l1C5GwZznJ59eo/zx&#13;&#10;QB2fhbRzdTq7Hgkdhj9Pfv8Aj2r1LxJr8HhPRT5X+sC9M8sfTPXnv7VkRzaf4a01555FjfbuyxAA&#13;&#10;Hv1/Tqa4fw/pWofEDxFb6hfRmWxEn7mFidrsh+Zj22gck9Og78gHpvwR+HOo+Mtafxv4jiJQOpt1&#13;&#10;YdC33SoPpngcc8+lfe1j4OguWjsLSNYrW0ID7V++ScsoPueXP09K888BaXfzxxW2nRfZrGI4DRqF&#13;&#10;MjAckd85zzj5eAOea+mdEsIdPsorU5ZwDknp6n/Pc0ATafYWmlw+XuyepOPXoM8cAcAV4J+0N8dP&#13;&#10;DHwi8FXesapc7Nn7tIkIDyyEcRofU/xEdBzXoXxR+IXhv4b+G7zXNcuhbRQRGRmJ+6o6kD17AdTw&#13;&#10;BX83v7RHx01343+MTq00jRaTZsyWFsxwqITzIRnG9h1J56CgDifif8R9a+Jviu98U60S9zduWVSS&#13;&#10;Ujj/AIY1GcALnPqeTiuHso2KjIzk8e/HIJ79Pp6VTgtZWb5jvJxnH58Dt1+ldn4b0W81a9is7WIs&#13;&#10;7soBxjAHTFAHXeAvA934w1NLVU/dKwEjjgcfwgfTHFfpx4M8P6f4E0FLWJNkoHPT5cjoD16/jXnH&#13;&#10;wr8CWXg7RYru4jXzcHGRjnuT+J+vSug1zXXuJCkT9T2Poev0oAta5rst05i8wkZI49f/AK3fn9Ol&#13;&#10;HS7OW9lVFU4JJJHPA689P89+lZWn2kt7INhyc8/Unr+v+FfQvgnwgSqSyJjOM98/WgDZ8G+E/LSN&#13;&#10;tmTgdRnn+vr/APrr6I0XSFhUHHAqhomkR26oSgBA/Wu1jURDA4Axn/PtQBbQKowvA6fl+VUNQv4r&#13;&#10;WMsxxj36e9QXmoR2sRcuFABP0wK+O/ir8V73UdTTwd4RkU391wXJOxFB5ZyOwx06np05oA1Pin8W&#13;&#10;Ll7g+G/DP7+9nyC38KL3diDkKBk/oBmsH4cfD54JYtd1C2a91S7JJLDB9nKnsMfKufQnmtr4V/CY&#13;&#10;2ltFrWuY1K7v2LjcMl8McMxPYfwjoPrX2Z4a8Ow2y+d5CocAbuOfXHsKAMjwx4fFpHDLfgF0AwB9&#13;&#10;1Qeg/wB49/TtXpkbwxQhVXag7Y6c9+efpVd/s9ugcIMJn0Hr3J4/KuI8UeMbDQrOS5vJ0hSJWb5m&#13;&#10;6Adf/r0Aamv6/Bpdu13dOI0VcgE4zjpn0H44HWvym/aB/aLu/FF9P4Y8J3JWwTclxdxsf3nqiEHl&#13;&#10;exPfnHFYfx8/aE1Pxvfz6F4d1BotNX5ZpYyU84f3B32cDp17+lfITSlswwhpWA52qcDPY/y9fxoA&#13;&#10;0XvnAAhUKSRjuR9PX+n419F/Br4MXevzx6/r6lIBh1VueP7zep7gdam+DvwTvNRuU1vxNCY44xuE&#13;&#10;UgzgcHJHqQenYYzX1nfaxaaRaLp2mIESMbRtHXHc+uaANO/1Ww0KwGm6aoRBgEDqTx1/x7V5zcXk&#13;&#10;t1Id5JA/h9f85qtcTzXMrSPlmbGM/p17+vFdZoHh6W7kV5FJAYfhx2oATRtElvHUsuQT7jgdj7D2&#13;&#10;/wDr17z4c8MrGqbUwcD9PrVjw74ajhjj2pjOfQH2zXrWn6akKqSBkD09ulADdM0xYQCRiunRAg2g&#13;&#10;cD/9dRoAuRjjjtVS6vkhQ84NAFye5WBCzHke4rhNZ16OEN8wx/n1rK1vxEsYPz89v/1968P8QeKW&#13;&#10;bzAkmc5x36dqAN7xB4qJaQK/T6V5Nf6lNduTuyD2JPX2yao3N/JdvkE4J6ZHtjp/n9auQ2sNlCdT&#13;&#10;1h/IgQbsE7fl9STwB7n8OaAHWWnyXeGf5Ixyzk8Dt1/l61zPiHx/Bp858NeFY/tWpniQrysQI6uR&#13;&#10;3HYevWs99Y8RfEO6GkeEydO0lSVku8bWfHGIgeg/2up9RXrnhH4ZaB4bjSHTEWW7Zv3krANk9ySe&#13;&#10;pz+FAHFeEvh88U6a5rbvqGqzAN+8xz1KgA52qB6Yx2r6U8MeErvebnUWUAAYUDKj/PT3rS0fw9b6&#13;&#10;cWmlUSSnHLH9BXpWi2VxeEZUiIHtx7/jQBc0/TGbbHGMKcduldtbWcNlEZJWAI756/8A1qo3d9pv&#13;&#10;h+zM906xIgzzx075r4f+NP7UdvY+dovhd1lmAIL7jtX3GP8AHPoKAPb/AIwfHbQ/BVnNbW84lu9p&#13;&#10;2qpydw9a/MDxj8SvEfjzUHeeVjubhcsUXPQn1Pb+VcrNP4i8c6w9zdSvI8xLMxJHyjqTn7qY6k/h&#13;&#10;XtnhjwhZaVDDJs3TEcHbtYjtt/u5/vfePGODmgDlvCvgtmIutS+dz8zKw+UZ5HmEc47hByR1ODXu&#13;&#10;On6S0oWOJDg4zkDc3oOOAvHCjj69a1dF0CScxqUwuchVwAvT9T6n3ya9g0XwusWCRjHc4/T/AOtQ&#13;&#10;BzujeGmco0ic9uK9c0nREiA+XnH6/h/n+VaWnaXFCF4xiukijVcEYGP85oAS3tFixkenvz3rRDYI&#13;&#10;yef8KqtMiAgn+dY9/qiRKfmx26j8s0AbM17HDyT+GK5HVddVN3OPQcfn/wDrrkdW8UKquQ+45+n1&#13;&#10;zmvKNT8STTSFVfOc9D+mO9AHX6x4oClgGyf8f8Pc155favNdMFEhIHXj+Q7/AF9qxmmluGO8kg/y&#13;&#10;/wD11oWmnzzOOOvr9P8AP6UAQJG1wS3YdO+c9M10+maI85BIIHH4/wCc9a6rRPDRkKFkORk5/pzX&#13;&#10;qek+HljQKU/Qc9M5/SgDl9F8NKmHZMk4/wAjFelafoqx9F5OOnYZFbljpaRAHaPy/wA8DNb0caoo&#13;&#10;wMYoAr2ljHGAMZx/UfpWoAqjPYfpVOe9tbGMy3DhFHc/4V8j/Gr9qzwp8PrWaysp1udQwQEVuhGc&#13;&#10;biMge/5deKAPpXxV460HwlZvfatdpBGik5ZgOn1xX5pfGf8AbOvNTnl0D4eDzA25Gn6ge6gHn6n8&#13;&#10;s18X+Pvix8QPjFrQW5vZBZuT+7RiEVTz0/Dr3r1DwB4Ct7OBHjtftFz1yRnJ7n19aAPKtT8L+L/G&#13;&#10;Er6v4gneWWX5juZskn3Pp/Kuy+HPwC1LXb4SS2+2DgA4OCoPJJ5/w6e9faHg/wCE1zqTpPqsOyMd&#13;&#10;EIAz/n9K+odD8I2Gm26Q2kCptAHAGOvX3oA8h8BfBbQPDMEbtCplAGcjPP8AjX0Jp9gtugjt0AC/&#13;&#10;0/zirttpQhG+c4A9e351k694u0nQrc/OCy5wB1Pf/P8A+qgDq/t1tpkJkunAx7/yryLxr8WbWyRo&#13;&#10;LVwz/dXB6Ht/KvEPF3xI1DXbiW208uIum7PA+v8AhyfWuX0jwvq2v3CFQ8rPjkDI+o/oT/WgBdW8&#13;&#10;Q6z4iuN88rhDnAAPPtjn8Sa6/wAJ/DnUNYKSSRmKI9cjgD0z1zx0H517H4P+FVnp6pPqcQlmH8OB&#13;&#10;tH1Pf+Ve5WGkxW6hEQKB2A7UAcD4W8A6bokS+TFulYcuwGfoPb2zXptppyRAYAGPX/P1q/DbIu3j&#13;&#10;n6VcOBjjg0AMSJYxhRz6/WrG4DPYVny3iJkZ5+vpWFd60qk/Nj/GgDpZb5IQfm/+ufpmufvdbiXI&#13;&#10;3YIwD9cVxd/rwBJLdcf5xXnup+KY4gxL569/agD0O/8AEON3zcex9a8/1XxUgDZcEgHvwMdMeteX&#13;&#10;az4wPJ3bR7H8ccCvNL/xPPMxCZB5Gec89Py/+tQB6tqXi5eVEhB/X8q831LxJNO7ojYI5yMdCPwH&#13;&#10;0rlPOuLpgEZiOe559cZ/Gtiw0C8uTkrkDA+b6DPagCgLm6uD8pOSew5J/wAPzrY0/Rbm4cEjBz3B&#13;&#10;OM8/j/8AqHFd3pPhM8N5fJ/EGvTtK8LiMgFcY/QdqAPOtJ8I9GKFiD6Y4PYivStN8MYC7gPTofTj&#13;&#10;/P8AKu/0/QoogCVABI9/auptrCMYOzGP1HagDl7DQUjCjbk89unpXV22mRpyBgfz961IrYIBxjP4&#13;&#10;VdVFXH+HIoAghtlUdMY+nWtFECnd3H+NVnmRVJzx9c1nzaksYPP+f89KAN0yhByf8/59qpz30cSn&#13;&#10;n16dq42810Lk7sAfy9K5DUvFCIpHmcjPft2/z1oA9DudbVVJzn9Ox981yl/4jQZywGM/mP8AOa8f&#13;&#10;17x/YaYjPdThPxx9K+XPHP7QUFuHttLbzHBYBgTgY6fr+FAH11r/AI/0/SYmkuJ1QAZOWHXsQc96&#13;&#10;+UfiB+0hBbeZa6K/mSkMBzkex498f56/F3jX4s6hfyF9TviQc4jUk5HfI/x/rXz/AKx4w1XVG8qz&#13;&#10;JiHQkElj64P8zQB7144+Lmtau7Nqd623b/q1PT25Jz9cDr7V4NqXim4vWkFsCPcj8eP69f6Vn6bo&#13;&#10;Op6lOpO6Rm9eTg9/z/yM19D+CvgJruvMjfZ2VZNuOBxgc0AfM1vpl5qU4yWcvjoDkZz/ADP0/Kvc&#13;&#10;PBnwU1XXpYhHA+2QjPHH0/XFfoD8PP2UNOs3S41GEZPJyBjjn8/avszwt8KtB0GJPJtUUrjt+eOP&#13;&#10;pQB8YfC/9mC0tEhu9QjOV/hI4/Dj2/zivtDwv8L9F0hU8q3UFeM7evH+fwr02NNN06MZ2KF9BWLd&#13;&#10;eIHmJg0xC5PcZoAtzxWOlR5wE9unSuXuPElxdH7Np0bOT+Wen17V0Vl4T1PVmEuquVRu3Xg+leia&#13;&#10;Z4Z07TkHkxDI70AeV2HgzUtVcTanIQnB2jvx0r03S/DFhp6KscQyMckZrp1RUG0DFSMwAJ//AFf5&#13;&#10;NAEUdtGgG0Afh/8ArqwCF78dqqNdKnrxVCW/WPq3Xj2oA2WnVBnPFVZLxfX+X+HSuauNUVMqGyef&#13;&#10;oOPpWDcayIycv19/8aAOxn1AAFSf/wBX+f8APFZNzq4Un5s/56fSuAvfEAJ2hv5gGuVv/EiqD8/T&#13;&#10;36ZHH4UAemXeuDBBbOP88CuZu/EO0lS2R+X4V5VqHizZnbICee/T6f4VxV94peUFQ/Oex7/1oA9k&#13;&#10;vvEgC/fHOP8A63Arjb7xSOcSfr+X/wBavJ7rXZHUkMwJ7nnn8/1rFm1OR2LbgTkfhnpzQB6FfeKS&#13;&#10;xIQk9fx7H/PGa5afXJZjy5weOuenc/jXMGSaVgADzgdf88/56Veh0u8nwcEA9M9xnHr/AJ96AGT3&#13;&#10;crZy+Tx6Dp9Tx/n0qgJJ5eYlOB+P/wBau2sPCkkoDOvB9/1/yK6/T/CKKFBXIH6UAeV2+lXV0AAO&#13;&#10;AP8AP4f0rpLHwkzMCyn5unt9PUe1eyWHhdAMsnHYcfT+v9K6ux8PLuH7vPTtzQB5HY+EwrD5Mjjk&#13;&#10;juPX0ruNP8LoNpCHII+n/wCuvS7bQVDBimD79P8APaulstGVR9wY/LmgDz+x8PqmCF6/Tsa6a10R&#13;&#10;hxjr1/z06V3cOlIMDA4/Dkda0IrOOIc/5/SgDlINHX05/l+la0OnKMZXj8qu3eo6dZIXmdVx17ZP&#13;&#10;NeIeOPjx4W8KRSG5vY4ynQZ5P4UAe2yfZbVS0rAY9fbpXAeJPiR4f8PRO89zHGEz95gOcZ4Nfmf8&#13;&#10;Vv23sSyWegSY25G7dnHH0xmvgfx1+0B4p8SzTNPfyHzTgfPkYPrz+mKAP1U+J/7Y+j6UHtdKm85h&#13;&#10;nlCMEj/9XWvzu+Jn7U3inxJLIkV20cZb7oJIwMnn1NfHWq+Jr++c5lLkkDAOM5GfXj09aZpXhzXv&#13;&#10;EEw8mNsMw9x09uv8vegDT1nxvqmqzGSe4aQsT37HOcfyyPTPasCCXVtQcJbpIx65x1z9fy+n6fSv&#13;&#10;gj9mvWtenhZ4ndDgHgc++CRn/wDXzX3n8N/2P7K28iS/gBxjjaP50Afmx4P+DXiTxNsV4pDG47Ke&#13;&#10;ADxjP5V9vfDX9kGVoo5L+FhvK5yvOPXOP85r9K/BnwQ0HQYUSK1VNgHOBzgd/wAfWvb7Dw/Y2KAJ&#13;&#10;GAAPT/OKAPlTwP8As46DoSxs9uGKLjkZ9/T/APX6V9KaL4G0vTIlWKJRt6cf5xXTT6hYWKZkZQew&#13;&#10;z161yWpeN44QyW4wB35FAHbC1s7MAnAA/wA96oXXiC0tVwh3EelePX3i+SUEtL19z6Z+lcleeKQD&#13;&#10;8suefXPWgD2a+8TM4xuwB2/lXM3HiJBkM/p9BXjV34rI/j3AccE/gBxx/n6VzN34jnOQH2g9uvX1&#13;&#10;/wAPzoA9oufFCL8qnBx6+1cvd+KMArvx/wDrOM815PLrE0nQnB/zzWPNqTuS27OccdwMd/p/jQB6&#13;&#10;fd+KWBIDcnA9e34f0rnLnxHIcx5wOOB7n/PSuGku3ZyVOcDpnqfXPb0qMLcTEbB1P5Adf8CKAN+f&#13;&#10;W5ZQTnAHTuPbv+dZj6jIe5BOR1HXsBTo9HvpiMpjBA9+n4ce9btt4TkcguCTn06cfWgD/9D4p8Zf&#13;&#10;C3VNEuWNtE20Hnsf845PSvLJ2udOJjuFZG5HIPPPf29uvSv388Z/BPTb0yH7MpJ7gDvXwb8UP2dD&#13;&#10;D5ssMGD2ZV7H/JoA/Prclyowfn6YHHfrj86yLuNoQXjO49v5Y9P89q7zxR4F1Tw/dPiJtintkfTP&#13;&#10;TkdOK4rzhGuycEycDkc9eeO2D+negDIXUHGFdCABwOeh7/5+lVLoRTMzqMZGT/Q46Zyf89anu7SV&#13;&#10;jvjPynOeRyc4GDnj3H41z0s0tu7AAsAD/EP8/rxigBstxPauMZwDyT6ev4ZrWsNfdnCOMnoDwOf6&#13;&#10;/Xpz+Nc/NdxXQJYZx69s9vqen61zd2ZbdvMh4wM8MSPp/wDWNAH0Z4c+Iet+GriO8064eIxjf8rD&#13;&#10;t2/Ppmv0I+B37dN9pVxb6d4nZjECFLk4xx1PB9O3FfjNaa9NHIBITswOOecdc1uJru4KbdgCB9Of&#13;&#10;8+n+FAH9dnw5+OnhXxvZRT2N6kgdVPBGecf/AF691t9QhnUGFw4r+P74d/Hbxd4E1CK40+/lCqQS&#13;&#10;u49M8cZ5APb+VfrL8B/29NP1GWDTvElx5RIVdzHHPHcn1/OgD9qVucYqVbnP64rxHwj8UPD/AIqs&#13;&#10;47qwvY5VcdVbP55r0iO+3AMGyDQB0U8UNwhVxkNXMT2U2mkz2BzjOVHpWgt2o71P9qRhhiCDz9aA&#13;&#10;OObxVC7m3vkKN0yR/n0rM1HS7TV4zJbAEHPT3/rXT6rodlqUbEoA57jiuAc6h4dn2EF4T36jHr9a&#13;&#10;APOPE3gyyuIpILmIMGGOQP5gV8QfFf8AZv07WUlvNPhAJB4A9e4/H/PFfp+f7O1yI4IWRu3GQfau&#13;&#10;R1DwoU3fLvQ/56D9aAP5uviT8FNb8PXMhMDlUJwQOoGfb/Oa8DudPuLCVlliOR6j/PPOMfiPSv6R&#13;&#10;viJ8ItI8RW8gkt1DnJzgfkfWvzn+K37NFxbNLPZ23yknoOmec/Q+o/lQB+X1xAsh3Rrjp39D17Gs&#13;&#10;5mkiOCc89gOfUdPf/PWvZ/Fnw81DRbhg8DAAg5wR0xn2/CvLL/TZYwweNlJ/zyO3/wCugDlrwxTK&#13;&#10;QoLEg9+x7478+9YcyMjAkEYz3+n4962LqGVATjuVHB7dv0qjIySD2+p6E9Dnnr068GgCorlSNp5U&#13;&#10;fz9qtw3ssDh1bkYPTv71ScYcZHI9sdqeG3fMDjH86APVPB3xN1rwzdxS28zAqRz0AGPXHbrX6lfA&#13;&#10;L9siSIW2m69ceYBx8xzgdsdPw9q/GDGT9f51oWWq3thOslvKw2gYOSPfGP8AJoA/rn8D/ETQPGFk&#13;&#10;lxaXCSbvRvr2r0gW6SqHi/TjgfSv5i/gz+1F4i8DXkUc93I0QIBBY4x6Hn8v51+znwL/AGsfDXja&#13;&#10;3t7S8ulS4cDIY4ycD15+lAH3BFGVIV+K3rS+NuNkhyvTPasXTNS0/WIhLbyKwbnr6j64rYW3BG08&#13;&#10;g0AX5LS3vR5i4IPrXn/iTw1b3ETB4siuu8qa2bfExK/XpVzz4bxNkv3uP8KAPhv4i/BjTdbgkZYQ&#13;&#10;JMHouPzPf6V+Zvxe+Al1YvM0EBCjOeB+HTueK/fq90SKcEEZBryDxj8M9N1e3cSQK+Qedo7+uc8f&#13;&#10;WgD+W7xh4I1HTZ33xFSBjnHb+Y+teSzQywH5+D1x7d8/yz9a/dz4yfs3xS+ZNaWwOeeF6/TA/A/n&#13;&#10;61+Z3xD+DF/pN07rbHgnPH+enfj8OpoA+UkbruyegAwM9+O1Z9xCxBKDHf6+x9K6XU9LutMumjnQ&#13;&#10;jBx0PA/KsyOMODkYGPTPPfB7+/WgDny0y5Ge/UeuOlWUvnjJypw3PTP5f4VDdQsj7lOQRxz/AE71&#13;&#10;msxycHkc9ce2KAPTfDHjfVPD9ylxp8rRshyMAH/Pp/jX6ifs4/tv6hokkGkeI5y8R4DE88HqBxjN&#13;&#10;fjZ5zIQQcev4HvjitnTdUmgclWII75PHpQB/Yv8ADf40aD4802K5tblJfNGeDyM9j6fjXpGpWUdy&#13;&#10;gubNsMOeMfrX8pfwd/aY8VfD2/hWO+fyUKjBY8An6+n1r9uvgD+2B4c8aWlvZ392EnPykM3foM/5&#13;&#10;/wAaAPunTPEM1rP9kvuAOAT09BXpEAiuIRIhBB/z7/415G9xpeu2y3NnIrFgGBU81UsvFF9oLi2u&#13;&#10;mJj9TnHoRmgD1G/0yK5idWGc5/kcetfL/wAUvgvpvii2mRoQXbJBxznHXpnB719P6XrNrqMAnicE&#13;&#10;sM/n+NXJ4IrgYZQe31oA/n++MX7O+o6FcT3MEBeME7QOf6fnXw94g8NT2Nw8ciHjg5z1BxjHpX9Q&#13;&#10;vjf4f6dr1pNFNArhwR0zgn04461+Xnxw/ZsuLWSe/wBPtsoecKvf1wB+tAH4932lqRwnr0HftyfT&#13;&#10;+lc8ytGQNuTj0z25z9Ox719GeJfBV3pcxjniZNpI6fy9fU15jqGh/wAQXDd+vcZ9Ohz/AI0AeeSo&#13;&#10;J4vmGD6Anj0z7enpXM3cU8JOAQePfHrnB7c12MtpNCxCglx+H0z9KpS2qzK5BwD2znHpnjp16/pQ&#13;&#10;ByK3ZibJ4foR/I9MV2OjeLb6wkUxyNgEd8ZI7e2cdfwNcPqls0bsynOccc/p/nNZ0M5Ru+AO5/D/&#13;&#10;APXj3oA+7Ph98YbrT5op452jkTHft7/5/Kv1Y+An7RUGs+RZXswSQ4AJPUnjj/D8jX869rqctud0&#13;&#10;cmw9Opwf8/lj8a9r8A/FTU9AvoZlmYMpH8RHQ9vwHp70Af1zeFPFFvqlumXDEiu6ZVlXHXPrX4mf&#13;&#10;s/ftXGb7PY6pcgg4AJb9Mdfav1g8DfELTvEdlFLFOH3gH73Pp/OgC/4s8GWurWr7ot2R6CvzW+Pf&#13;&#10;wHiuoJ7qyt/mO7pn6njt9a/XiMRXKDuD/nmuF8U+ELPVIJA8YYupGMUAfy/+NfhhfafNMrxMEDen&#13;&#10;H4+v1+v1r501zRJrR3Xyz3PQce/r+P41/Qh8XfgVDcCWe3tegOAoGAffjpxX5j/E34M3NvLLtg2F&#13;&#10;Oehx7Af/AF8UAfnhPbNEx2pjOBjA654AP+e1VbqHfHuPXnr15r1nxL4MutNeUtGcdPrweB9O/wBO&#13;&#10;5rzW5TyXZSuCpPHPTHfPf6dKAOPmtDG/ynAyD7j2/wAf/rVUUyR5wcFSeSM89sc/hz1rpLmMAB2B&#13;&#10;I5GM561jyx7Adq8j8QPx6dcUAdx4P8X33h3UYrqB2QjHOefr/nHscV+xH7Nn7S63KWtjqFzyPl5P&#13;&#10;P59O/wDnv+GwcxttUEE4zxyPQdP/ANfPYV6R4I8bX3hvUIbiGUoFIz6DHUnnp/ntQB/X34I8YWus&#13;&#10;WcTrKGDDtzXo00KXUZUDIP8An9PpX4n/ALMf7SazxQWF/dYK4HzNjgY56+9frb4M8ZW2sWyMsm7I&#13;&#10;HOevuPzoA5vx/wDD+z1qzlDR5LD0/wA+tfnR8Rfh/eeG71/LTEYbgYHf2/x/nX6+SxJcxHjcDxnI&#13;&#10;rw/4i+ALbW7GTEQL9eg5FAH5A6lFgGOZNwOeWGT9eeK8p8TeDbe/gcqmSMn6df8AP6e9fZHxA+Hl&#13;&#10;xot1KywFkBPY4I9c14lLpUpIRlwpJHPQH/PP+FAH55+NPBVxYuyxJkHOeOmff8c14HqunSwykkZ2&#13;&#10;jBxxz9O39a/VLxP4JS9hJliHP9ARj1/OvkPxz8OXtt0kcRwecdOfTtQB8izw7SxB+v8Ahiu5+Hnj&#13;&#10;rUfBesxXcMjKgYE4OPr+P1qDWNDltGPmIQB/CR0HTr/Pjoa4ua2ZeR8w4564OOc0Af0pfsp/H/T/&#13;&#10;ABRottYz3IeZFABJHp0Pc+lfo9o+tR3CBlPB/wA8V/IP8FPi9q3gDXoH+0usO5ScE4xn2/n6V/Qv&#13;&#10;+zt8dtO8Y6VbiS6UzhRwWySD/nkZoA/QK7j+2QFTzu/DqK+Yvip8N4tWtnlRMyDoR1696+itI1WC&#13;&#10;9iUxuGB6f0zWneaUl9GVdQQRQB+NWuaDdaHdtbzKQBwABjGcEj36/T+Veea9oUGoBsoScf06Y/ya&#13;&#10;/Sr4u/CmO9gkubeEbwMj5R2/U+wr4N1XS59LuWtZ0IKkD68/59/agD4W8efDlJPNMSAA5PTsR7f5&#13;&#10;9q+QvFPhafTZTuQAg/e7gduO30r9bNb0W2v0ZWQEnjHbHOf8/wCR8v8AxC+H0VxDIEjVs+ncngjp&#13;&#10;+mKAPizwR4rvvC2rRTQN5aqwPpwP881+3n7LnxtGt2VtaXE+TkDk9ef8K/EzxH4Wn0m4L7SQGOOO&#13;&#10;fpnr/kV6p8EfiXdeENZiUymNA47n19M9P8n0oA/q78K6wt5aowcEHHfPbP8An2rp9TsIb62aMjdk&#13;&#10;elfCn7P3xct/E+lW4E4Zwo3fNnPGBmvuXRr5LmJNxyT+IoA+GvjL8NZYriTVLOIqx/ujrjqf6Ht7&#13;&#10;enylcSTQFopCQfp2/Tt+tfsV4r8O2urWDxldxIPp1r8yvi94DuNA1aae3RhA5JGASB7Hr1oA8a8o&#13;&#10;4Jzxjn29z1/L/wCtXM65psV3CY2G4N1Hqf8APH+c10Ec4DlG4I657ZI49/y59OafKq5J6Aeo/A0A&#13;&#10;fG3jLwdJZzC6t4wNvYcEfhwO59817J8DvHlzpN9FazSEAMo5Ofz7+/HpXb+INCt762dcDcTnle/r&#13;&#10;0z/kcV4TNo15ouqrPANg38dgQT0P+ffigD9xfhV4si1G2g2yAhgAf04x6/X619N+VBeWgDDOR0/n&#13;&#10;X5A/Aj4g3ls9vbzykAYznt9Py9/yr9RPBviD7faxbnDblByetAHy7+0Z8L4tU0q4u7aLMijK+2Md&#13;&#10;/wAq/K+WObTL+a0nBUoSMZOeOP8AP9a/oN8T6JDq9i8bKGyp6/SvyJ/aA+GLaHq09/bRbEdiehHf&#13;&#10;JIP+eaAPC7G/Q/KWBOeO3T61W1nS4L6JtyA7gckgc9sD/P61x0M0lo4Q/wAOM98D0/Su1stQSeFV&#13;&#10;Y5zxn/6/T8qAPBNU0JrG+E9sMc5zyO4x/n0r7j+APj9rYQWt2+ei56c+/wD9ftXz7qumw3G50GSO&#13;&#10;3Xnt/wDrrN8J3tzo2pr5ZKoGGB7E+nX9elAH7l+CNfingjAPBH5j8a7fxPpFtq+lyIV3gr+P5cV8&#13;&#10;afCLxRJcWUDPJv8Aqc46c9a+ztE1GO9thETuJ7+vrQB+Tvxq8Jp4f1yZ4ItiSZbp3+v+f1r5f1Nn&#13;&#10;Uk44H6d/w6Y64r9cPj18N11vT5LqGPMgBxxznsfp7V+Rvi6wutLvZLWUHKE9eMgHjn3oAwBdRy5R&#13;&#10;hzx3/PPfHt+tc7qulRzxO2OTz09e3OeMjjt/OkW68uUbDgE5x9fXrWt5wkQ889cZyf8AINAHzh4r&#13;&#10;8OtHK8hXI53epIPB/wDr1p/CfWrjRNbgDEqFcbuoyM/06fqK9M1/ToriKRgNxxxwQc8/jx/9evEf&#13;&#10;Kk0nUkn+582fU9f889B3oA/fH4AeM/t1lb5frtxzknPP1/Ovvqwdb2wUZ3Ar/nIr8T/2afGgEdpC&#13;&#10;8oBbAP4Y5x7V+v8A4E1dbyzQbs5HPX8aAPmD9pDwak2lzahGnzxq2eM5H+RX5WeJ/mRomXLocYIH&#13;&#10;QdR1/wA59q/eD4o+Hl1bRLqJl3K8be+eOmK/Ff4qeHf7K1i5ttgTk47c9sj8aAPn1ym7a5ySPy+v&#13;&#10;+c1oWMpjkHPHTHGD+Pb2/wAa5i9lmtboxkYA79OnX+nv61bt7s7xITnDc49++PegD1XRNUFjfxTM&#13;&#10;cKCMf1/M8V+gvwp8Xx3ENptOePYZ9f8ADj2xX5o5aaESAkcE4xyPp2r6x+ClzMREXc/uyP1/z2H4&#13;&#10;0Afrx4W1A32mpySStfK/7THhUapoFwwGRGrk9sqOc17l8NNZimso4i2SAOv0HNR/FXSl1XRLmLGQ&#13;&#10;6Ed/1oA/nG8Yae9hfzwMNpRsdMcdP8/lXncu4thTyecY/DP1/wA9OK+hfjdoj6Z4iuEcbcs2c9fl&#13;&#10;J7f59a+bJp8Sbh156gnnPA+nH9aALUMpQsrHCPj8D/h9KmtHH2hGwOW9ByMdj/X/AAzWI0rH7zYJ&#13;&#10;I/8A1n6VPDMY5UcnKg+nI9z9f/196AP02+BFwZdPjyeAMdxx+HU/jX6YfCVfL2A9cD8/f/PNfk/+&#13;&#10;z1rLOlvADkjHTPI/+t71+o/wu1BI5o1JweBjp34+v/6qAPY/izoEWseEruCRdweMj1P0r+ZH416K&#13;&#10;+ieMb61A4SR8DqB1+nX1x6V/Uz4m23Ph+XIyCn8xz9a/mt/a6sEsPiBc+UCGZj0GPT+fTPsCKAPk&#13;&#10;qZsjgZ/H16HB6YP51SE7A+WPvc57856Z/wA/pTmclWAOTxgZ6gHk5/z6e1ZwkB3SHGCCT/nFAF9s&#13;&#10;8KTzyf055H+favp34GXDG9iLckNtB9s/iO/P/wBavltWQgLyM49+2Dz7/nX018CedQVs5Iz79ef5&#13;&#10;jB7UAftV8EZhDHGDwwAx2/z6epr9CtEumfTAeoC/nxX5n/Bq8dGhiXnOOR3r9HPDBaTShnP3fp2o&#13;&#10;A/E7/gpVdPJq1mhHyBTnj/aOce386/HaQMJBnoueB0OTwe/bpX7Lf8FJ7JWvbd+gUH8Tn+dfjQ7Z&#13;&#10;c46fN2BxjnIH40AU5huyQeQOP65rBuJCTtP8JI7Y6dce3vzXRsTsYDuCAf8AEd/esS+jC5xxj/J+&#13;&#10;n+FAGWZzEVB6Ajvz9e3619CfBS2eXU42QchsA56HOeeO/SvnKTrlTnPqP09z3r7C/Zx0xbu8eVOQ&#13;&#10;hAB4I98+9AH6a/C6zk+0WivuwSBz146iv058DaXFDp0TqOCuQc98V+f3w4tUF7bAjBGM/nyBX6Me&#13;&#10;C4wdPRjwAo/P1xQB8e/tn6w1j4Eu4EGROVX2AHJJ/L8e1fgX4leaSYs5ymO3qeg6HJr9vP26tXht&#13;&#10;dFSyLjLvxg+3fsfxNfiZ4subWWXbHjI79AOe/wBM8fhQB41qwYuzYyUHX1HfrkfpXMPIG6A8kZP4&#13;&#10;9P8A61dPqxLAuD+P/wCr/wDV0Nck52puI/hOTkfn7GgAUjLKP4T9B1zjHpX1D8BdI/tDWrbcOGkU&#13;&#10;E9h9fft/Svk9JCZwyrkEjI7ke35+vNfe37NmmKt1FekblDgjjvj+QPGP/wBVAH636D4Xs9L8NxMq&#13;&#10;5cbF6DPTp6/59K+2/grpaR2MUgXAA7564r4U8L68dang0qPJV2AI9MDp196/S34bWEdnosSquCFF&#13;&#10;AFD40eK4fB/gDVdXlYJ5MLMM+3Ar+Tn4i+IrjX/E2o6pKS73UzSM3fc53f5xX76f8FEPiMnhz4cT&#13;&#10;6LDMUlv9sYVTyw6t/hX86Wsyud8pHJyc9+f14HTPbpQBzVxJvccAEE//AK//AK3eoYXYAMD0yOg5&#13;&#10;I65/x+vpVdXBl4GMZHQ5J7ED6GrLAJjjgjp6evv/AI9aAN3SgpkAfOSQcZ9T9P8APrXtWkDCIg4P&#13;&#10;ce+Oee3t7V4loivcTllXcCRnoMD19T/nAr3zwjA1xcQqy8Z+buOOgP8Aj+dAH0P8PNFM1ykrrtEP&#13;&#10;zYP/AI7kfXp+tfbHww0Npb6DcM7WH+19c18/eC9LS0tYtow74J47ngD9OefYV90/BXwlLI8d1JGT&#13;&#10;uweRj2A70AfXfgLSEt7ONgOfXHQds/zrmvj14zTwZ4Jv9TuJfLSCM85xljwo9+SK9r0mzWwsgQMB&#13;&#10;Fz+n9K/ED/gpX8c7qLU7X4d6ZdbQqma6CNjBI+Rcevf/ACKAPzr+MfxMl17VrmC2kJMrMzt06nv2&#13;&#10;znv2/Gvl66u98jDJByT9R057+p/zmpL67bLSyncWz3znnnNc75mcup4GfX06+poA0pZnKHHGW7Do&#13;&#10;B3J/yK9u+C3hk6x4gguJeUhcHGOvp9fT9K8JjjNw6oTwePc55x6/nX3p8A9CSytheSrh3k35xghR&#13;&#10;0A60AfZX2tdI0WC0yFKp831x/nFeY6pqjyudrEhvbjJPX1/z1qTXtYaQlN4Knt/L8a57ToJ9Su40&#13;&#10;gUuXbC4ycn6Dnj3oA9M+H/haXWL0XMi70iPP+/6DGO/+TX1XYaYXuIdJtwqH+PaBwvYfQ/rXnfgq&#13;&#10;1n8N2MKSW3lFCRyAHZ2zzjPJHNfVHwz8Mx3rpqE8GTJySTnvwfxoA9k+Hfh0WFiiSlQEUAYBLBev&#13;&#10;4/jVr4pePNF+H/hq71i+dY0gjLlmIHHTA/kK7Hda6bZPLIQgRTnHYAdPrX4o/t2/HxdW1GT4faBe&#13;&#10;EwRMDdFTwSD8sfXPuc/lxQB8l/Hr4uX/AMWfGF34gnkIt48RW8K9o16En3PPufpXgp3kk4zu6gnd&#13;&#10;+OaqCR5DuOSFPOT6j9QOw71pICCzJzjGOOv+fXigCxDCqZxliMHGR+H4Z5H/AOqvp/8AZ+8ASa3r&#13;&#10;0eqXILbGKpu7kryc9OBz/Wvn3wnpZ17WILNQTvYHI6cHnt6dfav1A+G2hWHhPQop4o1Riu2PA56c&#13;&#10;k98n86APZpry20fTo7C22oluoXoAPcmvFfE3iN3JjXkjgeh46Y/KneIvEAbKI+cjnJ4+vX24ryi+&#13;&#10;vGuZgq89uOfpz6igC3C02o3IVfbpgDGR1H417Zodnb6LZC6nIVtvGcYHuTXE+F9Lgs7cXVwPlxnB&#13;&#10;Bzkdh78d6Zqt5f8AibU00LStzlyFZl5A56A5PryPoKANOSW68b6l5CPjT4G+fA++38Izx1x19Oe4&#13;&#10;r7H+F3ge2tGS1LxLLIqmQrkmNFPKoM8KfzJyT0FcH4D8AW3hiyi/tCBZZU4MYXLvcHkDv93OWJ6c&#13;&#10;DivsrwNplpaRI2xEneMO7dDyecew6LQB6Volja2VtCltGEWMYXPGB2HrzU2ua1aeHtNlvryVQFBZ&#13;&#10;icKo2jJJJPRR3rRaa2sLI3cuERB1OM//AK+341+Nn7cP7Ts2pXk/wz8HXkiBSU1GSJgNqk8QKQe/&#13;&#10;Jfv0FAHzj+1/+0vf/FrxTP4c0C7b/hH7CUjMfS4dDgOTj7uR8o+hr4st7OVgGJILFv8AAk/hV+GN&#13;&#10;rmUyvhQ/G0cDAHA7ccfyPtVxE8lUKD5j/Dkc88DpkZ9aALVhaCR0jUZD4XA5DH2HHqf619ufBL4e&#13;&#10;x2Fuus6ovJ2nB7ccD8fTpXlvwg+H0upXY1fUo/lABAYAgdPmJ/lj/wDV9T39/b2lutlYnYqYUgcZ&#13;&#10;OO5HfvQBq6zrjsxhgI44AA6D2/zmufsrea6mCx45/n/T0NUraCe/nBVsk5JOM47cd/p+HvXu3gnw&#13;&#10;gZWSV0BII9Ovr/n+dAGn4J8J58sunXBH6dM+uTX0zoOjJbxDjAH+eT/n8ao6DoqWsakL+mMfT/P8&#13;&#10;67mNUjTaOBQBciXywAowOOg9v8//AF6q3mopaRNLK+xQOvHA/TpVa91GC1hM07hEQZLHAA479O9f&#13;&#10;InxN+Jmq69fnwt4NRp7iQhWZAxSPJxliO/8AdX8SAKAJPiv8WL2/uz4W8LgyTuPnZQSEHTcfy4HU&#13;&#10;n2qz8L/hXBpy/wBpa3BNeajct5kzvtDHPRATu4/vHoOgGa2/hn8JdM0G1N5qYlvtTZFklklOGd26&#13;&#10;BsEkJnoOp6Gvr3wt4ahtWa5niBkVVHzYCqT1wBx9AP50AXfDPh23t4EuJYsShQO4VV6BR6Y/PvXV&#13;&#10;SvHGmFIRM8Y6f5+lXBM0KBVCqv8AJRjmvLfiH450LwrpM+parPHFFbK0haQhUQAdSB/LucAZJoAh&#13;&#10;8ceMtI8M2E97e3QCopY5YYAXufTHf0+tfj18cvjtrHxF1a503SrlodCibGFGDOR/ET/dHYdO5xwK&#13;&#10;y/jf8e9R+JWpy6dpMklto0bNhVJXzyDwzj+76L24JGc18+2kFzqUqxQbmLnBAJ9f1+npQBfsbO+1&#13;&#10;q4Frp8DSE8Aj17AcHP4V9jfCT4JPYrHquulcp86R7chT6k85Pv0HOB3p/wAIPhfHYpFqWsQ7X2qV&#13;&#10;Ug4GQTz79Bxn3Ne56xrsNup06yO0AAYAx27UAWNV1m20+3+wacFRFGPr6n6//rriQ81xL8+SST/n&#13;&#10;p0qFDJdMMku59j0759ccV6R4a8MNcOryLg5B5/TFAFfw74Zku2DuuRnI6kc9a+g/D3htIIkymAPT&#13;&#10;+XNWNA8PRW6qCmAO2Oo689Me1ej2tssKrsXp7YNADrOzWBQcYP04zWqDj5geR9BgVW3BR6AZ444r&#13;&#10;J1DVY7dDtIPHr+lAGld36Qg88j/Of/r/AMq8w1/xIsQdQ44rF1/xQsas2/cTnp1+o/wNeF654lku&#13;&#10;XKRvgfywf85oA3Nf8UtIzxRMSTj0zkGuEZ57yUdXdiMYH9RVOG2u7yU7DtHVmP3V56k+/fr+dc/4&#13;&#10;r+IOmeEQdK0VDf6xKAFiTkjPQuf4FHXGcnvigDq9X1fRfB1g+paxOgcfdX7x3DooA6nnoOnesXw1&#13;&#10;4Z8U/FK6TUtdDWWjn95DbD70gHR5DkZ/Hgdvdnwy+GF7r+oL4r+Ie7UbqRgYoHI8mJTyAkfT8/yz&#13;&#10;X2nY6HiJY1gEUA4CJwCAOpPU/Tp7UAcRo/hJLeKOx00eTbKNu5VA3diQO/uf1r0Cy0YWcMcNsmWH&#13;&#10;sOvbnmuksNMkmcQwIQpJVvp3A/GvQbDR7WxhLyjpzk9gP5UAc3oXh9pGE18vTBAPtzWr4p8Z6F4L&#13;&#10;0uS7vZUiEang8Zx7D6Yx3ryP4qfHXw14CsZIkl33JU7VUgknqABn17DtX5e+Pfip4p+I+qSvPcsY&#13;&#10;mbiEZKKD2PPXjoMj1oA9i+Mv7Ruq+Mbu40nQ3aO0JK5A+ZsHHy9uT/jXhXhzwlea9Mt3fFhAW7c7&#13;&#10;j6AD7zfp3rrPCXgZSRf6tGXZQMqSAFH+31xn+7nJ54r3DStH3bILWLyogCM42sQewH8I9R+dAGNo&#13;&#10;mg2lhAtpZQAMrc87gD2LN0ZvwwD0r0/QvDMkriSQEknOTzn1/wA//WrodC8LDKu6YB7Y6egr1bTt&#13;&#10;JihUBVHHHrQBn6Poa26qAuD+vGOv5f5613FvaCPAAx+GPyohRUA2/n6fWrgYAccZ96ALCDaBjr0/&#13;&#10;x/8A10ya7RAeQOPUj/69ZN1qEUCnn/PpXA6z4kWJSA+SAe/49OaAOr1LXUhVlBGBx/TgfSvLdb8U&#13;&#10;opK7+efTn/P+fSuM1fxO8xcI2AT+XPT/AD3rkZJpbpixJ5wc+3uD09qANa81Sa4kZSSBz37Z7f0q&#13;&#10;tDDLPllG4fXjj/H/ACean0/S57mdODjPPHPTnPHpXp+ieFRhNyc8dvxoA5XSdAkuHGRwf85zXq+i&#13;&#10;+GEhUfJkn2P411eleH4YQu1Mf/q47V29jp6oqjbgH8jQBj6boyxqMr0x+Fdbb2axgZqxHGq4GOB/&#13;&#10;hz9Koarrmm6NbPcahOkSIM5ZgOncfSgDVysYJbjH+eRXmPj74r+FfAOnyXesXqRFFyATySegA5Of&#13;&#10;YV8e/HP9sbTtBjl0fwXi7vt23evKKcnqQfb/AOvXw7MfF/xNvn1fxleyqJjuVHY4C54IH+f60Aem&#13;&#10;/Gr9r7xT44u5NC8GhrS05UyfxOPy4H61802XgrU/ElzHqOq3JnlkYsVB6kjvn+n4e30DofwnGsXU&#13;&#10;djoFgGjG0PIU/PB9a+yPh/8AA3RvDsUVxdxLLMQOCM4554xQB8pfDD4D6leuk7W/2a3GMcYJPqQe&#13;&#10;v9a+8vBvw20zw7boBHukH3iQMk5/TFd1p+j+QqxW8aog9OP6V2EFiltEXuWAI/z/AIUAUtPsiAqo&#13;&#10;m1R7ckVfvLu00qJnmYAr7CuB8WfEXSvDkDBJVZwDgDrmvmfXvHfiHxhM6WRaK2Yld3PPXoOSe3YD&#13;&#10;60AeteOfi3b24NlYPvkbKgju3pjr/nrXgbvrfiW4D3bsEc/cz6H+I9vp+tdp4X+HV/qs4JiZzn5n&#13;&#10;cg44z17fhX0v4Y+H+m6MqtJAss/BywB2ken+etAHjng/4TvciO4vk8lBg8Dkj2BH86+jdD8MafpE&#13;&#10;Cw2kIQDGT3Yj1J9a6KG2C8KMH8q0URVPPP8Ah3oAZFAq4yP8+lXlVQAMVVa4jjADHAOf881jXmsJ&#13;&#10;GDtPPOOevp+VAG9Lcxx5OeR7/wD1qwb7WEQFAw9/w7GuN1HxAqqfnyPrXnereK44yf3nJ/zg/wD1&#13;&#10;+KAPRdR8QBcnfjH+fUV5/qnioDdsPA64P/1v8+leVax41HzBXwfr7j/P1rzXUPE88oIDnn09vxoA&#13;&#10;9Q1Xxc6MwEnJ9xz69q821bxNPOxAYnnGBg/Qn168CuVZ7i8buck8dR9DW1p/h6e4YM4z/Tj+WaAM&#13;&#10;eWW4u2Ypnnjnnn9P89a2NN0C7uiCEyD/ADB9Pcd69K0jwkmEYpyM9hn2r0zSvCyxquRx/M9/xoA8&#13;&#10;00bwd8weSMEjtgfzxXqGmeF1THycD8Pw/Wu3sNHiiHC9K6WC1VRgDFAGBYaJFEg+XpXTW1kq/dHI&#13;&#10;/T8P/rVcjgHBHqP5d/xq+gEec9fegBIYAPrVtUVVGeg/Pr9KpvdxqTk4FZl1qyRA7jgdOvf2oA6H&#13;&#10;z0RevT/PNZlzqqoTzkjPvXD3fiFYww3gge/T2/yK4u/8WRKTiTP6fh19aAPS7zX0VSCwz71xOoeJ&#13;&#10;VjLHcAfr/k8cGvF9f+Idtao26fBAP447DHPP0rwLxL8WZm3iykK4BG71A7Af/XoA+l/EHxBtbONt&#13;&#10;0oBBPfpj1x+H/wCqvnDxX8afK3QaczOf7w6fy7+/tXzL4t+KdtFuN5eeZIOfLDbjj3GRgV85674/&#13;&#10;1jVcw6cpRSTyudx556cjFAHvPjb4mSySmXVL0nnhAc457jPHOPy718367451TUGaDTR5anjdyST7&#13;&#10;en8+9N0rwnrmvzbpA8pY9W547+n/AOrtX1B8Ov2btW1p4pJbcgZ5JGev16e5/SgD5N03wtrGryhi&#13;&#10;kjmQj8vr/X6e9fTPgH9n/WNZMTS27BT16j88/pX6G/D/APZn0nR9kl3AJHx3UHB9P6fjX1XofgTT&#13;&#10;NKRI4bdECYHQf4UAfFfgH9myysFSW6t+QB1GOvXPrX114b8AaZo8aLDCOOmB/n/9Vem+TY2Uf73a&#13;&#10;MD1rEuNZkmc2+lxGQ9OBwPrigDTVLWyjyxVQB09KwLnX5rp2t9MjaVjxkcgenNa1j4T1HUCJdVlI&#13;&#10;Q4+QfyrvLDRdNsEAghVT69/xoA8607wdqOov9o1ZyEJ3bR79j3r0TTfD+naaq+REAR37kfWtYyhQ&#13;&#10;Ocf5NVJb0LkZwDQBpL5aYHQflTXuFUfLXPz6kidTWHda4oz82Qe3T0/GgDrZL5Rkbsfj/jWZPqqK&#13;&#10;Dg8jj/8AVXA3uvImcNgD8uK5e78UIpJZuBz1/rQB6Vd60FXcG98evpXM3WvcE5wRnvz+deVaj4qX&#13;&#10;J2ycA+uP8/pXGX3itwCfMyT36j8qAPX7vxIAN5fGAeRgdu9clfeKSuTv49u3bJryG78STzZZWyCc&#13;&#10;/X3H9TWBNqs0mC7YOc445P40Aej33iljkh+nPpj/AD71y154gnlOM4z3zmuRad5M46A8k+v0/pVy&#13;&#10;3028lY5UjP8AD6Y79/SgCaXUpZOWbBGDgdD+HbPr/KqbPJM+1FJLfj9Dj14/xrqbPwxPLIC6kg9O&#13;&#10;x9snn8Pb6122n+EgmJCmT/SgDyyHTrydgGXGT6e3f+f5V0Nl4VmkO6QYz2/yPQV7HY+FlAA25GPT&#13;&#10;gY64rrrPw/CABsyR14oA8h03wiFw2zB5z/8Ar9/8+tdnZ+F0XC7eOP8AIGP5V6jaaH0ATA69B+dd&#13;&#10;DbaEBj5eB0OB/nvQB5vaeHEBAKZAx27d/wDOfzrprbQFBHyYPHvgfj3r0CDSFReVwT1/z/ntWtHY&#13;&#10;IAPWgDjbfRxgAr/nryeuK2YNLjyM8D0xiukFugxximTXNraoWlcKB+FAFWLTlUDaAP6ntVzZDACW&#13;&#10;IH1rzHxZ8WvC3hmGSS7u402DPLD9Oh/SvhT4qftu6TpCS22juXcAgMSAuT36/wA8UAfo3q3irR9G&#13;&#10;heW5nRAgOcnHSvk34k/tbeD/AAqksMVwryoDwrA/r/Svx4+I/wC1n418UvLAl/IIiSCEYqMeuP8A&#13;&#10;P4V8ja5401/W7hg9zJKXB4ySOvX1oA/SD4p/tv6/q5ntNHl8hX4Bj6446MR0I74r4Z8U/FnxH4ln&#13;&#10;M17du+c43Nn3/r/hXnNt4d1vV2wsTsX9jwe4/L8/xr2/wV8DtZ1yaJngdkfsF4PY8ev+elAHi0J1&#13;&#10;W/kCqGbJxnscj1Oemen/ANau98P/AAw8U69jZbuQ+Ogx09Pw6f8A16/SL4bfsqIYopri1DZIJ3AA&#13;&#10;/njg+uOtfdPg34A6LpMaE2sY24/h/OgD8mvh7+yjrOpPHPeW5J68rk/n+Pf+Vfenw2/ZW0/Tlhlv&#13;&#10;YskZ+Xp3+v6gD8q+8dI8FaVpyAQwKhHoAK6Ce60rSYj5zIuM8ZA6f57UAeb+FPhjouixp5NuBsA9&#13;&#10;/wAT/nNepRWWn2UYJRUArzTXPihptkpjtCCw469f8/SvHtY+J1/dkhZ8AnGM9M98fT36UAfSuoeL&#13;&#10;NL08HawYjsDxxXmusfEdjuWIhMenp7186Xniy5mxmYg9+ep9PpmuXuNandjtbAPT3/WgD2vUPGTy&#13;&#10;EkvkHPPJPfue3rXHX3iiQk4fGPfkdvf69q8yk1N3OMkgnpn24/8ArUnmzuBtBIJ7jqccc/p60Add&#13;&#10;N4gnZ87sk/UYOOf89etZUmpzsSzNz+P+eKzo9PvJ2GAcA9s8nuc+mO3/ANatuDw1dSYZxz7/AFoA&#13;&#10;y/tRdyeSSfXuOPwp+Z5B5aKce4Pf2/Su2sfCh48xM8+mO+cV11r4XCKP3f8Ajn/CgDyOLS7uYngj&#13;&#10;OPb8AP1rYt/C00+0kHII7ce9e0WvhcHHyZH58/j7966e28OKqj5MEfh+NAHidp4P3fMUwR1+hx/n&#13;&#10;FdLaeEkDcJ7fhivZrbw+Av3R+Xr1rZg0MDGF/DHboaAPILXwuFPTH4e/ft+NdXZeG0AHyZ9q9Lg0&#13;&#10;YZzt4H+f8mtaDSQOi8fz4oA//9H9hp1gnHlTKARjrXn3iLwZZ6ghaSNZO/Izn36da9huNLS4QqRt&#13;&#10;cd6wrqyvbVSMb4xnt0+lAHwD8RfgTpWqJKfJAxnjH5dv89uK/Pn4k/s+X2mu81lCwAJbIXofcdO3&#13;&#10;4ehr925tLgvWIkUZPGDz/n+VcZ4h+HGnaihWS2Vg3XIz+QH1oA/m6u/DGoaXK0V5EVA9e3c+v61z&#13;&#10;mraZDOpDYBA4GAAPbP8AT/69fth8Tv2a9F1GKW5tLZUkIzwuOeemPXqK/Ojx/wDAvX9Lnl8q3bau&#13;&#10;duBwPQk8Z+lAHw7f6dLaSFofmBz83ToePr+GKxZTLySwAGQOxOe2Px/l24r2XXvC2r6czrcxOAM9&#13;&#10;V6Y644H+TXml5Y5YKpzg47Enjkfhj6dKAOAu0ABKYITI444/LnP51mJdTRk84HH+RnvXTXUBQnjB&#13;&#10;B49enX8M1gyWwPzZz6+wA75xQBLFqj5DTYYnv6+w/wA9K07PXLm0mV7WUxkEkEEjGPxrmngbhccj&#13;&#10;IOOeh7D/ADzVY5T7vH15/EdjQB9ufCL9qnxj8P7uANdvLCrAsvOMA8HqPf8ASv2M+B37cfhjxd5F&#13;&#10;hqtwLedwOHb17fhX80VtdgMMvtJP4D07jHTmur0nXtR0u4E9hdtE8Z+UqxH4j/P9KAP7MtE8ZaXr&#13;&#10;dsk9lcrKrAHgg59iK6iLUQQGB/Gv5f8A4L/tp+MPBF5bQareSXVsOCS3GB7c8jPt71+xPwe/a88F&#13;&#10;eP4YLaS7EVy4+ZX4IP8A+s//AFqAP0CS/U4GeDTplhuk2SDIPuD19eteaad4jtL2JJYJQ6vyDntX&#13;&#10;QQalkHnAPf8ASgDJ1nQbm0f7ZpjkEclQe49P/rVP4e8SJNIbPVl2OOPm9a3FvFcYJyD/AJ9q57Vt&#13;&#10;Ht9RBljHlyDoyj9TQB0Ws6RZ3CGWD5vp3yK8o17wpa3iP9oiV1P94Z9PWrR1nV/D7eRebpYcjDcn&#13;&#10;H1z+ldjper6brsRVWBY9sY/Q0AfBPxO+AWla9HI1tboH64A68V+cfxU+AWo6H5s0VuSBuxgHgEHn&#13;&#10;PvnGa/fbWPDmGMqjcnPT+deR+KPAema3byW93AhDev8An6/pQB/M34g8NXVnK6XMbIwxknPQd/Y/&#13;&#10;1rze7tmidl+6CM9Pz/8Ar4r9xfi1+zHaXUUt1pNspfk4Cj/62a/Nr4h/BfVtCmfzIGjHXHocn/62&#13;&#10;f1oA+UGdidhPAz0Pb1zz+VNDk88gfyz+XSutvvDFxa3LROCMeoIx/LPX/E1z1xZzWpPmcg9Oc59P&#13;&#10;5UAVge5HI/zwcUjnOQT0x26H8v51Jwqbep/x7/lUTDkeh470AJHkHIYg9PrmvQ/CXjzXvCd2l1pt&#13;&#10;0yFTu4Yj+vP6c88158NgBO7k9s/nU6so5B/njmgD9fP2ef24LqwaHSvElwWC4ALNyMdc88+vFfsL&#13;&#10;8O/jH4a8a2EV1Z3ayLIAeo4z681/INb3MtvIJrZ2Rx0ZeOc9iOnavpD4R/tI+L/hxqEPl30n2ZWG&#13;&#10;Rk44zkccfXIoA/ragaG5jDREMP51UudKJJeH5SOevFfmx+z9+2j4f8YWMFvqN0IrgcEM3B6Y7fnX&#13;&#10;6MeHPF+ma9bJLbzKwYDoc59xQA5JpYfknGB78/8A6+lOmWKZflwR/n/GukntIbuMg4IPfiuUuLG4&#13;&#10;spN6klM/WgDkta8LWupRMkkYfNfI3xU+BNhqsMrpbqpOccd8V9520sUow3B/pWVq2n291GUdAQR/&#13;&#10;k0AfzrfFv9n2eymlaGDAXJHy4Ax/n/61fC/iTwdqWgXDkIQg7jtnoR/j/wDXr+pHxt8MtL1qKUS2&#13;&#10;qMxB5wP8j61+dXxg/ZyhVZpoLZCOfuj8OB1/+vQB+Id5AjsckqV5weMEdx3/AM9awLyDYS69Dz64&#13;&#10;9B/gK+sPiB8ILzSbqZ4YChTtggH6H1+tfPmp6VJbO0cyHcO+Onrj/PagDzxlJ+nShSc5B6c9cdfb&#13;&#10;/PrWpc2hTJUZXjkdT3qgyMC21cgEcemT0780ASR3LoOuAD255PfpXdeEfiHrnhS/ivdPu3jKMDwT&#13;&#10;0/A/T8q88IyenNM6N6f/AK+3+FAH7R/s5/tyzWzW+k+JZcgbV+cknHqPm/Q1+s/hjx/4Z+Ielx3V&#13;&#10;jcJIXHYjI/r1r+Qawv5rKUSxSeWR3HH0PWvrb4M/tQeKvh9exKbuR4EYZXdnAJ4wMn39/wATQB/S&#13;&#10;ra6peeF7vOS1uWH0AP8ASvbtF8S2Wq26PFIMkdM/jzX5r/CD9qXwp8RtMhttQlCXDKoO45BPTr2/&#13;&#10;EV74NVvdIkGoaVKXh64B4/rjj8P5UAfZ5gaf5sAg1xviPwzZ6vbSW08QbcMfnxzXI+Bvifa6mI7a&#13;&#10;5fDnAIJ717dGLe9QSRkMD3HNAH5j/FL9lyy1Bri70+Pyy2TwPbsQK/Nb4o/BjVvCl04aIiNDjlST&#13;&#10;nPr/AJx2r+k/UNIgnQqyqQc9h6V8sfFz4NWHiizlCwLvOTkDrxmgD+cPVdCz8zptZTt+7kenH+fw&#13;&#10;rz+awMJOVwenXsD34/ya/Sz4l/AS98PiWQwbVO45xkV8f694VmgmdfKx7Ad/8Pr+VAHzjd6eJMlv&#13;&#10;4QeSc9ehPbn0+n1riLmwIy315zn3AH9P6V7/AHug7SVVeMYPI455xx/n9K4HVNJVAxUDgEYPU8dv&#13;&#10;8+tAHk53RKeTgdfU9Px/zntVuC8ERDbsEEdM5FbF3aqpIcAEY6A8nH41z8lsYzuQcj6Y45x6+9AH&#13;&#10;qPhTxteaNMkkcrAj354+h/nX6R/AL9qrU9BubS0vLkvASFJY5Kj8fT6fjX5DwTPGcqcEEZ64+oxX&#13;&#10;V6R4hu7GWJoZShUjAznkYx7f5/GgD+xD4S/FnTPFmlW88Vwr71B689P/ANde9maO4UMDnd/Kv5af&#13;&#10;2ff2pNZ8I3sFrcXbGAEAqXbnrgjP+fwr92fgl8etI8cadbsLlWcquVYnIJHfp+YoA+m9V8P2mpRM&#13;&#10;sqg7q+P/AIu/BW21G1mktotrjJGPrwDxz39K+0ra/juEDRnIIH4g1FqGmwX8TLIgOfpQB/P58Sfh&#13;&#10;AbJpUuYsEZ5xgf8A1v1HNfB/jf4a3WnzSyW8R2jJIC5xz7+/+RX9KnxP+FNrqltNsgU5HHy9e+M/&#13;&#10;/qr82PiZ8JDp0kyfZ8oeM479+Pb6/nQB+M13YPAxABUKcZA/AD/P5VlSwgMWYkDJ6jqO+P5fma+0&#13;&#10;vGnwsw0slvEQcnt165H1+pHevmTWvDd1psxDxcJ8vrnHbgY/CgDya+hKsTjI/mMf/WNV7aZ88kgD&#13;&#10;p0GOevbrXTX9uTlym0jjsPp7jrXLTxmJzkdD7cjtQB6v4K8c3/hi/iuLeUgIwP3sEYxz/wDq9+PX&#13;&#10;9lP2Yf2kYr5INPv7n5wBt3H07dR1PPc5r8EoZjGdpxnr27e9epeAvH+q+FtSinglaMKRxnA49u3X&#13;&#10;rQB/YP4R8XW+sW0bJJnI659e3WvQ5bNLuHpwf8K/Fv8AZn/aah1GC3s7+5IfjIZuc9sf59TX6zeD&#13;&#10;fHNprFqjiUNkYz70AcR8SPh3bavaSERAsQcH3569a/Prxd4MvvD15KDCQm7rjrnr2GeK/Xq5WG9j&#13;&#10;O4ZB9a8K+IHw+tNYtnKxLuOevbr+vvQB+ZDWkV5CWZcZ4P8An+v+R5p4l8FW19AyCJSBxyMAH1P0&#13;&#10;r6P8W+Fb7w1fNiLKEnscfzxzXCkpL8rDIHUf5Pb60Afnr47+GRjEjpHtI3HgYz0/H8BwfavlHxD4&#13;&#10;Yn02R8IQBjnHTn6fzr9ffEegW17EylQ4J9ASMj8xj+fSvmPxt8OIbhH8uLGemepPt+FAH5ytbvG3&#13;&#10;3iu0nkcf5/8A1V9H/A743614A1aC3Nw/khhwW757A9MVx/inwVeafcS74gFJ69CMdcj+RFeXXNpc&#13;&#10;Wl0JNu1gSeAefrQB/UB+z18bofF+mwM825wBkFhz0/z/APWr750bVor2JNpBB5/Sv5T/ANm3486j&#13;&#10;4L1S3tLm4IQY+8x7noeuB659zX70/Bj4z6f4osYJYp9xIXIz3xQB9p6xpUOo2pRlySD6E18LfF/4&#13;&#10;TtK8t5axkMAeQP1FfdGjatFewJyMnp/nmma7oNrqts6sgJIPbP8AkUAfiHq2nz2Ny0FwuwgnGR+t&#13;&#10;cRrOnRXUR3D657fT/OM197/Gf4TPB5t9ZW+GTJ+UD8xjuK+Kb+Ca2ne3mXYRx9QPft70AfJ3jnwP&#13;&#10;FcpK3lgHHQKOMHj8vz+tfJ+t+FrzSLoTWwdQDnjjnJI59v8APpX6b6po0dwjLjJPXHPPbPTpXjHi&#13;&#10;nwRBKrho1JI7+nf/ADmgDL/Zr+M914a1WC0uptqqwGCTxkDgZ/P9a/eH4XfEO017TbeaKUMWUZwR&#13;&#10;x/8Aqr+ajU/Dt54d1AXlrlQrDv3HOc+1feP7NXxvubF7XSr24Zeg+9kcdvT8+KAP3wsrxLqEKGyP&#13;&#10;bv6fnXkPxS8DW2v6bOWjywBP5D6fypnw/wDFsGqWkMivkOAete0NHFf2xU8gjH+fpQB+LXi7w7ee&#13;&#10;HtXlt3BVQ3v2zx/n3xWCNwBYDk+/8u3av0V+Mfwsg1KCW7t4grEE5Azj8O/9Pzr8/wDWLCXSruWx&#13;&#10;nRgY2xjp16ZOP5UAc/LLHyhbOc5OOD6c/wCH+Nc5f6XBdHJQbic5HGfUkfnx+Nal2pU5DYBPHOOv&#13;&#10;fr+Aqukj+pPPH0xx+dAEfhFp9E1JOdqhsjBxnnv6dK/RX4WeNRLBbr5mOgIz/X+dfnzbsokBU5bj&#13;&#10;Pf8AXH/1q9r8B67Np91E2Tge/wCX+FAH6xaLdrf2i7iMkdvz614n8ZPh1aeIdInHljcQT07jmp/A&#13;&#10;Hi1Z4YlZyc49/wBa9xmNvqFmQwDZH5j8aAP58/iX4Gu/DOryqF2xk56fkSO3T3NeaWepywyhJck5&#13;&#10;P/1xnmv1Q/aI+F63kE19BH8w7qPXOfTmvyu8Q2Umj6jJFODGFJHI9+efxz7UAdjaX/2gAfeB56jH&#13;&#10;5/5/rUE6xiQTRDGMEnp7+/6c1yen6rbjjzMD/e6/jXU+YjqSCW7n26Hk8de1AH098HvFP2KRbaV8&#13;&#10;AcYz9MHPf8Pwr9FfBGtrL5bb8g+/+f8APWvxj8Na7JYX0a5Yg4/HFfoV8JvGX2uKEGUnKjqQMjnn&#13;&#10;6dv88AH2/wCI7CHVNOZQA2R7HP1r8ef2lPBMmj6tcXSDbGSScY6Z55I64r9ctF1IXtqFznI6Y/lm&#13;&#10;vmX9of4frr+jXE0MW51Vj0+vPr+P60AfiRcSmO4KsRgAn/PoP88VahuTIAAdpPOQBn68dfx/pS+M&#13;&#10;7BtI1S4tZQUKEjBAHTuR/X9K5q2uWwNrYzgcEDj0zQB2Um2ZWjYZHYZH4/pj0/KvO/EeleaxaMdS&#13;&#10;P59vr1469669J8AAHrkjPXn+faorpROpRBgH9Acd/wDOelAHTfBjxLLpGqR2sh4DA/y6d+f88V+1&#13;&#10;vwV8Wx3dpb733ZA4PH6enHSvwW0VZdN1OOVMggj6Dvgc44HvzX6ffAHxoVNvG7nkDvkH8v60Afqx&#13;&#10;qEK6jpjgDJZT/Kvyy/aa8DG3u5tSiTCSdx68kY/pX6ZeGdTW+05Nx3ZGOuefU14D8ffC8eraBc4i&#13;&#10;3uFJGB6d/wCeKAPwY8TxmKXzM8r+HqDz6+1YNpdjA3nAHXngjGcjFd58RbF7DUbmB1IEbZG36nrn&#13;&#10;179fSvHllYTbQcZONvvken1/zzQB65pt/HJCEWTIYc9u3T8D9a+kvg3qJivlQH73Cj16fkPy/Svi&#13;&#10;ax1F4LkLkhG7Z/zx9a+gvhx4je11CLnChgeuPT1/zn1oA/Xb4ZayyXMUTPkN759foK+ltYsY9S0h&#13;&#10;weQVP6V8E/DfxAJ5baZXwSNw5Iz6dMdv/wBVfdeh3v23TRk7zj+nH8qAPxf/AGu/BI02+lvV+U5Y&#13;&#10;8DI9x/k9elfmnf4RxuADDkZPf3we3/1q/d/9rfwcuoaJPdxJkgHJx269q/CnxZGbLUZklQpgkdRn&#13;&#10;gdBjsPf+VAGA84+bH585Bzxnt/OrtvNgYzhifTB9+P5VzRuVYA9D068nP51fhlxhwcEH6EY4H1oA&#13;&#10;/QH9mq8ga9S3Zhtwfrgn169fX8q/V7wKIra5gZGwD7e4HH8/84r8QPgVr/8AZ+rJ5j7cccH3/Wv1&#13;&#10;f8AeMkuJLR1myH25B9M/5/zzQB+hc6i70dgPmBXPH0+lfgX+3d4cisPEUt5tKmRsH6dec/p9a/eT&#13;&#10;wpdG+0gKeflx1z/n6V+UH/BQbwupsDfJHkjIz79h/wDX64JoA/E5zlgxbJ/h6fhx/XrVR9rM25sM&#13;&#10;vpgZ9f8A6/6dKc2UlZcZz3x0xzyPfp/OoiFYEklSfQ9c5+n4UASqCcZHzHPHXIHHJNfTXwPYDUEK&#13;&#10;4wW24Pb075H86+ZY+W2jge+Ofpng/XpX0n8FpAL+NdoyzdM9BjgHPf8A/VxQB+wXwZnRryDgkAjk&#13;&#10;/XPU9QPSv0s8NSD+zBgYyv8ASvy3+Edz5V3A2eDjP5/yr9PPCUvmaSuepUf/AFyPzoA/H/8A4KRh&#13;&#10;5fszKuMYyex575Ffi5NEFIRQAS3Gccf49On0Ffub/wAFGNPZ9Mt5QmRu4xjr6n2FfhnOr+aPkOFz&#13;&#10;6Z9sjv06igDNn++MgDOeRkjp/nisu+G0btuR9Qep/wD1f/rrYlO5upwMH8O/4c5496zL9cq3fH8X&#13;&#10;v/n0oA5CRP3xyOQR1P8AX156195fsxo8EUeAcFhj6e30+lfCbI7XQHPJ/PnpjH6V+i/7NmmqbBJF&#13;&#10;wSAOmOOMY70Afpb8L4PP1GOVjwn+fx/w6V+inhiIJpXyDGVz2/z7V+fXwng2XsSE5A+nr/8AW5Nf&#13;&#10;oRpDGDRODyFPPbp1+nNAH49/8FCtYkg1O2tEYsWydpPHb0+vHavyWv7hpg7t39STnPTH1r9FP29d&#13;&#10;Xe98dm0LYEYAU+hIr86LrGwFTzk8dz27/wCf50AcTq6kKTnk8n649v8AP5VwNy4Viijoe3qOv8hX&#13;&#10;omtNm3LdAOnI/EE15peN+9Lg4J5+h7H8f89KAL+kQm5uVj/vYByTj6f5/Ov1F+AHh1bfSUCJvwvU&#13;&#10;Z/TPSvzn+HenG91qJGTPpnpkdunGfy9a/YX4T2EGlaLCuznA/Pjj36ccj1NAH1f8G9CWbWYvNj5D&#13;&#10;A46de3sfp1/Gv1B0GBLHSYyBtAXJ9uK+IPgTpIvLtLnZkOV7DA78fWvt3XbuHR/D9xM52rFEfwwK&#13;&#10;APwZ/wCCjvjn+0/HkGhxSb47IEsPQt7dzj/Oa/JzW52CYY5PT8vU4xz619UftPeL/wDhLfixr1+r&#13;&#10;loluJFXecj5GwAD+Bx/+qvkDWbkpJt5wc9RgD0x3x9aAMqIhpQckjq38xz29quGQcKSGBwPr7fy/&#13;&#10;L6VgR3RXBZsEdPr+R4+lWrZ1klRSTjnv9c4/z1oA9K8OW4mAGw4/znj8P/119TfC3QPtd0r4woYc&#13;&#10;E9sc8fyHpj3rxLwjpjfZkyMFhg4zjnoDx1xj6V9p/DfQ0gt43A+ZyvXtgcn1zQB9IeBtBW8vYI3H&#13;&#10;G4AYzjgjt/X/AOtX6TfC/RPsltGyJhAF7e3+etfG/wAINA33cUhHDYAz71+k3hbTYLTTY8Jgqo/P&#13;&#10;FAGH8T/G9h4H8HX+r3kgjS3hd2JxxgcD8TxX8j3x2+JV/wDET4hat4k1GXfJdzMwzngZ+UDOQBgC&#13;&#10;v27/AOCj/wAY00LwiPBumSgXGpk+YA2P3ajgHuAeuPav5z9UvzeXTyykgknqR09fz/pmgDPnlWYk&#13;&#10;A9OfT9fpTIyV+duCR69BnHB/pxVZG8xirHGTzzjI9Mdun8+OKnLhCOvPU9cn69vp1oA6vw9Zfar+&#13;&#10;NOSHYd+v1x/hX6CeC5U0rQkRcA7dvGe3ce54zXxV8NbJbi/S4VRhCQDkYYj0+n/6q+vLe6MdukKH&#13;&#10;CoAMgZ5xzk/570AdZJePcMETkueozzg/XH4c19OfB3wr5cCavdpsErbU3AHCgck+9eA+B9Bu9Zv4&#13;&#10;2MZ2KwaT0C5GOOv1x3wa+ybS7W1tYdIs4j505CIvYIerY9ecD2oA7jw5pEnibXw8bZt7VvkGBggd&#13;&#10;Bz6nk/h7V9s+FrOCwsoYFj2AKO355x39K8o+FPgo2FnHLKhDSnduPr/9fHFe0+JdWtPDGhXGp3BW&#13;&#10;NIkLFjwAMZP1oA+cP2oPi1o/w+8G3M1zdeXNJuWNA21mbHHTrjv/APrr+dvxbqcWr61PqW8u0zb2&#13;&#10;yeQ5JJznOSe4r6S/a1+NE3xN8bSJa3XmaZYErEgJ2+hY+5+n9K+Npr3e4UgAdc8cn+tAGlHKuQmN&#13;&#10;wznjvjvn+Y9vSr0TLJi2QgE5Jbrj1wB6Vzv2xYl2xgE8dvU9vfnpXo/gPw1LrWoxSOCU3AkDAx9R&#13;&#10;74/KgD6e+BXg1I2GpXQzI4GM8bVBGT0P5V9Q6zrq2sX2aIgBV2gLjgDvXnOhNbeH9FREIR5VHoDs&#13;&#10;9hz0rn73WmuXO05GSRjr+v5mgC/qepyTsd3zk+vfB57/AI1q+HtNNxKLmcfIoByeOvoa5bSrZ766&#13;&#10;DkZAPuQevftx1rt7nUV062W1txknAAGCPcn2BoA09c1uQBdPsOHkGOD90epPfP8AnPNe3fCPwYdP&#13;&#10;RL27RhLJh5STjCg/LnvnPOM4rz/4a+E45tQi1bXf3in95tIz8nqRjqeNoHbJ6CvvfwVoo1W1iMdq&#13;&#10;kUSEMP4sj+EZx0Hf1NAHR+CPDUc4W5mi3HnbkkhVPJ57lu5PbgV7/pelWtjCJGChh87Ej0HH5dge&#13;&#10;n1rJ0W0kto/LiXYqEZ4AwcdP6+1eBftO/H3T/g34OluGlU393mK3QkfPLtPJHoOp/KgDxr9tL9pq&#13;&#10;18A6IfB/hq5J13UVbbtOPs8R6ysAc5xwuc564NfiLqmuzzyvJjMshJLscyEsfmYk5+Y55J6dqn8b&#13;&#10;+OdQ8T6rc6/qt61/qd8293c7gMnjr0ABG0AYHBPPFcPDMrESTEkt0Hr25P1/yKANcmOPLHnjOc9T&#13;&#10;n6c+x/SvQfh34Qm8VavDdXMZFpGQCB3Pp7DPt7k1wXh7SLzxTqiWkAxFkFuOCOOv554/+vX3b4Q8&#13;&#10;P2XhfSoljwjlcLnjHrkfX1oA7aBbfQbBLCyA3AYJx+mB7cfnVGCOS7lyuWGSAvP+R6VColuZsjqc&#13;&#10;c/1x+v8AWvYvBPg6W4bzZ0yDjjGePY9KANHwZ4Q3ukhTPJPI/X8Pz+tfU2gaHFaxD5MAH86zfDmg&#13;&#10;Q2cKLjGP0A7fTr+FehwhYwAD0oAuRKsaDt/nioL3UYbOEyysEROSSfT1qne6nBZ273MzhEQZPoK+&#13;&#10;SPiP8S7/AMRauPCvhuURk5Mz7toiQZJZv9rpgdh7mgCx8SPide69qY8KeHCwycSuiF9g7ADPzMew&#13;&#10;7dTjFdX8M/hw9kvmyxTG7lYM7qCSiN1OT1dh1J47DABNdH8M/CmkaRa2sdjZxz3Eo8wsSzuNxzvc&#13;&#10;nkZPQHk8EgV9YeH9AWC2DSIsRZvmx1bjGc9vof0oAj8NeH7TT4VMUBUoOPlX5sepOen/AOquzWSO&#13;&#10;KMRoufT39SacIYY0bZyCe54P+fQV5X8TviXo3gLRLnUdRnSBIVJznJUHoMDqT0AH09TQAfEj4kaL&#13;&#10;4G0i71bVbtYUhjMjM5wFX1PsegH4Dmvw/wDjh8etc+L2vTRQTvHokT/uoSSPNIHEknODjnavYdRn&#13;&#10;ms/45/GzxJ8XNdk+0SyWujwMfKtd/wB7B4aXbwX9F5CjjrmvDbZJbmUQW4wSeCBn/OfWgC5BG0sv&#13;&#10;kxBmZjt4GP8AP+RX2J8GfhXsjh13WIwi/eAf39ueP/11j/CL4RQqseva6A2eVDc4+uT/AE/xr6Pv&#13;&#10;NThjiFlYEJFHx8vHHfpn8MUAaep60sa/ZbIBEXj8Pp3/AB//AFc7DHPdyhV5Y+hPr/Uc80y0s7i+&#13;&#10;nEaAt69/8/4V7N4V8IgBHdMkY4wOfx/pQBV8LeEy+x5VJPHP9efX8+tfQGh6DHbonyYx+n0qxo2i&#13;&#10;xWqgkDgenp1Brr4UCALjA4HFAE1tCsK4Xp/k8fmatNKEBLHgdfT3/wAmqbzCNck8+nT6cfTp+Nch&#13;&#10;rHiBLeN13447nj6UAbOpaylspUHB7f5z2rx3xJ4sRA4D4PODmuc8R+LwMqHznP4HNeP3uqz3kvLE&#13;&#10;k9O/6f44oA2NV12W9lbYxIH1JrNgtg6G7vH8uIc9eWx6ZwB7noKzbzUNK8P2r6j4glEcUWCy5xgn&#13;&#10;oDxyfRR174rh9Ht/EXxc1iMCKbT/AA3C3zKu5XuQDwGI6Lg8gcfjQBuS6x4l8Y33/CO/DmzLxciW&#13;&#10;9A/dx9iVY8MeOp4HYdz7j8P/AILeHPDTm5uYDfarP8zyyNuYN3Izk/8AAj+GK9c8F+ENN0jTU07R&#13;&#10;rRYURQGZEHA7KDz+J7nk4r1TT9FitjsSAea3zE8EnH/6qAOe0fw5a2Ko+xR2wq/KPXHHPPc9a7K3&#13;&#10;0u5uGC5whP8ALv8AhXT2Hh+Vv3k42g447+/0rK8Y+NvD/gfTJby+mVBGpP09vrQBtBrPRbbz7p1Q&#13;&#10;IOp74718VfGz9p200xJdF8MSCW4wQWBwq+5PHp+nevnf4x/tJ6v4ruJ9O0C5e2tAzKWViC46Ej/G&#13;&#10;vnXR9B1LxFc+ZMHMWRuYk7SCehzncaAJru+8QeN9Y8yd5LmeY5LHP44J4A9Sa9c8LeBbTS4kuZyz&#13;&#10;u6jbtHfPJT1/3z0HTvXUeGvDEGmokNtEPMBOe55H8Z7+oA4HQ88V7HoXhWRpBNODIxx15Ptj0HXi&#13;&#10;gDn9G8NPNsXZsjU5VeuCfc8k+rHP5V7NoXhqOEcj/Pf8629M8PwwKCFAA/yeP5V10ECxqOMD+dAE&#13;&#10;dnZpEBgY6e1ayqFwSMD/ADioC+0DJyR365/pxVS4v0iG5mwDQBpvcKm7ccY/zzXP6hrsUKMN2COP&#13;&#10;8/l61yut+J44M/PgDJ+oNeP6r4nluGZVYgDPQ+vGf1/lQB3OueKQciN8g8f4f/XrzW71aa6Y4JA5&#13;&#10;HBP6den9axTcTXJLNyDjv2Hqff8A+vWvp+kTTkKmcnpjPc4wR3x/+ugCpBBNdN3BI6+/vxx6122j&#13;&#10;+HpbhkYqSM5HX8PpXX6H4UbgyLuA5/z1r1PTNCjhUEIB+VAHM6H4WSLadmSO/Q8/5616VYaWkXbJ&#13;&#10;GD/j/KtO1sljAwMZzWokar16cfy/SgBttbKuNw/z7VbZ4oELOwUDr+nJ6VyviXxhonhaykvNUuY4&#13;&#10;o4gSxZsD3/8ArV+afxx/bMubgy6J8PyWJYoZh/ID26c/rQB9rfFj9oTwZ8M9Oaa+vFaccLGpyxPs&#13;&#10;BX5Y/Ej9oX4g/GDUZbDR5XstMJbhGwWXPQkevt0968ae11nxnqg1LxXfS3ssuCVZicZP6Z9B619M&#13;&#10;fDX4G6n4iWNra1NhZDB3HAY/lj/OKAPI/D3gy5hEbsv226dhx97Pvj0+tfYPw1+COsarJDqHiHMc&#13;&#10;QxiL2x37V9GfD/4HaJ4aRJJ0FxKB95wDgcY6/wBK99tdGigURwqE/wA8CgDzvQPBOlaHALezt1Qd&#13;&#10;8Af4V3lposXDSjAH17VtuLDT4jLcSKoXnPHpXhXj7436TocclrYkSSgYwCOCeBn/ADz2zQB6ZrHi&#13;&#10;TQ/D8Za4dVKD8vxr5s8Z/GKW+dtP0Lc5boVODj6dh79K8g1HXPE3jq63TvIkJyQoyCynjgEnA9zz&#13;&#10;Xrvgv4V3E8UckyCKI8liOT7kHlj7npQB5jYeH9W8RXIl1F2uHlIwgJKg9sjHP8vQV9G+EvhikCJN&#13;&#10;qaYP9wYJ9sn9OK9O0TwxpujxhLWL58AFzjd+Z+vQV18UaKAO3T8+9AFCw0u1soVigjVEHYD/AA6/&#13;&#10;jWyqqP8A63T+VRNIiAAnAH6fnWfPqUcJ4PP1oA2jKqd+nasq61VIhweM/wBa43UvEapnDcfWvPdW&#13;&#10;8WiPIaTn8hmgD0XUfEJUlVYd8157qvilYycy8n8vxOea8i1jx2pZgku3Znoec/0HvXl2qeLrm5Db&#13;&#10;XIJyff6c9PT0oA9b1rxqmCVfIA7epz6n+XSvLtV8UyTErE+ePxI+v4f561xDXN7dSfLx/UHnjHH4&#13;&#10;jvXRaR4auLpxJIuc9M85x1zntigDJM1xetnk4/zxx1rotM8PXFw6Fxu+ox16/wCPT8a9C0fwcDtL&#13;&#10;Rj67emOn516np3hyKIBWUAD8zgUAedaN4PG1TIMk+vOB9a9M0zwtHFhWXj6Dv0/WuvstMijA2jGP&#13;&#10;6V0NvbBQMDgfhQBk2ejwxADZnH6fTFdBBaKoBAzjt+HarUcagbQefX6/lU29VAUEfN09iKAHRQhR&#13;&#10;jHSrfCDDdOtZct9HGOvFY13rccQ+8MEdj3/r7UAdM92keSDgn16Vl3OrJECC3XiuBv8AxQkTEbvx&#13;&#10;/wD1159qfjJUyDL93P8An8vz9aAPWL7xGqIdrYB7/wBSetcHqfi7Zlg+B1zk4+uK8U1jxwBv+fgE&#13;&#10;/wAWP8K8w1TxpM5JjbAOe/AHtz05oA9r1jx2qoyb8E56n/8AVj2rxvW/iHcybkt5COozyfx7f/r9&#13;&#10;q8O8UfEfTdMRlmufPlAPyK2ee2ew/Cvn3XfiLr2uyNBYDyIGP8OSOeuT29aAPafFvxJtLTes9z5r&#13;&#10;rn5RkZI+n064r571rx1reus1vYI0UT4A25yc+nf6ev4VsaP4A1PXnSUo0hbqWJJJ9ce/v7fSvpvw&#13;&#10;F+zrdXZSWeEKpOeV5J9Qf6igD4z0zwJrWrzGWUM+/nkEnjrnr+tfRngX4A6nqkkYlgwm4csPfJB4&#13;&#10;4PvX6IeEfgHo+mIplgVyo9PXt05/rX0Lo/gjT7GNVht0UjA+7jGOf8mgD5P8A/s+adpbRSTxZkGO&#13;&#10;w/EHj+lfXHhzwdY6bCI4ogoA/wA9Pw+ldXFa2llhpAoI5/wpj6zubyNOiMjHocfrxQBrxw29rGCx&#13;&#10;Cge/9KwbrWpJJTb2ERlfpwP5+tadt4fvbwiXU5Sik52CuptrWw09AtvGoK98DP1z1oA4208K318R&#13;&#10;NqspCddoI/Ku1sdK07TgEt4lGO/Xn1/Sh7+NQcHB4Pp9ayLnV0XI3cj/AD1wKAOnkuVUYB4/xNZ0&#13;&#10;uoKM88D3riLjXgMgPx7/AJVzd34iAyfMx7jpx1/KgD0O41iNd2Gxj/PWsC41xULEtgj+VeW6h4pS&#13;&#10;InMgB5/WuFvvGWd26XOOn19KAPYL3xCiEksPbn3FcfqHihASA+CenPf3NePX3ilpCfnLkdjx16Vz&#13;&#10;NzrE8oO+Q89if6d8+1AHqd94swzbXzyfqPx7e/4VyN54ld+N5x1/zz3zXDPcO7cZOcH65/z3p8Vn&#13;&#10;c3bFgGA28dsH16Z5+lAF+fUppRlnIU9AMn8x6DnNUjPLKe5P8uf8np3roLLw1cS4dhk/jgfj/niu&#13;&#10;xsPCQbGUzjvwc+/SgDzSPTbqdsgEZPX19CR2/wA+tdDYeGZ5SDKvJ/z2z1r2Cw8KIuAUwB2/x/zx&#13;&#10;XY2PhpYiGC5B6cY/yaAPIbLwpGNpMeT9On078da7ix8MRp82zGcdsHA/z6V6daaABgBABzz/ACrp&#13;&#10;LfRBwNo+vP8AP0oA80tPDQJVdmMdv8/nn8cV1Nn4eAwQvP6//Xr0GDSFXnbgn27e9akdgqgkDJ/z&#13;&#10;0oA4610JUIJXJ+g7/hmt630lFAO3ke1dEsCRipdwQ9M0AZ0GnouOMe2P89KvLAic8AjP6/zqOW9h&#13;&#10;hALvgD1rgvEnxJ0Dw7AZr25VAM9T/nNAHozeXGN2cfrWNqPiHTtMi825lVF9yBXwr8Q/2v8ARNJS&#13;&#10;a30py7qOGzgZ+gzX52fFH9rjxLrsrQxaiyJ2VWPX6DH+elAH66+O/wBpTwn4YSRI7tHdc8KQSP8A&#13;&#10;P+NfBnxM/bMv7x5YtHnMaDPQnn/6361+YWvfFDWdWkZrm5faCc5Yk89vz71xX9t3tySEd5HPTuM4&#13;&#10;yPxoA+jPG/xp8ReIJZJLm7dw2fvE9x0r521fVb3VLhyXaUye5OePyrpNE8HeJNfeOOOJ3D4HU4z6&#13;&#10;/wCR+tfUnw9/Zi1jVNklzA7FvUcc8eo/xoA+PdH8C6jrjj920gY4PXp+X6/0r6B8D/s+alqdwm+B&#13;&#10;wo9u/YgcD9a/T/4bfsy2GmLE11bRkr1BUHp0B5r668PfC7RNKjHl20Yx6L3P4UAfnf8ADv8AZd8t&#13;&#10;I5rmLaGxuUg8Y7cjHPHQV9peDPghouiRxlbZQRjt1Pqc/nXvgtNJ0mMNJsQAdOO3p/8AWFcTr3xQ&#13;&#10;0LRUKW7h3HYGgDr7DQLDT1ACLGoxx0xjvjjH+c0moeK9E0SM+dKpK+/ft9RXy54j+L2ragXFm5jX&#13;&#10;t689Af8A9VeW33iDUr5yZp2cuTj8euaAPpXxD8YkJaHTyCAeoPsK8X1jxzqGpSHfKwH4+v1/GvPy&#13;&#10;tzcNhVOf73t9f6datRaHczENnr6k/p+dAD7zV3kLZc8k5GT1/wA/pWU15NKPUnOfp7111t4UduXB&#13;&#10;JOOMZ/z7+tdPZ+EFYIGTp259OT0//V70AeWx217PlApUHv1wcflz3/P1rStPD93OAzg5I/r2OP8A&#13;&#10;PNe22PhJABmPBOOmPeustPC8S4JQY+n8qAPDbPwiW+bZknHbr6//AKv5111p4T24wuD17+npyDXs&#13;&#10;9r4cRRgLg/hxXQQeHwMBh6f/AK6API7LwuO6Zzx0465rpbTw0pKsY+e3H+fzr1W30NRg7ePYVsw6&#13;&#10;OigErzQB5vbeHFXHy8H0/n9PauhttACgcZHH/wBau+i0sLjI5rSjsFXAwAPoKAOKt9EUfLt69/b/&#13;&#10;AD3rVi0gKc4/T/P4V1iWijBxVxbcdxQBzcemIOMdMY+vSrqWCjBAx/n1xW0IVAOOf84p+1Rx0xQB&#13;&#10;mJZ4x/8AXq1FCBwBzVnPPJzn27Uu4Dp0/wA96AP/0v3RCJKPlwQfxz+NRtaoQVYZBr89fgl+2d4V&#13;&#10;8XRQ2t7dCKc7QVdgPmIA4+h4r700Hxdo2twrLazq4YdmBB/WgCrfeH0lcy2w2t6f4+lZSwyRHy7p&#13;&#10;c49f/r16bGscmNpyPY1DPp8U6lWXJ9cdc/WgDyjUtBtL5T5a5PPGOa8f8R/D/TLqJ4bmBSTnsOOO&#13;&#10;f6V9Iz6VNaMXiG4cniuav9khxMuD+eCaAPy6+Kv7P1jdxz3ltbAEg/dHQeo96/NH4hfB660qeR7e&#13;&#10;AsNxJB/r/P8A/XX9KV/4ftr6EpsBzntnr/hXzP8AET4JaXq6SssIDsDxgDv7j2oA/m/1HQGtmKTo&#13;&#10;UYc9Md+46Vzc+iLsZ1PJ7dCAP5YzX6x/Ev8AZqdfNe0gJcZwAvX/AAGa+KvFfwr1rw/I7S27CMEk&#13;&#10;8EdPT3FAHyRfaeYRyhXbnPv/AD/pWHLbJKTwQw/wr27VNDZcq0ZjYluD79Mj+v6dq8/u9Hkib92M&#13;&#10;gfUkjPT/ACKAPPZrdoyRnJHp2qFZXj4xgf57V2b6cWVt6nJAxke/fpWLc6Y43LGM4OB3PJ+nQd6A&#13;&#10;KkNwpfJ4/wDr/Sus8PeMNX8N3SXWn3MkbRsNuxjj0Oeg5H+Qa4R4pImIIIIOenftT1cZCk9P8496&#13;&#10;AP09+Bn7c/iPw5Nb6Z4knaaAfKWJPp19cn1zzzn0r9bvhl+0p4R8e2kctneosjdVJ6H8/wAq/lgi&#13;&#10;5yYzgj+Xf612vhbx/r/hG8iudMunjKYPyk9B2H+NAH9fFj4jtrkIyybtwHTnOfeulhvUYAKcjA/W&#13;&#10;vwA+C37ct5ZSQab4lfehAG7upHcZycc81+nvgP4++G/E1vFNp10shkUHbuBI78f59aAPsO5WG7jK&#13;&#10;TKGVhj6VwF9oN1pkwvdHfABJK8447VJpHi2xvgu2UZOD1HXFdYtzHJjByT+JP86AKei+NIJwLPUx&#13;&#10;smHHP5V00+i2upQGW1IyR2798Vw+qaLaagN2Njg5DL1B+tVtH1rVvDV0IbrMtt0z1GO+T/kUALqW&#13;&#10;gSoxiuYsrk9u3414f8QPhBonimzkVrdRIV/ujn/J/D25zX2vYahpGvWgDOuSPb8ueaw7/wAIBCZo&#13;&#10;CCP7vr9KAPwi+Ln7NNxpU0tzZQMyjJyOeB6Z9hx0r4N8b+Ar/S5WE0JUDPXP64/Qmv6h/EXg6DUY&#13;&#10;WiubfePoK+OPip+zhp2uwyyQQbSynA2/j2oA/nSurSS2ZlYEFfbqKp7urAYB9unv+NfefxU/Zx1b&#13;&#10;RZ5THbMVGTnaSp57/QdutfHes+EdT0aWWO4hYKmOSDjn07nv6fSgDklZcHB4GMUnmZwOMAjpVo2k&#13;&#10;24rtO0H06Y759/eo5YmUnPAJ/L2/xoAFIPPSnnHB6dfwqIArhc4yakBVgMnJOfXtQB0Gg+JNW8O3&#13;&#10;aXemTtG6HPynrj26fj2r9FPgF+2zrXhh4NO8QTu8KFQS7dvQcZ7dq/MtjnHOR/h+FKWZCGRtpGDx&#13;&#10;7f8A66AP61/hD+0j4W8c6fFPBeIxfAK55HGeh7V9UWmoWOqwBonDBwPSv4zfAvxV8T+BrtLjTryR&#13;&#10;QhzjcRmv1x/Z4/bqjmEGmeI59rIQCzHt2/L/AA9KAP2t1HR3T99bk49KxY7hox5dwDzx+XWud8Bf&#13;&#10;F7w/4ssUmt7pJA/Qhh+vpXplxaWepRFoSCT6Y/pQBzRtLe4PAyP51x/iPwXZ6nbspjU7gR9c/r+t&#13;&#10;ddLaXeny46oc4rRhmSZcHk+nrQB+cvxX+AOn3MM9zbQc9wAMAEc8f5+lfmX8VPgNJAZjb2+HQHHB&#13;&#10;zjnqa/ow13SILyB1ZMnBHSvmTxt8LrTU1lDRAlge2eD04xQB/L94r8GanoM80csbAD04xjuf55rz&#13;&#10;17UqHVQoI/r/AJzX7lfFr9nMXAllt7bd17HPt2+ua/N/4h/BLVdHnlkSAoVY54xj06fmPX170AfI&#13;&#10;stuEbb2P5f48fSqJj2kjGT37V3V5pl3b3DQXUZUpnkj/AD+P9axZtOaIBh8xGeP/AK4z0/z60Ac1&#13;&#10;x19aeHI6cHvz0q9PZuvzbDgZ5HH+fxqiVK4VupHpQB6B4T8d614UvYrrT7l4zF93DHOAcgH+tfpr&#13;&#10;8Dv2ym/0XRfEspdSACXOccdu/wCvvX5GjHPOcD8v61Yt72e3cSROVKkEYJH+f0oA/pl0rxfYajHF&#13;&#10;r/hu4DlsOVU8k+hA7c19ZfDP4rxX6JZ3UmyQddx9fT/69fy7/C39obxH4HuoI5Z3ltwV3KSThf8A&#13;&#10;ECv08+Gn7QGheK4Yr21uVgu0AyM45PTHOTn9aAP3ft72K7RXU5B98UlzawyptYAj9a+JvhZ8c7e7&#13;&#10;aPT9Sm2PnALcZ54IJIr7E0vWLTVLdZLdw4OOQfb/AAoA8m+IPw707xDYzRyw53A9v69vrX5e/Fr9&#13;&#10;n650+eae1iBUZwfQ9+nH4/z5r9qp40ZdvXNebeI/CtrqMbLKgYHt+HegD+cLxJ4OmsZWjkQgjuPU&#13;&#10;d8Y/WvGtY0HCsSNoJPYj16/55r9tvi/+z9/aKy3mnRYcbjgDP4D0P/66/O7xv8Or7R55I7mIqVyO&#13;&#10;R0x6+v8AkUAfBOq6S6ZG1QfTHoep+nvXC3dnsz94d85x7D+VfVWueFX8uV1U46dMY7cfoeleR6n4&#13;&#10;eOJOPnAzyPy/nxQB4w9tl2YHYR7/AK+vT6VRYMB8xGO3XkZ9a7y70uWEscE7sdgcnHGen+fasOS0&#13;&#10;WQlWHIY88jsD+H5H0oAz7K/eJlcsRtOevOB1z/n8hX2D8Cv2gNa8E6tb7borEHUEZOCP0/z+VfGc&#13;&#10;1u0bDbyoyen5Z7061u5IpFdTtwB39P8A9fSgD+sj9nr9oTSPHWmwA3A80qu4Me/0r7htLiK5iEkb&#13;&#10;BgwHQ5+n+cV/H/8ABX45av4A1WC5hnKqu3IBY8A5PpjoOvvX7w/s/wD7YGg+Mba3sby4Ec5VQdxG&#13;&#10;Ae+eaAP0burKG6Uo65znPHXPWvC/HvwqsNZt5XEK7zn+f8/evW9H8R2OqRLJBKHBAIxjv3/GumYw&#13;&#10;SoVxnP8AnpQB+QvxN+D/APZzSskOQc469O+Mnt9f0r4W8d/DSFvMHlcHI45P+PT3PrX9C3jPwXaa&#13;&#10;xaOPKBJB6DOa/P34ofCC5tzM8EO+M5/h6D/61AH4U+MPA1xYTStEDgE9uBzyfXH+cZya8O1LTJYG&#13;&#10;KSJk/j6+n5dq/Wjxd8N5JmdJIdhAK569O546fyr5X8Z/Ch4zLhSG7ce/5dqAPiE2+07+x9uM8fjT&#13;&#10;SzBvl+YDOcHHOe/+fwr1TWvB91Yli6kDPXbjgcfTkk/rXA3mnPGW+X5V9sdqAO38BePL3wvqMUkM&#13;&#10;rIVPr+Yx+Pt37V+1H7NH7SMOpRQWd7PlsAdR3r8CXUqcA9CcD+X4n/OK9K8BePb/AML6nFPHIyqG&#13;&#10;HQkYHqP1OBQB/YP4P8XW2q2sTpJuDgY57V6JJAl3GcjOccdq/E79mn9pWG+gtbO8uQQdvfoTjjHQ&#13;&#10;/wCfSv1o8EeOLLV7SNklDblHvmgDmfiL8PLXV7WRhF8wz279ePpX5+eMPCN94ZvnDofL7Yzg+gz/&#13;&#10;AJ96/Wy4EV3Ge4I+v+e1eD/EX4fW+s2sn7vJOe38qAPzc2JdptHDAYx0x3+vTmuV1fQw6szAHvn1&#13;&#10;zjmvbPE/gm68O3b4UhCw7cAe3Hb/APXXE3Dbt0bjB7jAzz+Ocfr9KAPkXxt4MhuA7KmTz754yP8A&#13;&#10;PX9a+SfGfgR7XLRjgMeeeAfQck/55r9LNfsRIGQDj3HY++P88eleKeIPC0N2CCobrnof5/yoA/Ng&#13;&#10;2k+nXIljJV0I6Z7Hnn/P6V98fss/G2fQdVhsdQnIQFRknHHT2HHpXkviv4cvscrET83T6jjHp2zX&#13;&#10;i0MWoeHNTEse5DETkjI4H0/zxQB/Vv8ADDx1bazptvcwyAqyg9emRX0lZXyTxjJB3Y/z+Nfz0/sx&#13;&#10;ftHnTzbabqk5xwuSeeORgZ5yP/1V+wvgj4lafrVhFLBceYCOx/8Ar/zoA9x8S6FaavZSRyoGDA+n&#13;&#10;U1+b3xm+Fz6ZdS3llHhCc8DOOe56+nFfpPpmopew4698da4zxv4Rh1y1kDIGJUjkUAfirdsImZJD&#13;&#10;tI9T/L/PXPrWHcpBNlHGT/Tp/wDX/lX078XfhTdaRcyXdrHhck5APGf6f1+vHy5dRtCxVwVK/wD6&#13;&#10;u5/GgDzrxL4chvY2OzqOmcf1B/P9a8is7C68N6ks9vkBGJHT/Oe/PWvpQssxIkIIOScjBP0H41ze&#13;&#10;saPDcQnauQc5zgdPf+nFAH2F+z38ZGmig069mIYALySR+vOB+pr9NvC3iIXltG+4EkZ7fhX89Xhj&#13;&#10;U7rwpqwkjyIySe46d8/1/Gv1N+BvxVh1Swgt55MOFA5P88n/AD70Affl/Zw6laFJBkEfXORXwb8c&#13;&#10;vhYEkn1WziG4ctgdga+2tA1eG5i5YYIp/iXw/DrNjIhTO4H3zQB+KV3YtHK8B4ZGPIwB2/H/AD0N&#13;&#10;c3Nuhco/QH6dBjtz3/z0P1f8Xfh5NoN/LeQITF04HT0J/wA/lXy/q0QeNpAxGwjp2B9R/wDXoAht&#13;&#10;yCQVBG38AM+3bJ69O9djpV20DRsp25b34I9v/r15nb3qQS7GOQpwR9O+RXV2l0jqGRskcjHPWgD6&#13;&#10;t8BeMZLVok37R7f1P69K+2PBviUX0CKz5GB+PYH3/wDr8V+Wuh6l9mcHJGSO/J+vufr/ADr61+HP&#13;&#10;iYqYkMhJ2g469u3+fyoA+rfFOiwaxYyKVDb1x06/lX5G/tGfCxtOuLm9tkKgsWHy8ZPav2K8P3EW&#13;&#10;o2wDHcdoryT4w/DS38QaTOhiDkjg4z9Dj8s0AfzsyyCzumik+Xa2B1zx1z/Wur0/XQqCPdkDK568&#13;&#10;+5H+fXPWuw+M/wAP7rwtq0xeLADHP0P8v514ZFqHk8EEYP5+2O/4fpQB6sNQj3iQHJyOh5Ge/wD9&#13;&#10;avpn4OeNGtb1IJXwHxnk/wCcn36/lXxLb36sqKWJwD7c+hPHQV3/AIU1xrDUIZA3QjPPPfj2/GgD&#13;&#10;9yfA+viaJDuycZ9f1r03X9Pg1fTJonGd6n07g8f57V8G/B/x0t1BAjSZIVR1x+nP+NfdHh/UFvrU&#13;&#10;Rs2QQPTuPy70AfjD+1N8NToms3F5bR5jOWzjHUnk/wCf1r4YgudsxGeR3A4zjIP6gZ/Gv6DPj78M&#13;&#10;LbxP4fvGaISMkbEH6568e3WvwK+J3he+8I6/PDIrIqng4OOvp/L1oA27abegCnJOMcnj1z/9ftVt&#13;&#10;bjG0OMHGfxB46dOeOK4XQdZDERzHYwbC5A5zxkj0Fdk7ZCSg4B+meemD/nFAGiEjldGHU4/P0OO3&#13;&#10;9fwr6U+D+vf2ffQ/OAynI2/yGf8AP1r5etZo2I4BIwAPX/P+cV6T4Y1D7HcxSKdoyT16ev4e1AH7&#13;&#10;nfC7xGl9ZQjOAyjv+vv0zXpPizSU1fTJY3AJkQj9DXw38CPGRkjt7aR+eAAe3+f896/QXTpItQ08&#13;&#10;HIwQO3Qd+lAH4KftR+C7nw7rVzcxJsR2J6kbh2/XqPWvg67vyl4HQ7cEdSRjHHT1r95/2t/hf/b/&#13;&#10;AIdu7mGIO6Kccf07j2r8B/E+n3Gj6jPYyKymJscg5B/IcUAdBFcRyqGyQOB1469QOwr0vwnqfkTo&#13;&#10;S/zMcN1PU4z+v+e/g1lqRRzGDzxz9OvA75rudE1QW00WH+XOAD0Gevb0z6/yoA/Tf4Qa/LKLeJnO&#13;&#10;YvfoO2Tj17V+m/w31H7XYIJDztHHXv8AX8a/Gf4O+JYSbdS/JGOv5cf0x3r9NfhT4kDeXFvzvxnH&#13;&#10;oB/h/MUAeifG7w/Dqvhq8R4925Dn6Adsda/nD+OWjPoniS7t2XaokPX68D14zzx0Nf1Ha3ZpqmkN&#13;&#10;vGQ6nv6+hFfgl+2f4BOmanPdpFgBieBzyeRnr7/p3oA/NlZSrt83DYwCMnGe/P5VqRSBflHUEfh7&#13;&#10;+/8An3rnZsRzMAOR6569Of6VYjdsnaucYPfv3x9SP8mgD2z4eambXVIthGN3XufqO2PX/Cv1K+El&#13;&#10;8ZBaO0mQfx/Tvz/9b0r8gvC+ofZ76GQPjB5OMHqP5V+m/wAD9bElvC0hHGPlJ6BR/wDW/r70Afs3&#13;&#10;8NbtJ9LVe5GT+NfJf7a3hg6n4OuZdmcI2Tz+fHp619DfBzVo5LOJN2crjHX3HpVr4/6Gmr+C72LZ&#13;&#10;vJjbAxnn36+tAH8l+tqbTU7hHGAGxjp35H6VmBw0Y7ZGMDByCOv0H/669R+Knht9L8UajE67cStg&#13;&#10;/rjHHNeQOnlAKo+QYyPTnH+R60AadsN/7tl5/PGMYx/n06V9FfB+ZY9Vi2nJDKfpnoc/5/Gvm23b&#13;&#10;a5zyRjPr/h9K+gfhPLjUYnwSN4B6fgfx/wA9KAP11+E8ubm2EYySVGPQZ/8Ar/5xX6jeA0/4lKDp&#13;&#10;hfz469K/Kr4PuhurZ3Pyhu3t685zX6ufD2RJNHjOcjaO/tQB+cP/AAUQgh/4RMs3G3Bz754/l3r8&#13;&#10;BboIZGYNkgnj/dzk+/tjrX9Cn/BQ6zjm8GO+eVGen+1wBx1zj8M1/PPOV88qeME8jnGPbv1Oe1AG&#13;&#10;a6qX9Qc/j6Z+vc8VBMiEdME8nt/LPr1qzM4ZjtORjPAycDtj8Krr1K5wVwfTI/8Ar96AOeEMZuly&#13;&#10;M/N+OOp5Gfzr9Kf2dbFk06OTbgHuBxjPUj35/livzwtrfzb+PBypI46/gPU96/Ub4CaYYNDifGch&#13;&#10;Rj9OPrj/ADzQB96/CGLfqCcDJ5J7jn9fxr7y2rbeHzvOCEP5gdM/59a+M/g1Zh7sNjBJ5/PoB/Ov&#13;&#10;sPxHut/Dkr5wFjY+nb/69AH8+/7ZOoC/+J13947OPoMf17/nXxBdgDIHGeOvT6D6fjjvX1b+01dy&#13;&#10;XnxG1ZgSFBxg889M5r5NlYO/z9e3OMA9efagDmtVjBhOQST04PQ9R7/X9K8svcCYjbt2/Tt14/Wv&#13;&#10;WtUyYyQeRz16/Tp05ryq9QS3HI5x/M9c9/8AJoA90+COmPe6yr4yFYcDPc4BH+Ffrt4G07fb20bZ&#13;&#10;AAHXn8PU9e9fnL+zpofzLc7chsZPv65/X8q/UP4dWzzXsNseCGAYde/XtQB+kfwO0OK206KTaBhR&#13;&#10;6n3FXv2mPF0XhT4aandvJsPkuM57kHHY8+9dz8MdP+yaLE2MDaMfh618F/8ABRrxsmleBTosUwWW&#13;&#10;7dRjPJXknAzQB+BXi3U/7Q1q9umOTLKzHPfLEjHbJ/zzXkGtyqSGVjkZx2GMHGf8/wA67jU5FeSR&#13;&#10;xyCSehGfUgf59K801qUknoDj069unH5UAZAkRecgHnjJP6V1Ph23e7nRdu9uM8cj/D864tQxkG08&#13;&#10;Hv06Dn8q90+H2kNNNFKVOBxnHfP06/8A66APovwBoJmaFWGc4Hrx7dxyPWvurwNoYHlAL8oxwTjn&#13;&#10;6fX0r5++HmisipPs9OTwMD1r7H8C6K017EnUAgfX/PuaAPr74R+GlUxShAQD+vHqea+rtUlTSdDl&#13;&#10;lkfy0RO3bjn+VcP8NtIgsrBGC5I/nivAf2y/i0ngf4eaha2s6pd3MbQxruwcsDk8e1AH4Xftk/Es&#13;&#10;eOviNq92sxltoZDDCM5ACHGR6Z9fr7V+ec7ebIxJAJ69+epyPbtXrPjm7luppJJm3l2JPP6HPXPG&#13;&#10;a8enkAHTaTx19Mc+/wBKAJomjQEnp34/px6f5NOhPnzKjL1OB/8AX+tZ8RLsFI7fQ11GiWZnuUUc&#13;&#10;78Efh6UAe+/DqwEMCsgwSfTp+fsO4PpXvemQyXd1Dbwgklvrk56Y9eo+teaeFbQW9qjxDJzwemOO&#13;&#10;nvzX178HvBc17fw6tONsUUm4ZGMt3AHPSgD27wD4cTQ9GN1dxHzX2+ZnnDEcAZ9Ovfmvpn4ReF7e&#13;&#10;8106tqSZYfMuV6D0X6/oK8usopNQuodOhOY43ycDA3Hr+Xavsv4d+HfsdtEccjGf/r0AeoTSWun2&#13;&#10;8TQybEjXcew+g+lfmL+3T+0rFpXhqXwLolxm7vhskMbHKRA846ct/ia+3fjd8RdG+H/g691fUXUL&#13;&#10;BG3HHPHQe56Yr+Zz4qeONR8b+ML7xFeZAuZGZFPOEzkDGfTuKAOJvdQYlpi2Q+DjnjnJGfX6d/xr&#13;&#10;Ggm3EytyRkDBxj0z7/Q/hWfLJ5ku7aSDjBHHfqR9P88VZQRDCJgk9AMc4/H8aANC0Z5bpSoyHb29&#13;&#10;vrjn0r69+FelmC3F1cjrhjxj5e2cd/r/ADr5z8JaI97eRFSpCfNj39zzxzz9Oa+q7CePS9PWCNsO&#13;&#10;wBOPTt+H096AO51PXPPk2qQFJHHcDHAwfx/OqtgzXc4C5ZSe2O3b3rkLZ5ruYLuLB2z6Z/w9q9I0&#13;&#10;lI7KJMMA5zjOM+p59P60AdlalNNtQi/eOM8D6gcdSeg4/mK7XwJ4MuvFWorPeBUt0Us+/Iwg9PzH&#13;&#10;+HauQ8J6TLr2oxNt822HbO3POSc+45+lfXnhjwn9tMGmQNtFyQ0nl9lj6An39PTmgD0jwd4J0+Jo&#13;&#10;LVfLLoFeRu+3044z69e1fXvhvS47O2S3iG0Aceij6dPpmuN8CeDRYWMHkxAELwWHzH1JPoP1r0jX&#13;&#10;NT03wbok2oX0iRxRqWLyHAwOpJPTFAHEfFn4neH/AIXeEr/XdTmWCK1Qlufm5HT6noMDJr+bT48/&#13;&#10;GzxD8XfGNz4g1qRltUJW2tyxKwxDkADpub+I4/HivVv2vv2pbv4ueLpdN0d2OhaYzLGF4E0v98jp&#13;&#10;gfw/TPGa+Excz30qmdsluACfTgnP/wCqgDpIb5D8+Cf4u/UHI5/zzz1zWjp0E+t3kcMaMA+BgdMd&#13;&#10;Mg9en4+9ctDG80qxRA4Py4Gc8Aj6c+v+T9NfC7wcU23N2mCcYye2P0PrQB7D8NfCFn4esVlmjDSc&#13;&#10;Fj6lc8Z9B/8AWr2GHzbt1yCSeg9+vHp7dawbGBpFSJBwPlAx+vuP8K9s8G+EpruVJpY+Bgjj/PPF&#13;&#10;AGl4N8Im5KPNEcOR/P09Dx1r6l8OaBFaIuYxnjqP0NUPDugw2cSgIAeOeeOBXfxKIwCB/wDXoA0I&#13;&#10;gkYyBgD/ACKgvdStrK2ee4cKkYJJP59Pft3rOv8AU7ext3uLiTy0TnJ4PT+fYDvXyl468c6t4x1Y&#13;&#10;eHfD5MUCsRNKp+4BnIz2OOpP3R70AbHjTx1qnjXWR4T8MyGFSf3s+CVhUdSeuXIHA5A71658OPhj&#13;&#10;4T0qOBbeza61GXI3yKS54+aVz7+/0AHWsD4eeGTpVvDY6ZZgS7cyO/Zjzvf6/wAIP1PpX1x4S0KS&#13;&#10;wtIzKVDSY3bR8xPpnrj6d6ANnw34cstIiAtrZUJ5ZtuGJPU+355Pc12jeXGpYrlQPT+Q6YrPhUIo&#13;&#10;81yQp5IyAx9F9h3NeH/Gj43eF/hdod3qOrX6xlI/lG7LFjnaiL1LMRgDp3PAoAvfF74teHPhp4fn&#13;&#10;1TW7qKDyUL5Y4AHoO5YkYCjk/rX4WfGX47+Ifi34ge/keSy0qIssFuWO4A5y8mON7e3CjAHGc4fx&#13;&#10;k+NWv/F3xC+pak7xWURb7Pbg5WME8knjdI3Ut26AYrx+KKW9cQhCRkBQM8/XGcHP1xQBoCdrqdLe&#13;&#10;3UknAXA5J/r+HSvq/wCEXwp8pIdb1tQCCWVSfQ5yayPhT8MI4PL1XVkIAwwRh056Ecc5/wAK+lJr&#13;&#10;tAot7VdsS9unT29qANWfUY1VbO3+SJOmM847n/P0pdL0yfUHGBhee3r3/wA8dOKbouj3GpzqQMgn&#13;&#10;09ev/wBevorwt4SS3RDKMkgHpwPQigDP8J+D1hVN65Ix94dD3r3LTNMjtYkXAA9v5+n50lhYpCAM&#13;&#10;Y49Otbq4UDBwaALCAJ04I/L/AD3qOa6SJCScEf54qhdX0cKtuPSvN/EHidIFI34HP1P+eM0AdDrP&#13;&#10;iFIEb5sD/wCsK8I8SeLQxdVfPbr/AJOK5nxF4skuXZUfcPx9eQPeuJjiuLp2uJyFhBILHofYAZ5+&#13;&#10;lAF1ri61KUJkuT9Rj3Pt26/41Q1DXLfQ5oLGwikvdWuc+TDEMyN1+6P4V/2vyB5rnG8Sah4g1J/C&#13;&#10;nw7hFzdpgTz8tDCemWZfvN3AHA9+a+vPhb8NrP4f6clzfss+s3KB5pmAaQsRk4J5xzx0A6AGgDyH&#13;&#10;wl8BtZ1OdPFPxOmjZ0O+G0J3xQAnO0gY3P7/AFJPavqTQvDAaKJBGbazAAWNFCEoOmTyRn26V1tj&#13;&#10;Yx3ci3NyhuHGQqkZVQenH9fxr0PTNLLYMqbQOg6fjn/CgDG0vTUjVYbZDEkeAOcds+/Hb3rtLe1h&#13;&#10;s4jJIfQn+manuZ9M0e2ae5kWNBnkkdevHvXwd8dv2oLDSxcaD4Xn827HylkYEKc9znHHfigD2j4u&#13;&#10;fHvR/A9pcRx3IE6DaFHUsew/xr8qPiN8VfE3j+/eXUZ3NuSSkO75QvbP8/51wWsa9q3irUnvruZ7&#13;&#10;qeVyNx5787Bz274r0zwV4Ij+W+vVVyp64yAw6BQfvH1boPwxQBgeEvBtzqE9veXasVbLKpHVQeCR&#13;&#10;/CnHGe3TNfS+h6NI0SWtrH5cQH3lAVv+A8cD8iRW3oXhmSby08vYinhBnr2JOOTj1r2jSPD8dsqE&#13;&#10;DoORgAnn/PNAGB4d8KxwKh2ZA/n7dP8A9XWvT7LT4oMDAGOf5f54qaKIRgKRjHtnr/nrV0EJ1P65&#13;&#10;6/8A1uaALi7VBHQen+RSNOEzngg1mz3scKkM3Iz+Vcbq3iVIY2G7I9sd6AOn1HWEt0PI/P079vpX&#13;&#10;mWteKlVX+bkf/X6f56VxuueKWmZlV8lscAcD2GTk/QVwzvc3Mu4nBJwAe59/SgDTv9YuL1iqklPu&#13;&#10;98cdB9PzqKzsnnYlckn6kdOcZ9Kv6RodxdOhCHB9v8fpXr2heEsKryoMnrz69D+tAHKaJ4WlnZd4&#13;&#10;4/x45r2DRPDEduFZ05HfP6/410Ol6JHCoJHP9T1/Kuyt7QLjAwP060AZ1jp0cSjaMn/P8q6KGFUx&#13;&#10;x05/Lv8A5NChIlyTgda888e/FLwr4A02S/1q9jgEYzhmGT6DBOc/1oA9GmuoLWJppmCIvUnGK+Sv&#13;&#10;jR+1Z4Q+HMUtjZzC8vwCPLjwTu5HPYc/j7Gvib4wftX+LPiBdSeH/A0ckVkx2mRcq7ZI79vrXjvh&#13;&#10;v4S6tqF2NZ1+QvKzbvLbJJbPfPWgCt45+J/xA+MOoPPqNxJb2RbcsIbaiDnjHr7/AKVo+BvAFzqs&#13;&#10;qWOm2ZlmOR5je/rwPwz/AFNfU3gj4Banr+xJLdbW0PJO35mHYe/rX2h4J+FmkeEoEjtoA0ifxbec&#13;&#10;+poA+dPhn+zTa6bNDqWsqs8pUMVPRT1x/wDX+tfZOi6HbadbLbQRKgXoFGOnTBrrNOsJ5AcRbEI+&#13;&#10;lTajeabocQnuXA2DjnHP+RQAy1thbDfIcAd/auV8V/ELRvDsLNPIqFQfb6flxXiPxG+PNrEr6doh&#13;&#10;86YHHy88+gx19gPxxXz1Hpfijx1fC61Fn2ls7Oc8jox/hHsOe2aAOm8b/F/XPE1y+naEWEWTlgcc&#13;&#10;e57Z+ufpWB4T+Guq+IJ0ub7excg5xx1ySAeMHqWPXr3r3fwd8J7XT9kl6AAOV4AP4DBx9f5V7nYa&#13;&#10;fb2kYitowijHT+vr9aAOF8LfDjStEiUyxLJIMZGPlB9eepHv07V6lBbIigdAMYAAGPoOnSkUomNv&#13;&#10;X/Pt2qGW9SNeuB/WgDTDonQVTn1KOLPz8jP+frXJX/iCOIHLDj3/AM815vrHi1EJ+fA/H9aAPTNS&#13;&#10;14Rq3zAA5/z9a871bxWiKVD4H1ryTWvHS/OAc8Z5PfjHH17CvKtT8XyXDOQwIz6nvwe+Ov0NAHr2&#13;&#10;teNVXcEfJHrnqPTFeQat4nuJj8zk5OPpkemeR6g/j2rlZZb29lKEYB69+P8APtW3pvhq5uHQup57&#13;&#10;lSMZwOfw980AYbTXl8/BOPbPGOnWt3TPDU14cuuBnvweOPrxXpujeD1jQb0yR6DPX0r0bTtCjhVV&#13;&#10;2hhjn1/z+NAHn+keDolKkgEjuR+eOe3avTtM8PwwBTtzwO3/AOrn8a6K005U6DH/ANfrnNb9tbiP&#13;&#10;5gMdPzoAp2emKoG0bT/+of5zW9FagMcLz9P8/wCfwp8ahcZ529/T+lT+co5GMj6fh3oAsRoq8sPU&#13;&#10;/wD1qsiUR4y3J/z7/wCe1Yb6gkeSW6flWDd69DDgBsnJ9un/AOqgDtJr+OMcnA/+vWDd67HHjJ4/&#13;&#10;D24/pXmOreLNrFtwAH6/TmvP9V8YiQFVck4/LjOT9fwoA9a1TxYiZxJkg9M/1/wrgdR8YqWdQ+SO&#13;&#10;w7emT6fQV41qHiaSUkq/JGQDzx6jBrmrm+uJEcySbFGcnIGR789KAO91TxduZgHGeDwODyQc1wWp&#13;&#10;6/JPuySoGfmzjvxXl/in4i6F4eDR+b9puO6oQeSOn8s184eJPiB4n8TzC2sgYIScbUzuI7dOf5kj&#13;&#10;8KAPffE/xG0XRi8TT/aJhn5Qc814Frvj/wASeIZDBZq0Fu+OE9M/z/lU/hfwBqes3CtMjEls5Izn&#13;&#10;6+tfUng74ES3bIzwEAkEkg9vXp/ntQB8kaJ4G1zWH3TJI7Ng5b39T/SvpnwH+zzqd/Iks0PJwefc&#13;&#10;9R69v/r19u+BfghZaYkUk0WWA7gcH0x/n+lfSekeF7SwjRYkAIHt74oA+a/BHwP07R44nmhUuuM8&#13;&#10;enb/ABr6J0fwvaWiBUjA6DpXbLDbwxneAo4+tZ81+WPlWMZc9+4GfUUAXEtbaFBuOAPp+lZs2pSg&#13;&#10;iCxTzG9Rz1681di0aebEmoykAfwjH4A9f61srLa2aeXbgD+v50AYNv4euL0i51aTAH8Hb/69dRBH&#13;&#10;Y2CbbZAoHHT09awbvVkQk7ske/8An3rmLzX++/AH+fXvQB6BNqSjJ3cfpWDd64i557D8PryPwrza&#13;&#10;78TBA3z4xxiuH1HxdGAWD5J68+mf84oA9Yv/ABDtzl8Bs9fwxXI3viaMAsX/AF/z0rxrUPF3mgor&#13;&#10;ZwOgOf1rj7zXp5AAz7RwM859j+VAHr994rVS21un0/z/AJxXGX/i3dkq2Se/8815tLezS5VH3fX/&#13;&#10;AOv19PWlWG4lICoSTn9eh9/yoA27zWpLhjl8Dr1GB9axTdyySFVPOT365/PP+TWrZ+H7i4bLDIOc&#13;&#10;cEDP+f8AGux0zwgC43DOPbp+PX8+aAPOltri6U7VIB/Xn+X8q2bXw5NK65BY9+P1/wAa9lsfCScf&#13;&#10;IBn8/f8AHtXZ2fhhVKsBgjH4D0JoA8e03wZuIZk6Z7flziu2sPCSnqvTHT9f1r1uz0A7Rkcn610V&#13;&#10;rooVRgf59j7UAecWXhxAFwnT8f8APtXU2fh+NcYXGfyx7130GlKuAR6D8PSteGxRe3X9c0Acda6E&#13;&#10;AQQO3p1P5Vv2+lRxgAjP4VurCBzjgf1qXgKMfLQBUisVQDj/AD3q6kEQAqJp1XIHP6flVOXUIlyX&#13;&#10;OAOOuKANf5V6cd6ja5VfvVwOs+NtH0eJ5by5REUZ5br6+nSvlzx7+1N4d0ZHi01/Pcc56fiOc+lA&#13;&#10;H2beazaWiFp5VUD1/p7814f44+PPhXwsria6V3T+Eckfh/n8a/Lf4n/tZa5qfmrbXJiiOduwsDns&#13;&#10;BXxH4o+LGtau8im4kJJ4zn8TmgD9QPiZ+2TKfMg0h/IQEqDnJ6ZyP8B+fNfCXjr9oHXvEMx3Xcjh&#13;&#10;gfvN79ugJH+eK+Zm1C+vj5jO0hyR0Lc+/wDn+lbOl+Dde124i8q3bDE844x3xx179f8A64AzVvFt&#13;&#10;9qTkNI0pbIx6Y9h3P+eprBtPD2u69ODDGxAyDnPOfw6D27+vSvrXwD+zXreozRSTxNgH+73Jz6ev&#13;&#10;b09q+7/AX7MtpZrE88HIUHp+lAH5WeGfgHrGrOFmDbX4AA654P8A+uvsb4a/smG6CNeWwCZw27nP&#13;&#10;+fev018P/BvStORd1tGmMc7cH36/rXrVppGlaNGDhIgoHJwKAPmnwJ+zl4e0S1iBtlJUent6fp1r&#13;&#10;6N0bwXo+kQiOKJVVeeOOfxrJ1z4laDokTL5okcdl/wDrGvDfEHxX13V2MGloYozwDnH45HSgD6U1&#13;&#10;HWdE0OImV1QjPArx7xB8aoLcvBpabiOAQPT07/l+deESw61q0xfUHdyxJxn8x+v+cVq2fhOSTG5M&#13;&#10;g89+PXJ/GgCjrHjrxJrjlnd41bOcnPHYVza2N/dENMGJ/P6fUf5z2r12y8I4GNmD16cfjjmupsvC&#13;&#10;y8fu8bue3FAHidr4amlB3D+Id+On866ez8IYAOCWz9fx617fZ+GghG5Ovb6V0dv4dQHIHA9v/wBV&#13;&#10;AHjNr4TAwSnAz+XPXrn/AD9K6a08KqP4MAdB6cd/85r1u38PgHO3r7f54/GtmHQxuBI5/wA5oA8t&#13;&#10;t/DacfLjPt+hrobXw+IwML09R/nmvSodIVP4cn/OK1IdMRQOMfr/AJ60AeewaEDgheOM8f8A6v8A&#13;&#10;P6bkGiIuPlx0/H8q7VLIDr29sdKtpaoOaAOVh0pBnC9K0k0xQMkc8fpW+sKA9OlSKF+hoAy47EA8&#13;&#10;j/P+eauJbqp6cfTt9RVksB7fjTWlUc9vr+tAAsK4zUmwL26+1VvPGOD1qFr1Dhc8/WgDQG3J/wA8&#13;&#10;UF1HU5/z+NYzXox1x/n/APXVR79dxGemc8/pQB0LToOAelQtcAZ5/wA/59q5h9QXOd2PxrMm1jG4&#13;&#10;5/XP60Adi92oOc+lVmvh3NcNLrKYODz+VZkmtqcEPz9fb/CgD//T/KjRfEl9pU6T2c7RFTkEHBGP&#13;&#10;bnnP/wBfvX2v8JP2y/F/g+SG3vbr7VEuAd7Hg+g5r89ckqOpC9ucfiO1Sidlx2BJAGcY/PH8/wCl&#13;&#10;AH9M/wAG/wBsjwp4utoYrq7SKdwMqzAc46Zr7h0LxjpOsxLJDOpDgd85r+NrRfEmoaTKk1lO0TjB&#13;&#10;ypOMj/63+e9fa3wi/bI8W+DriCHUZWubfK5+b+HucY7f/roA/p8AimHGCDWTe6HbXasSME/p3r4I&#13;&#10;+D37Z3g/xhaRQy3axzEDKuepI7HA6Z719waD400nWoVeCZTu9/yzQBjXWj3GnElF3KPr0z+FZRtb&#13;&#10;O9yJ0API+teugwzqejA1z+oaBDNmSLhjQB4Vr3gWyvg2IlfPQ4zj1r5q8efBDStXglEkAG5SBx3P&#13;&#10;c+v/AOuvuKWyubEt5i7kH8qyri0s9RyABuP/AOr/AD/+qgD8K/in+zaLXzzZRbVAONo9T9P5V8J+&#13;&#10;M/hvqvh+YoyMRuOTt4A/T/PUV/Tp4l+H1veIyzRZBB5x0Br5S+JPwB0bWUkYxBWHbGdxI/qOtAH8&#13;&#10;9Uujbd4fKE88jgf/AK/fv0rFurFgzc5B9uoB4xwP1/pX6WfEf9mG4shLPp8HIz82OBnvn8sH3r5E&#13;&#10;8R/DjWNCkKT27bOnqOvT+uKAPma6smYtkAk8dev1/DvWJNYkMQp9QPwHX8hXuE+jwqxyGB9G4x+I&#13;&#10;/wA9q43VdH2SnyUOGYnrntzk0AeZFGi+8OD3Pf8A+tTTKWwrHseepxXZS2AdQJEyTwMdcd+f6CuX&#13;&#10;urFo3JUYAz6+v0oAgSaSNg0bFSe+fT3r1HwR8W/Ffgq8jnsLtyi4GNxHAHsR+NeUFGX71KGByc9O&#13;&#10;MZ7Y/P6UAfrj8G/2yFuAln4gm8o8BXLEfTPUH8q/RXwL8f8AT9SghYXCSRNjvz6ZI71/MBHPJbPv&#13;&#10;iYqw9CQffn+leseDPjJ4n8KvGsVwzRo3KnJ4Hp1x/n6UAf1f6F4x0nW4w1rMpIPTI9K6ho7e4jCk&#13;&#10;Agj2PX/DmvwL+F/7Wiu8Jurj7POrYPO0Njocnrn061+jHw3/AGmdOvIYYtUlUo+MSZ4OR1xj8KAP&#13;&#10;sRrC90yUXWnkgA5256811Gm+Pp9otrscjg/5xXG6F4v0bxBapLZTq4cdj1rVu9Pt7jLgYfAOfx/r&#13;&#10;60AeqaZe6fqyZYDeR0PBFYWu6JCSxQAg54x+FcLbSXOnSA7sKD9Pw/Cu003WxMNt0c59etAHini3&#13;&#10;4d6XrkLRXMCsTkZwPTn8K/Pv4x/su286T3enQZJwfQ8en4+lfsNPYWt4D5XUVxms+EjcoxZMr9D/&#13;&#10;AJ96AP5k/GXwg1HQZ5d1swIJzwecD/8AXmvn/XtKns5tpX5g2Me316+//wCqv6XvH3wW0fXIZF+z&#13;&#10;hXO7oBySOv8Aketfmz8ZP2X7m0aSexg8xRuPA6dgRj2oA/J0ryOOc/l9aYcDvye39K9j8V/DfVNF&#13;&#10;uGilgdQCeQOT2IHp+NeU3llPbMFdGB/T8ux9fwoAqb84yc075euMHmoNpX/gIPUYP0zTQxXPOQBj&#13;&#10;t+eaALQUE8cA+3+c1Yt7q5tZPNtpWjcdwcH6VSVw3Q5zx0z+ual3bgSO/p2x/n+dAH1R8Hv2n/Gv&#13;&#10;w5voU+1PJbBvmBY8Y6YycY9q/ab9n/8AbR0DxbZwQajeJFcHClWYDPHBznv9f5V/Ne33eOT/AJ6V&#13;&#10;raP4g1TQ7lLmwnZCuDgZx+NAH9ouheL9F8TWqPDKjlx2IPb61ZutPMRMtucg9q/mn+BP7aniXwbc&#13;&#10;w6brM73EHC/MSSOMZziv2c+D/wC1f4Q8cWcEbXSrLIoyrHHvn0/xoA+slvEbEU4wfeqF9p8E4LEA&#13;&#10;j8D9SalW70/WoFuLORSSOo6c1WjlltHCycp60Aefa74Stb1XWSIHPsPyr5I+KHwPs9UjlmhhXcfT&#13;&#10;jI75I5OD+P8AOv0Q8qC5j3KBzj+dcrrGkQSgqy5J9fpmgD+er4nfs+vY3VzNHBg5J+UdBjr/AI+n&#13;&#10;cda+JfFPgy/0a6ZfKIQEg4Hr3IHfHpX9OvjL4Z2OtI2YgCQT+OO1fBPxX/Z182KWeCHr3OfyoA/F&#13;&#10;J9IWVMumFH4//X/A1y9/pJQgIMY5x2PTrxx/npX2R43+D15pEsogiMYBbPXnHHP+FfPOq6Ld2cjQ&#13;&#10;XKcHpwcf1oA8bkjaJirDnH09f8ioc4xjp/niu7vdG4+ZcE8/XHTA7VzVzpzQ4KnOf09RmgDJLYbr&#13;&#10;x/n2rq/DfjHWfDd0txYXLIQR0J6D24rlpIyp25yT75/LFRkA5xx0oA/Qb4a/tJ3LyRW+pzFZC2N2&#13;&#10;7BH1P41+p/wP/ahiQQWOo3W+NuFfOeOwPPp6V/Nekskb742IIzyDXrXgn4oaz4clji81niHPOeMd&#13;&#10;D+FAH9kfhbxrpXiC0WaKUHIzncO9dLI0UhzwwP8AKv50vgx+1xf6OYoxdFweqlgAPw7896/WL4Q/&#13;&#10;tE6P4zt40kmEcxAyDwCcn3z+n+FAH2NcaLZ3luwkQEn6cV8mfFz4I6br0U0kcA38lSFGQff1r640&#13;&#10;q/ivIFdGDA+nP4fWrF3axXC7XGc8Y46+tAH8/PxD+E2qaBeywvCdgJ5xx16Dr+NfNeteDs+YWQqw&#13;&#10;OeQBg9+vXI9PWv6LvG/ww0nXoXWaAPuz2HUivgr4ofs+S2onurCLKHnCj/64yP8AIoA/GbWPDTCR&#13;&#10;wiYJO4dz1/Dv09vSvO77RXibIXnPH5fj1r7n8X/D+7sbiSOaDAGeMYz7nP4/ljuK8f1bwiuHyoBB&#13;&#10;6duB/P6/XmgD5LnsW+YY4z+PH+P/ANeuZnsnTJXjgcdf0r37VvDTQl8KQR2wec/yIrgbzSioKuuc&#13;&#10;dcd/zx/nvQB5zFcSxOCvXj2P4n/DtXrXgb4mat4W1GO5tJyuxs8MR0/Xp/SuAvtKPllox82B0B9S&#13;&#10;PqOvXBrntslu4Vjyf6+lAH78/sxftYy36W+latdDIwPmbn6Htj3r9Z/Cfja11u2ikhlDB8dx6e1f&#13;&#10;xz+D/GF94fv47y2kZChX8x0/H6fSv1d/Z0/awntLq00/UbkFW4OT0GOPy70Af0HwyLcRDPIP61yn&#13;&#10;iPwhZ6rbPmMEn2rzH4b/ABT0zxPZRSwTB9ygjnP5175a3cU6Aggg0AfnP8VvhU1qZp7aLAwflxx7&#13;&#10;nIz9K+K/EvhIzGSKSIA8jkDJOf61+5XiXw5batbsjICTnsPSvjP4kfBJmSa7tI+eeB3P+T0oA/HD&#13;&#10;xZ8ODdNIuzdnPOPb2H4V83+L/htLbqXhjOFyQMenp3/H8K/UTxR4autFuZIbyLBTI6H/ACcd+1eM&#13;&#10;a3oNtqCOqqAT78n35oA/KTV9JktC+EIx19ODyD0z/n2rnmhdMDoR3HOffivvXxl8JhcpI8UXJ9sd&#13;&#10;8+v618v+JPAup6TI0jD5TjsePUfkO1AFLwF421LwpqUcsUpREYHg/kOv86/Y39mX9pOO++z2N7Pg&#13;&#10;kDq2Tnv3+o9q/EKWzdfkVcumPXgnuM+nNdb4O8W3/hfUI7q2lYBPT0B5yaAP6+/B3jG11m1jaOUO&#13;&#10;HA7/AMv/AK9eiTQR3UQyM8e1fhh+zj+1KX+zWN/c8AYOSc/l7+/OOlfsJ8PPHmneIbRHSZSXAI5/&#13;&#10;/UeetAGJ478C22pwSfu8nB/z/wDqr4W8Z+ELnQ7t9inZk9gf8/5+tfrNLaW13CeAQfx/OvEvH3w/&#13;&#10;tdUgfbHyQf8AOc0AflhqlqZFO4ZJx/n14/lXD3NgvmANxyf17n3r6Y8c+CL3Qrp9sR8rPp0B6c/z&#13;&#10;rxu/slyXI5B9BnP5n8qAPNdS8PW11bFXTJOfQdO//wCrvXzd42+HiyuXiToTyBj39f5V9go8Y3LJ&#13;&#10;wfzwfT17dOe/tjntS021uyyumQMn/H/9X/66APzvOk6l4cvkuLMuhVs8cZ47ntzX2f8ABP8AaF1f&#13;&#10;SJYbPUJWO1gDub0OPwNZfifwJFPGXCZyDnaOffj8eK+f9U8NXOkXRu7YMAuD3HT6/pQB/Ql8Jvi7&#13;&#10;Za/YxOs4JIGee/HHr719T2OowahCPmzketfzx/Av4rXmi30MU8mAuBj0PA6e2M96/Yn4YeP7fV9O&#13;&#10;idHD5AJwfXpjr+VAHqHjzwdb63ZSDywSR069PqK/MP4u/DO50K/eWGMrH1+UdOf5V+u1pdw3sQGc&#13;&#10;n3J9O4xXlnxF8C2uuWMqFMF1Pbp9aAPxPnjNsxZ/kIxxge+ckelUTchx5e7gccgnr1Havb/i18ON&#13;&#10;Q8O38skSN5WTnIOOB9PwzXzlLM1vIySAjAJ+nP8An2+lAE13pwuFHlDB5/H14/xrtvh34nufDepJ&#13;&#10;l2UZHAI6Z7DGPf16iuVt7mGbHJ3HPH454+nTNWmtCSJVGAMHjHX1z/iM/UUAfrH8LviHFqdrCfM5&#13;&#10;2jr3/DP+f5fW+j6pFe24BIORX4nfDnxtdaNcIhkIUYPOenGf89K/RP4cfEKK/ghXf8x7HqD29Ouf&#13;&#10;yoA9f+Ifgm217T5lSMNkfX8BxX5L/Fvwff8AhXU5wUKRB2KnnOM8YNftppVxDqNoucHI+lfPHxy+&#13;&#10;Etp4n0m4MMQMpB2sBnB9zQB+Jkmo5Y5OGLfl+vv6fzNbWma4V288jj16fjWf8QvDWpeEdZntLyPa&#13;&#10;uWIJHUf4/wD1q89h1Ha4cfIeuOOM+g6d+f60AfRum6umF5w3f39B+Xb9ea908D+JTbzRkvk/lkg8&#13;&#10;e3P+TXxhp3iBCV3Njt+R4APpXpvh/wASNBIjbiMYHTAI/n6/zoA/XL4d+K1kWNS2RgY5/wA/yr6E&#13;&#10;k+z6nZEYDAr0/rX5hfDjx8FMQ83AO3v6+v8Aj9a+8PBHieO+t0AbcCBz7+lAHyB+058HYtX064vb&#13;&#10;aLDgE5A9u/8AKvxO8T6JdaJqEsE0eNjYwRj2/LFf1PeKNCt9d094nTcSv+fSvxp/am+CD2L3Gp2U&#13;&#10;IXO7oMY6/wCc/h70AfmtBegOeVDA4xzxjoM+2a6zTdVWMhy+CMjryce/px+deVav5unXb20vG0+h&#13;&#10;6dj/APqqbSdVDMsbEnPPzfrnP+Tn0oA+6PhN45e0voFD4DEZC5xj19+K/Vb4beKxdQRYfOVH4/r/&#13;&#10;AJ9q/BTw1qk+n3UU3UjBOPT3r9RvgZ4ziuYIkeRQQowSecemf8/4gH6U3VrDrOmspG4Mp4/nX5C/&#13;&#10;tgfBTbJNrFpF9/LHauO3r9K/VzwtrcU0KxFuGx9AcdPyrlvix4OtPFGgzwSxCTcp98+/8jQB/LHc&#13;&#10;NNo2oFZG2kMe3OR6/T2/OvQdH16K8twrtkgqfXkdxz0rvf2k/hpL4O1u5liiwhPI7da+S9N1p7Wc&#13;&#10;FWwit74/H8aAPopbl4nz2HPGOg6Y/pXR6RrTxTKo4Lcn/PP4f0ryHTtd+0pGr4LEDpz9a3La7ImD&#13;&#10;hunPvjt/9fP5cUAfoh8E/GRtb2FVfA3DnPX8fz/xr9bPhr4lS/s4wzZLKO+R71/Pp8OPEn2LUINz&#13;&#10;EbSMkduePT05/rX68/ArxetxbRRb8njPPbHT/wCtjigD6x+I/h+HXNAuLdkDB154BPPJ9q/na/au&#13;&#10;+HMnhjxDc3NuhjBcnp2yDg/5/Sv6WVMWo6dszyVHPrX5f/ti/CpdW0q51CNMuA38PHY59j2/+tQB&#13;&#10;+Ai3pWT5upOPTgdc/lxzXRafqu0rtdjyOSO31457/rXM+ItOm0jU57SRGV42I5Xpjrjnv/8AqrLt&#13;&#10;bxl2gk8cf5+nt0oA+zfhJ4iZdVit93BbP5HnjOPrX6wfDTUvKW3lz/dYHJ546d8Y7V+Gfw91tbDW&#13;&#10;bebcQMkdcjPQZ9q/V34TeL4bmyg2SHcMZweg/wAjGRQB+smhX8d/pgTOQV98/hX52/tk+BRqejT3&#13;&#10;ixZYA89D0bnH86+1Phnqi3dmsecnAx7jPp9TWH8dPCo13wxdxrHucxkgepCnFAH8pviCzfTNSnjY&#13;&#10;EFWJ5+vfnqPb/wDXjQyNypxz09+vX+n4ele9fHrwvLoPie7VodpMjYHXGDjt6f8A6q+c2eRC23JI&#13;&#10;55Pr3x1/z+QB2Wn3OJUkz0x+BB7c9v1r77+BWubliUHGcAcjkZ4/XI/GvzlsbwB0DcYPHt7/AIdK&#13;&#10;+yvgbqpWRIH+RR+uT1GfYevvQB+5vwG1Fm8qNn3EDn/9VfVvjXTP7S8OTRtyHQ9vQcf4V8D/AAA1&#13;&#10;gR3Mas+QQCO45PX/ABr9GGdb3ReOcp/Pt/jQB/Lb+1voZ8P+Orttu0F2H+B7fj+tfEklw7SvK7d+&#13;&#10;e/0z3+v4V+q3/BRHwsLbXv7QQFQCWJ7Hj19vWvyPdsO7Kc7vbJx0z7dhQB00cvyZY8Lnrj734/pX&#13;&#10;uPwuuANRjZfmIYAZPTOOc56f/W+lfO1vcJg5zz6kn/PFe0fDS5WPWYnyVGR+PPUf/X7fWgD9kPg/&#13;&#10;OEEDk8HaDj8wB7joTX6qfDS4EuloAcjavt6//Wr8i/hDdK8Nru4LFffnP4evr71+rfwol8yxTp24&#13;&#10;9qAPkf8Ab1snufBNxIeQiE4x3zxX86UxP2po1P8AFjIHoegHXiv6av20rEXHgC9LAkeWeAPxx/n2&#13;&#10;r+ZXU5RHq9xEDhY2Offngkf5z2oAzbuMc54Az6fnjHryfU1RTAIU/M2Oe2ff0zWjc4dCwA7dO/HG&#13;&#10;cjrWaCqlkbkAYB68enX/ACc+1AG3o6F9Ut3DbgHHr35I47f54r9Ufg6PK0OOJBxx7Z+mP88fWvzG&#13;&#10;8HxK2qRORghh+PHIzX6kfC9FXSITjAx19vT3/D29KAP0B+Cab9vGSTx2/IY/WvqvxqfK8K3G7tEf&#13;&#10;5dMfnXzV8EkURRPjktwex+n+Fe1/FjWEsfCF2x7Rsev1/PmgD+dD9oG5im8eau24E+c34eh9a+aW&#13;&#10;UYJVOvv19Ppj29frXrXxh1IXfjLVbnJA85zj054Off8Az6V5BJKPKK9QMZJ569+vfj+dAHN6nJkH&#13;&#10;BAKqR1zwe3X/AD6V57NCJLlFU5P54Oev4e1d5fMCWzxjPPQ8enTP+OKxdLsUu9VjiK53kZ46cn8q&#13;&#10;APvv9nvR47bSIJWGC33iePp0/I/rX6S/CLS1n1SKVlwBt64Hf246Yr4l+D+lLaaHAGXnAxwT07j+&#13;&#10;lfpR8C9G8+WOQrkHj6f5P9aAPv7wvJHZ6DGTxhB7Y4r8K/8Agot42TVfGUWjK+8W6FsZzzzxjPp1&#13;&#10;z7V+2niG5XRPC08x4CRE+nG0n0r+Yn9p/wAWHxN8S9ZuS+VSZlHoMHH546gdPxoA+WL+YZwDnr+v&#13;&#10;T+nNec6vy53Hcf8AaGSR3/8Ar967edgWbeevT+n5f55rhdVYM525GR34+76n/wCt9eaAKmlIJLqM&#13;&#10;DjnGO3oO5/H/ABxX1r8ONLDGJAoBwDzwBnr+lfNHha0829jcjITvyOuMemeK+6PhXokk0kTAcDA/&#13;&#10;E47c8k0AfV/gvSI7K2iA+8QuTjn0z+H6V9mfCXQZr2+jfGULdOwx6/XnH9a+afDOnsTFFs+dvTPU&#13;&#10;9v8AINfoz8FvCskdpFOxGB+XTtz/AJ4oA+iNPEWjaJvYbdin88etfgv+3b8Q/wDhI/H1xpVrcloL&#13;&#10;AbGCseXyc8c4/wAiv2d+OnjKDwL4C1DUZWCGGF9ue7EHAHrzX8xvxX8RXGr6pf6xdvvluZJGPXjc&#13;&#10;T36/5z3FAHzF4mvy1wQCCSxDdeccZ9v/AK1eeS/N1Of89etbut3GZznBHPPIz/j/AJ5rnS3QseSP&#13;&#10;5UAXrWPe4VRgAenQ9j/X8K9b8E6Mbi7imIyGxz9OMHPp7e9eaeHrR7u6AXOSev8APn8a+pvCulLb&#13;&#10;RLEnLvtXAOeB/L6fXmgD17whoZv762toeQjLjjOT0Prk8/n0r7v8M2VxomkRWVq+0g5z7kYJz1/z&#13;&#10;xXg3wr0KOwtk1KVeWyEB5AI6/ic19TeDLKfX9SSIRkqhAHXn6+/rn6UAezfCzwU8rpNcnO9gen86&#13;&#10;+xo7GHSNJefIAiHt1x1rmPAPhlbC3ikaLAUZP8/84rwD9rv41Q/DbwHff2dKEvpUeKEZ6SMOCR7Z&#13;&#10;zQB+ZX7efx/vtU8QN4D0u9zaQMWuAnIZ1GADj07e+SOlfl1ealJNmeVsl856A5HTj9am8T6zd6xr&#13;&#10;dzqOoymWaV2Z2Yk/MepGf0/CuSuZy74UkkA8emf8/SgDTiuGkYNIVPHcdR7nrn/P13bKE3TH5sBS&#13;&#10;CO2fYD+tctaliVyevbnJI/l7fyr0jw1bNNcJEq/KGGf6Zx6frQB7R4G0r7NCkjnkndxgdRwe3cn8&#13;&#10;69WRpbqQoTkcd/0J4rk9JTyrdIhtBOOnH156dO3Jr0PSrQKC8g6+3HTJNAG9o9jHCgZ1wCRjOOen&#13;&#10;+H+RmuktLQajOsDN8n8Rz8o54Uf1qnpyNeTR20Zw7ZIPZV6kkY69xn+VetaHokUIhEMe93BWMdSO&#13;&#10;Op+vbP1NAHpvw/0O3iNtbWSCeYKPUYJ7kcfKMcA9a+9Ph14PGn28c9zErPgZOCMkjn6ZPJxXmXwb&#13;&#10;8FCxt4bu6gPmsmSuOnPA/DPJ/GvsLSNOSO2W4uD5USLkbj+ZIoAfFeLptr9ouZQiQ9QOjDHAH+Ff&#13;&#10;i5+3t+1Ydfubn4T+Er/ZBGw+23CN1U/8sRz/AN9GvoH9un9qG1+HOhnwf4Yuw+t3quow3+pRsrvO&#13;&#10;O56Adeh6Zr+fPVdTvLy6lubuXzZbhjIzZJ3Fiecgn15xQBp388Rmk8mXzQuByOD69Pr7mpI96xIH&#13;&#10;IJOcAAcc4P61g202Mk4UdiOnYqeffoPXk8V6F4Y0VtSuY2ZGILDI46ZyD9T6elAHcfD7wrJqV5Fc&#13;&#10;XEeERvlU85OMHPHb/Pv9k+HtKW2iS2gAyAM4xz+HT9K4LwVoQtIolVdpKgY/Dof85/nX1P4H8Itd&#13;&#10;yJJIhAJ64xjnnjvQBseC/CklzKkrjOR0x69+3avqzw1oEVnAjbeQo7c/X1zWV4e0KKxRPl5Ax09u&#13;&#10;D/n/AAr0SEpGOeg9z0oA1IAI14OP8OxH+frUGoapbafbSXVzIEjjGWJ4HsO+fw61l6jq9vY273V0&#13;&#10;+1E47ck9AB3yRx/nPyt4w8Z3vjnXf+Ee0i4+zW0W5rifBby4xw6pj70jA8Acg8CgDR8beLvEXjjU&#13;&#10;DofhSJ3RGxJIucIo6893x1OflHTmvV/hJ4Bu7Ii0t7MI7kDdhcjgElic9OuD+OTWh4B0/Sbq0h03&#13;&#10;w3EwEmyL5UO6BDyUJPWZurdkB5wea+zvCPh2x0CwSGMfOMFyB37Aeo//AF0AUfDHhSHTI0e46rks&#13;&#10;WAG5j1Y8H8O9dwXhVV2AYTg9cgfl3/Ony5GeAAc9+QPXHr9a+Xfjv+0X4U+D3h6a+1WdQ65SGNGz&#13;&#10;LK392MY5Ynqeg6ntQBufHP44+FfhL4cudR1i8WMxx4Cqcsc9FVeNzt2UfjwDX4B/Ff4yeJPi/wCJ&#13;&#10;5de1h2itY8ra2wclYI88E9jI3Vj9AOBWF8VPi14l+MPimXxD4gJjiQuLe2BOyBDjAHIyx/iY989u&#13;&#10;K4O2WSVlgUEM/IUcdcc/Tn/DNAFqBpZ7hI4QTL02gZ6nH0+p9hX1T8L/AIblYY9V1hVJGGC7eBx1&#13;&#10;I9fyOay/hn8Olg26pfxgynBAYHK+5H4f/Wr6TtUDRrBbrkLxx3Pvzj/OaANRCqIILZQIzjAx+ee+&#13;&#10;Tjjt24Fdd4f8Ozak6u68HvjqP6fWrnhbwjcXjLLMhAz6Y47A/r6+lfSXh/w1FZW6Apgj1x370AUv&#13;&#10;DPhSC1RCY/uj2659OPx78V6naWiwoFUcAVFbRJEAq9P/AK1WjIqgliOPegC8G2Dp2/z/ADrPvNSj&#13;&#10;hXDNxj61jajrEVsp+fHH+fyH868X8T+NUidoomwevqT9PxoA6rxJ4wigVzv5x7dP8jpXgWu+KJb6&#13;&#10;WRY3ypx+PrWHqWsXWqT7QGJP8K8nr2qgX+yyR29rE17qE7BY4ohly2QPlGPwLHj6mgC3L5FpE97r&#13;&#10;EgiijG4hm28DnJJ/n16YFY2n+H/HvxbuhZ+G4m03QGO1rpsq8sf8XlD+76k/Uk9K+hfBvwLW5lTx&#13;&#10;P4+n80wY8u1A3Qq5ycDPLsOMk857Yr6WsdInZUtI4vLtlCgIqhcqOxA5xjt+FAHkvww+FOj+B7KD&#13;&#10;S9MPmSRktJIq/IZMcsx/jPpnp2HSvoTTNAit3AQF3cbnJ+bk8cE9Pc1t6XpkrIsaQqg46c4/Su7t&#13;&#10;bKK1jBbGRQBiWGk+UuZAWI/Ic9Kq+KfFuieD9Lmv9VlWFIly24gdB7npXn3xX+OnhD4ZadLNqd9E&#13;&#10;kuMImcsx9FA6n/Jr8d/jB8bvEXxQ1SR7idhYqx8qBcgAHoXIxk4Pf8KAPcfjv+1Nqni2e40XwjL9&#13;&#10;ksdxRps/M3OPlP4V8mWOn6l4iu5VB3hyNzP3z69zn0+lW/CHgu+1+YS3KlIWGeBlyD3OeFHqa+qP&#13;&#10;DXguxtUSPToNpTAMnOffaOev9459qAOJ8LfDy0sCVnj86dsfLwMk92PZf9kcnvivozw94S+YSSDJ&#13;&#10;XjHTAHQAdBx0Fb+g+GobVVLpgnk9Pfk9T/XNei29skeFTjGOaAINM0uG1UKFAI+meOn+c10MaqAC&#13;&#10;Bj/D/E1BGFBHpyf8e3FQS3axqecAe+OtAGiZUjGAcEd+g56fWsi81aG3iLlsH+eP85rmtW1+CCNt&#13;&#10;rcj/ADz/ACJ9a8o1vxQ7uyRuCSex6ep/CgDtdb8UBVdVbBP+frzXluoavc3zHnHTn15x/jWUxnup&#13;&#10;QzHcT2B9fbGfr6e1dHpWg3F22WXAGOmPy680AZFvaSXEo2jcScc16JofhNpGG9cAnnj8s+1ddofh&#13;&#10;Lydu5AT1HryeT7V6np2kJFtAGPyPagDntG8NR26qSuT6dBn1x7/Su9stOSMBVHAz796v29mEAIGM&#13;&#10;e3HXv9K0vkgTexwBj2+nagBbe3RAMcgj8OMVHqOqWWlwNc3UixIg6k44HWvGvih8cfCfw402e4vr&#13;&#10;tDOg+WMMCxbt/wDX/Wvy1+JXx2+IXxk1CSw0FmttNOV2oSu4McDJ78elAH2L8cf2wdG8MRz6N4Uc&#13;&#10;Xd/nb8vKg5IzwTnnsBXwBeTfEH4waob/AMT3Uhgcj5GyBs9u3TGc1peFfgzqt3dxpLGby8lYZHXG&#13;&#10;RnJ6gfSvvf4Z/s+TWIgvdbOGXHyjsD29PrQB8/8Aw8+EMamO30yz3O5OZSOnHOOPwya+3PAHwQ0q&#13;&#10;28q5v18+fIbLDjP+e9e0+HPCOnacixRW4ULjA7H/APVXpVrYpEAEGAP0FAGVpnh2zsIVSKMccfKM&#13;&#10;cfSrzW8Ft88oCIPWsrxJ450DwrYyT3cy7ohkjOPfvivhn4iftD6t4iuDp/hVG5zlwOQPYf1J+lAH&#13;&#10;1D48+M2heErdoY5VeYZ+VeTwOOP8a+K/EnxA8W/EW+kjtXeC0cgYAO3r/wCPdOnT16VV8P8Aw81n&#13;&#10;xHci/wBZLTySEHDcg++e/wDIZ9K+ovDXgLTtJiTzUBYD7o9vf2x0oA8b8FfCqSaT7RcA72wWZyCQ&#13;&#10;M9Dxgd+nNfSmjeGdO0mJUgQFh3xwPTA7Y9f8jXjSOJQoAUDoAOAOw9qe90FHTgf5NAF0FV5J5Pbr&#13;&#10;+A9BTHukQEbgMfr3wa5y71qGLJ3YI79a4TV/FaRI7FsAevqaAPQ7/XI4F5fOAe4rz3V/FkcIOJem&#13;&#10;c46/lXj+veOkViqvgc45HX6Z9uK8e1fxjNcjPm8HJxn1HHt/OgD2LXvHJTKxPjg47fQV5Lq3iy4n&#13;&#10;dgHwWPcdz1H04wD6Z65riTNe3znbwpwRkevUkn866TS/DUszB51J7nnB59O/B6/nQBkG4vL+UBCS&#13;&#10;Tye3OO3+Pauk0nwzNcESyEsS3Vj7dc4/+t1rudI8MJAS7DLe39Pf0rv7DRwhGEwOOpz06ntwfWgD&#13;&#10;jtM8KRxEMq8gjp/kV6Fp2iQqVATJHGfT6fj/AI9q3bTT1UDjIz+db0Fsq46D/P5UAU7bTo1AUoMf&#13;&#10;QcnPP/663ILaNcY7e3c8UR4XvnnvT/tCRkev+eOmKALqhQBilLxhgxOcfhjFYk+oonU4/wDrVzd/&#13;&#10;4jgt1OHHGfwI4Gf8/wA6AO7k1JVzzgj6CsG/1+KEMueme/Q/415BqnjRWyoJyPUH/wDWePb2rz/U&#13;&#10;PFrznCvyOnp09fwzg0Aeyaj4ujUkiTA/X8OvNeban4ukZztcgf549PpXnkmpXV1/qlL7uOAcnHr/&#13;&#10;ACoSwnZTLfuIox3YgcDnue3P8ulAF671u5upSFfBOfUduPbisqT7RL++nby1AB3E9OvAP9TmuE8R&#13;&#10;/FDwt4a3W1qwvLleBgZUHvzXzx4h8eeLPFMgRHMEByoROFz9c+nt19OwB7z4l+JHh3wyskMcv2y5&#13;&#10;QHhecED/AD/np84eJviV4w8TyPDbbreBz91N3I7cjrWn4b+H2s67MjeSzF8cnv1wSf619g+Af2b5&#13;&#10;rlYpbyMqcA9OwOcfjwO1AHxD4e+H+u+IJg5id2bHPfk85r648Afs3310BNeRAAnoQfx7cnvX3v4M&#13;&#10;+DGnaRGuyAA8duv0r3TTPDdrYIAiDgenb2FAHy/4M+B2k6QkTSwqxTH8PQj/AAr37S/CFhYoFjiA&#13;&#10;Ax2ruJIIoFLN8oHuOlY76oqsYrVd7HpwSM9ulAGjBYW9vEWO0Ad+hqCe8THl2ib35+lZ53SDN/Jg&#13;&#10;f3R29ciq82swWybbcbBz/nNAFz7D5gD38hx/d7/SpTf2lkpWABAPT29a4O+8RquRv9evf/PHSuL1&#13;&#10;DxbFGDl/XFAHq134iVQWB5z071yd34oxkl+AMda8Y1DxmCCVfvjr0yO/864XUvFkswMatz6jkj27&#13;&#10;fj+VAHtuo+KeTiUgD9PyrgdS8XeUdokyDxt9Mcde3+eteRz6zcMxJfBxnH+H86zmuJpmzgtn9SOP&#13;&#10;pmgDtb/xXLOX54Gfrx2B/WueuNRnnIO8sehH8v6/SqsOl3dy2SD75B6c59Oveut0/wAJNI4aUk89&#13;&#10;v049KAOVT7RLkLk7s46+nNa1loV3cudwOBg89sn1/wD1816rpfhFuPkIBx/TtXoFl4WWPaPLxjGO&#13;&#10;PwoA8Z0/we+/lSQCMfXv6YArvNP8IxIq/Lj6849sf17163ZeH0GMR5/p0ro7bQwuDt/pxQB5nY+G&#13;&#10;VDDK5z7Dr7f0zXX2Ph8LgbOn159a7y30pF+6nPt+da0NmiADHQ/57UAcja6EvHy9P8e3H1rorbSY&#13;&#10;kxkDP+f5VtpGq4wMfoP161MAoH6f5/z+NAFSOzRQMAVbWEDGOPWmNcRjgnr/AJ/z+dVH1DGTjp16&#13;&#10;9KANTKjn/wCtTWmiUdeR/nOK5u41ZVyGOMfr7VzGreK7HTo2luZ1QD1PPHscH+nvQB6HLfoo6/5/&#13;&#10;wrHutaggUs8gA9zXyf40/aO8M6DG0VvP9plIbAU8HjI7c9K+OfG/7T+qajvSK5+zRFuApycHpz/9&#13;&#10;b8DQB+knin4t+H/D0TG7u13Afdzknj9f8+uK+QPiB+1okZktdGKoORvY9Md++f8AOa/P7xP8SrnV&#13;&#10;EdlmaT3JP5kE/wCFfPfiLWb27c5kYk9eTg/T2z37/jQB9V+Ofj/rOtiQyXzTIOg3dM9TjP64zXzP&#13;&#10;rXj6/v2eR5yQT05HHtz+nXt0rlLXTNY1JwIIS5PA4IPX0/DrXrHhb4E+I9euI2lt22cHB6cnoe35&#13;&#10;/wD1qAPEbm6vNUlZYt0hkP8AL/PFdj4a+FHibXJgrW7oHw2ccY+vqc9q/Rj4bfsmSR7Jbm3Ck/N8&#13;&#10;2D/P+n+Nfbvgj4FaTovls8IcrjBI4H5dfx96APzU+HH7Kd3erFLdW5YkluRz2zgAf55r7j8A/s16&#13;&#10;RpCRPPaqSvTCjjHbpX2Xp3hzSNJhXcqrt9uRWbrHizRtHQ/vFJGTgd/pQBlaF4A0nSo12wIuB6Ad&#13;&#10;O309K6i5v9F0iHe0ioF47ZGK8X1Lx5q2pytHpcZAAIBbgEdse39K5ZtI1XWJN+pzs4b+EHA/CgD0&#13;&#10;XXfixY25aLTU818djnn0z/nmvItV8Q+LPELH52hiz0GQQM/57V3Gn+EoIx9zk/z9Of5c11dt4cQY&#13;&#10;ymPT2oA8JtfCVxOxluS0hPOWOc8+9dnYeEY0UNswOwxwfpXsVp4fGR8nHse9dBBoO3nZgZoA8ptf&#13;&#10;C6D+DOcnp6H69/8AJrpbTw4uAAgI4x2/LivTrfRlUjK89K1rfSkDdOnv0oA86tfDq42lME47dBW9&#13;&#10;b6Ei44yR/LP+frXcx6ai9h/+urq2qqMAZHvQByUGj7SDj0961ItMVcfLxXQiFF/D/OKk+Qe56fX8&#13;&#10;aAMxLBRjjAHt71bS1VVx6e3vVgugHX/69NMox/k0AOECDqP6VJhF7Yx+Rqk12oGc9P5VVe/QHk0A&#13;&#10;a4ZAOP8A9VRmVQO3HX3rAfUAMkH/AD7VTfU1wTkmgDp2ugAcHOKrPernjvjr2rkZdXVcjOP1xjis&#13;&#10;2bWQM4f8v1NAHcPfAA84P+fpVOXU1QDn+v0rgJ9bGCc8f/XrIm14YzuAH1/+txQB6O+pDlc5wTVC&#13;&#10;XVB03ZBNeWTeIl5O7B5/L/Pese58UqBy2Pxxn6ev/wBegD1uTWdo+/kjtmsabXNufnx/I+teM3Pi&#13;&#10;xQDiUFh2zxz/AJ61gXfjAspw5wf6d6APcZtewDlh/L/OaxZ/ESLnLcnjH09K8Hu/FrjODxnt3OP8&#13;&#10;5xWBP4qkkBXduLD3yMenbH/66APd7nxShc4fGOvPTPTFYNx4sXaTv7+vt9PzrwqbxBO7dcHp78/4&#13;&#10;1jvqlxIOSSD9ecenv+fvQB//1PyBlUc5OC/Tv7cf/qqlJHt+VhnHPUgFfU//AKq3TbI0hMRz2GO3&#13;&#10;f9euf5VXmidU3KuQuM4//WP880AYnEZA54Gcfj7cU6O5JCrnjoB1PH/6+Kshdudy5Oe2efXHt3z1&#13;&#10;qi0e0cjkY7d+fy+lAHWaL4w1XRJYrnT52idcNlcg+mT6+v8ASvtL4T/tpeNfB8sVtfztcwIejMO3&#13;&#10;+NfnnMxDBccj26Z/zj/CiO8KEZPzDn+vv+WelAH9O3wY/bV8H+MYoYJrsRzPgFXbBz+P5Cvuzw/4&#13;&#10;40nXYEeCZWLjsetfxk6V4n1HSpluLOdomQ5+XI6f/Xz+NfY/wc/bE8V+CriC3v7uSa2XrnJxxzjn&#13;&#10;/P6UAf1OMttdpg4YHFcvf6BtfzrbgjHA4/LFfnn8G/24PCPilILW/vVt52wMSMFGe/evvfw78RdB&#13;&#10;1+BJba7jfeBghlbI9sGgDPu5LmFTFOOPpjt61zd34cj1NGKDO7sR617FKllfR87SCP8APNcvd6Zc&#13;&#10;WZMtqN4HOPp1oA+efEXgNDE6TQ7gc9q+TfHHwQ03WPND2+0nOcA8/r0P5npX6NXV+rjyruPHOOlc&#13;&#10;3feHba8BkgQEHB/X/wCvQB+CXxP/AGe30oySafCcg5GFzxnv/KvkvVvCN9pkzpcwHGSc44PBBGPb&#13;&#10;3r+kbxV8ObTUI382Dkjrj/8AVmvj74jfs52uqb2tYNmd3t9cntn36flQB+HWqaOG+6pGO3fOenUc&#13;&#10;/wA642bRNy7j8x+70/Mn8sV+hXj/APZ41fS/MNtbtzzwODz6dsev4GvmDVfBupaPM8N5C4IBwcY6&#13;&#10;HHPA9fw70AeCS6LER0yG4yP05965++0Z7c5iBIOe3+R+Newajok6ufLG3b19uc+nr61z17asi7Z4&#13;&#10;u3OffsO59f0oA8lwRnPU9sf/AF6QgckHpXXXmlrJuaMZAHbnkf09K52ezlhOMdP/AK36jvQBDDcz&#13;&#10;WziSBypB7cdP8a9e8I/GHXtA2RPK8iBhx1AHfrXjDDB/yKUEYGOR9f8APNAH6e/C39qifTpIjBeP&#13;&#10;GVxlCcc9SQAPWv01+Fv7Veg+IYYLXVpVSVgBuzwT6/nX8ykU8kL74mII9D0r0vwx8SNZ0RlTzGKD&#13;&#10;oc8gZGcn+X9OaAP65NJ1vSdehElrKsgIzwR+mPWtVbZo+YTwPx4/z/Sv58/hH+1zq3h24hilviEU&#13;&#10;DCs2c9MgA9K/Vb4T/tVeFvF9tBDfzpFcOADlhjPfvQB9h29xNC2+NipH64rtdN1iG6QQ3QAYj/PX&#13;&#10;vXnum6rpWrwi4spUkD9NrA5z06da2EiB6HB9qANfWtKhmBeELzn1/pzXkviPwlb3kLrcRgluuR9e&#13;&#10;en+e1emRTXNuw3/Mv17d/WrkyW+ox7cYc/SgD84fin8ANM1+F3tYAJRnGBkc+p4xX5x/En9nTUdI&#13;&#10;eWRbb5RkDAzz79R0r+hC78NuhJZNw5/D39K888Q+ANN1a1MU8CsSCOR69etAH8veu+DrnS3MciEE&#13;&#10;AADGMEHgivP57Jo2EePqfrX7q/Fv9l+31ET3WnW+WxkLjP4dBX5t/Eb4I6zoE06PbsAM449M+3b/&#13;&#10;AD7gHx88YQHjbjn8qYJCp25zjP8A9biut1TQLnT5H8xCAvt+f/6ulcfPA8cpDZKKevqfy7dhQA7z&#13;&#10;h6en607zFYDjg81nMWXgc+3tjr/nmlWcD3z7deKALm4ht65B6cV6B4Q+JPiXwddpc6Zdunl4x82R&#13;&#10;78f55rzxZAT6H8+v6frTW+boc5z6f5FAH7EfAH9vG5tPI0jxFKSBgbi35j6e1frB4C+OHhfx1YpL&#13;&#10;a3KO5CkrkZGR/wDXr+RZXlhYNEShGDkHB/x/Cvafh98dPGPgG7SawvGKpg4ZumO2aAP614NQMQEs&#13;&#10;D5Qn2/Kty2u4b/CSHB9Pf86/HH4Fft2WOrWltp3iwrHMcL5m7qM9wT2/ya/RTwz8TtA1+BbzTbyO&#13;&#10;UH+6wP6Z4/rQB75c6TGykjkfSvPNf8MWt7E8UkWSc/5zXQaT4ytZQIZXAJzg5/UGujf7NepuiZWB&#13;&#10;/Q0Afn78SPgzZXwlljgG/n8c9fp0r89PiP8AA9oHkxDtAxk7f6DPrX7z6noMc6kMuQeenevFPFXw&#13;&#10;2tdRRxJCCCOeO3696AP5yfE/w6u9OZhDGTjPY9uw/wA/lXkGo6JJFKUddpzhs+vcD1Hrn0PtX7h/&#13;&#10;EP4HqTKY4eDkjj/9f418QeNvhA8ZkQ25Qnvjnj1/LP8A9egD88L/AEvbn5c4JP8Aga5ia0kiLErw&#13;&#10;Pb/Oa+pPEvw9u9OLyrFuCnAOPb3wD6fy5ryG+0t4iY2jKkZ+pOefT/6350AeW4Hf1/GpE4xgcjnm&#13;&#10;ujn0dgThTnnjHfoP/rfnzWU9jLEVwuCT9Op49qALNhqdzZShrdyCPyzkV9M/Cv486z4SvIJFnZSm&#13;&#10;O+ARnJBFfL0QypQ8EZwRzjjv9fWpBEVG6Pk44x/j/n+tAH9Jv7P/AO2ToviOC3sdRuFjnbaPvfTI&#13;&#10;P59a/RzQPFllrsCTwSBg4z2r+MLw94u1rw5cLc2UzxshXkeoPHf2/wD15r9U/wBmv9tO60vyNL8R&#13;&#10;XGVJ2gswHHHYnjHrQB/QmED57k/r/nFYWteFrTUbZw0YOQc8dRivIvh98Y9B8Y2UU9hdrIHHqM9O&#13;&#10;OMn/AD2r3G31NZouTkHvkHigD4e+J/wRt9RjlltIsuMkfKD9Af8APAr87/Hnwzv9FuJVa3IRe+Mf&#13;&#10;X8K/ea+tLa9Xa4ByPz//AFV4V48+FNlrltL+4+ZgecDg9sf5/SgD8B9Z8N7gyeXzz7fTjJ9O/wDh&#13;&#10;Xjuu+EWRyyLuAGM4z24H9K/VL4lfA3UNLaWSC3LID1VT09frz9PrXyXrfhSaJ3jlhII65GORxgZH&#13;&#10;5mgD4a1DQZoCcKSOMjnp9R7dPT36VwuoaUA+7yyTk5Pr68+n/wBfmvt/UfBMVxCzCM7j7HkemD+v&#13;&#10;4+1eE+JvCE9vNJKsf/68+n0zwP5UAfOjQvAS23ocemc8cfStvRPElxpNyk1u+3DZxzx/Q81t6jpb&#13;&#10;7yChUjjOO/v6fTvXJzWEikso59gf1HagD9KP2d/2qb7QLu2s7+clFI5bqB+We3OPxr9w/hF8b9J8&#13;&#10;Y6fDNBcK7OBkZ5HAz+tfyJWF5c6dKroSGU8YHoM/T/OK+yvgd+0Pq3gzULZ5LhlRW55O0j6+3OP5&#13;&#10;UAf1gWOrQXaBgeD9KsXdlbajC0ZUEH8f51+enwR/aZ0LxVaW0c10izFR1cf49f8AOK+39B8WWN8g&#13;&#10;aOUEH3oA8L+KXwctNZglnhiw+Gxj1I/nX59+Kfh5e+Hb5xNEdinbk8g49e2K/aZzBeRbWGQRXz78&#13;&#10;S/hzb6vC5iiBJP8AQ/54oA/LK50exuoDC64P+J44/wAivE/GXw5tblHYxBiTxjr/AFNfY/i/wBqe&#13;&#10;iTySNCTECex6fTHT3/TpXBwWa3m6KX5WPt+uCKAPy18W/DWa3eV4UwOvt/nn+ma8N1HQryxciWIj&#13;&#10;PT0z7H/Pav2O8QfDZb9TIE5PPToD2/T/ACa+bPGfwfMgdlhw4GM9Pz4P+fagD4M8OeJb7w1eRzQO&#13;&#10;UKN26Ee/vmv1e/Zq/aZeERWd1NwNo5P4flj8q/N3xZ8PNQ0yRysBCrzwuB9Px9a5DRNW1DwxqS3M&#13;&#10;JZNpBI6Y/DPP0xQB/W98PPiXa69YxSLMH3jPuMivbkaG/h9c1/Pj+zr+0kbR4LK/udmGUcnuOo+Y&#13;&#10;+5/xr9i/hp8UtN1+yjeK5VywHQjjPXv0oA6Hx34BtdUgfdFnPoO46f5FfBfxE8B3WiSvJEmU55xj&#13;&#10;oP8APNfqpDNb38GVIIOPTkmvJ/HHgu21KF9sQOfQZPPvzQB+PV6ZIJWQodwPQ8evGfbr/wDXrB89&#13;&#10;jIFUYz3/AM//AF6+pPiT8L59MmluLWE4GeMds9D2rwZ9GCFldcN9QMdv8/4UAZYVZYQsgyXBxnnP&#13;&#10;r64Oa4rXvC1vfo7mIZIOc9/btj8veuqui9o5U8D2IyM+mP09/Wr1ncRXBKON5IOO34D/AOvQB8u3&#13;&#10;vhyTQ74XNqCpDBiB1Pv19etfaXwJ+KRsBFaXUgUggHtgd+efoMVwOr+HoNQVuNrkde/9e3Y+np18&#13;&#10;uXStR0W8FzASgU9jxjt/gaAP288GeMre9iR0kBBAr2mGSHUbY45zxX47fCn4r3NhPFbXkhyMd+3b&#13;&#10;OfrX6W+AfG1tqVoh8wE9zmgDI+Jfw4stes5FaLJIOOnWvym+LXw2vPCl7NJHC2wZx3BH4V+5z/Z7&#13;&#10;6DBGSw/xr5++J/w0tNespl8gEkHHqeOn/wBegD8OIroQzbXJQ/Xv649811FpqCSAqDkgfy/w7dsV&#13;&#10;1/xf+FmpeF9QlnggYISei4Ax0x0/SvALTV2sbjy3GGHqf8igD2CG68iQOo/n2+np/Ovoj4bePpLG&#13;&#10;6iV5SAW/n3J/z+FfMOmX0Gowgq2T34xyO+M/57V0ljPLYzcNwMHv+NAH7PfDbx0l1aR/Pk9Cc/5x&#13;&#10;XvjtBqlqVxvDD61+Unwi8deS8UMk4BBx94g9O/8APn+dfoR4M8TR3cMWJAQQO9AHzD+0j8C7bxPp&#13;&#10;1xeWsO25QHaQMZ64Hc//AF6/EvxhYan4O1iWxvY2jETlec9QefTtX9TuoadbavZlGAOQfTuOh/8A&#13;&#10;1V+X37VH7NsGuw3OsadaYlGclAB+PT1oA/JLT/EOx1wcKev616Npev7xujYEAEc9Rk4z9PavnPxf&#13;&#10;pGteCtUnsbyNgi5GdpGR05zj1/zmjQfFQjmUE5B6jJ9vx9qAPvbwl4re3ljZSeSM85yfWvvr4R+P&#13;&#10;hIYoS/HHft396/JXwt4hhZQykEjA9D7An15NfUXgPxg1pPG6y7dvQd/qSeaAP248N6vDqFsqsckj&#13;&#10;615n8XfAGn+JtInjliDllP8An1+leQ/C/wCIP2tIkMgDDvkHOf8A6x6V9Y29xDqtptOGyp/KgD+Z&#13;&#10;z9pH4UXvhTWbueOEohZmGB6nrxjHfj618YW94LOfbLwRwcfTr1/X6V/S3+0r8GLXxVpFxJFBmUKe&#13;&#10;cD+dfzy/Fj4fah4R1q4WaBlTc38JxntzxwB3oAu6Hr8REeX3g9888DBzn8eK+uvhR43k0q8hZZCU&#13;&#10;AHOeCB2/+tX5wWWqm2f5wBj6/jj9TXung3xkYXj3vymD3GPz/r+OKAP3c+HHxBF8sPz5BK9O3bNf&#13;&#10;Wdjepq9hsyCSOn4frX4y/CLx4PtEO2T5eAwz9M//AK6/Tz4eeJY7mGJd2OP880AfLP7W3wch1/Rb&#13;&#10;q/toQzxqzdM59/r/APqr+f8A8Y+H7nwzrktnIm1UdgMjqM8EDjH9K/r08TeH7bxBpEsEibxIrAjg&#13;&#10;545HfpX4Y/tefACTTb2XU7G2IUbiOPfoOD6f5zQB+ZOmam0Mgctzx0yMgdf8D9K9I0vWUuDtfjGe&#13;&#10;c8+x546HjOfWvOLnSZbJ2jmBVgcYPH179c1XivpLWUBTjGT+Z4/Xt9KAPozQtWNpdR7Ttww6eo9s&#13;&#10;D6Gv0a+Avjp4J7cGTOSvc+oxj6/zr8k9K1ndsy2SP5fUH9K+pPhH4wNneRI0m0hl6nPB9Pp1OaAP&#13;&#10;6OPh9r66naRqG3Kw4+nbFY/xg8Hw+IvD93b+UHMinqM89v8AGvCPgR4zhu7K3UuueOc/Tt/nivtS&#13;&#10;4gTU9MKjncv88fnQB/Kt+038NpfDniCefytpLlTjkY7fyr4ykYRNgk5GcehH+fWv6AP2zvhHHe6f&#13;&#10;d30FqckFsqO/XOO9fhN4i0abTtRktnQoUY8YxkDsPxx6/wCABV0bUWtZ4yrZ2HIH0/LH4d6+9Pgb&#13;&#10;42lM0cEr4AweuT+B7gd//rV+eKMyMQoAVffpz0z/AJ+te8fCTX3s9RiRWwB0Hr3P6frx3oA/oi+B&#13;&#10;3iEywRKzjIHY9e+R/n9a+tdasodS0d0Kg71IP49z+Fflv8D/ABUEFu284IB+9nv2r9MPDGswajpf&#13;&#10;lqc/L7H8c/5/GgD8J/22fh4bC/uNTii+UPuyB/8Aq47c1+Ul/GY5miIZcHAHr65HSv6TP2wfAI1v&#13;&#10;w9PdxJuce3bB47/T1r+dnxxpUunavcQOmMMccevQfzoA5SCUq+8Lg8Y46fl6+1fR/wAItaEOpRIx&#13;&#10;4Dfjx0APp/8AXr5kT9242jBOMHOe/bt716l4B1IW+pxDPO4c8jj9Pc8Z/DFAH7efAvXnS9tzu4Pc&#13;&#10;/wAXAwK/V/wbdLf6KgBySv6V+JHwZ1PbbWkynkYPbJBHH/6zX68fB7V/tmmRIzZ3LkZx059KAPzx&#13;&#10;/wCChnghr3Qpb2JMhFbJBOcV/PFqMJgupEYY+Y/l9fXHX8K/rZ/a58JLr3gS9HlbyI2PQ+nTPbgV&#13;&#10;/Kp8RdHOi+JLyzYYKO2BzyAxB/8Ar8UAcRDMoZccdei4IxznnrmvWvAV0V1CDacbWzyM4x0/lx9e&#13;&#10;leOlipC9j+Ndv4QvfL1WHHYgdfXp/X/PFAH7N/Bi6T7Fbyc/wnrgjsBjp71+sfwbvQ9rFufJK/kf&#13;&#10;z/Svxu+CF+TZW7Oc8qV6YwPX/Jr9Y/greCaKIK35duMf57UAQftbWkV18PNQJGSInxz3r+VzxYxt&#13;&#10;fEVygPDSMcY5Gcnrz0GK/rD/AGjLKW88A3yRgljE34Z/LpX8onxRt1sfFV9FjH76TqORz09ORnP+&#13;&#10;NAGYsvmRg8gEHIJ7/wCeOv8AhUHnK7DA49Me/Bz/AD/GsuzuE8sx5CsR7DHOPz9TWk5yxdVGQfXH&#13;&#10;qfbH1xQB3nhB1/tFBjjcMj049foK/TT4Y3CjTIEPGNvv/wDq5/zxX5k+CWMupRqoyd+AOOfTn6V+&#13;&#10;m/w3tVXT4BnOABwRgk85Hrjn6/hQB+kfwSVDBEAfxH1P866X9omcweBL5y5AMbfnjt7+lY/wNsgt&#13;&#10;nB5hyR3zx696P2p3EPw/vTuAwjYz24P8qAP5xPiJKv8AwkV86HJMrHPqR144H/6+9ebyXACAd8dc&#13;&#10;kgf4it/xnqa3Gs3iR8jeyj35PT/H+dcBJcbgdnfsO3p3PX/PrQBLcMDuAHJPbuT+vPfHTrmut+Hu&#13;&#10;lLqOvw7EO3cOPcnnHbjFcR9pwN3UjjkcjHJ/z6V7/wDBHTBPqsMjpvAOTngAZ/8ArUAfov4D0f7N&#13;&#10;plsMY3AdOe/IJ6/yr9JfgPpca2sDY+YY69eP89K+FfCCxm3t7aM/MAvpk59hX6UfBvTDb2MTsAM4&#13;&#10;PHv+dADf2jfFMfhj4e6jMTg+S6jjqSpAxn64r+Yfx/ML7Vb7UXbd5sjPz7tx9CRX71ft1eK7fTfB&#13;&#10;E9q8wQyZXtxkd6/ng8Za5HO5jhbcAT/9bA5/+tQBwV1Km4jAJ6HI6c9D3x345riLw7pcp1OcD1z/&#13;&#10;AD/zzXRSzFssfmY8jt65GKxkhaa5+c8Hg5z+H5igDv8AwNppeaIKvJ55/P8ADOe1fpB8KtEW0sEk&#13;&#10;ZAp6/TOO3/18Gvjr4SaCl5dxOBtJIx3yPX/6wFfoz4X0oQW0SRLtwOe2Oe9AHuvw40ObVNShO35d&#13;&#10;w9ev+f8ACv1D8B6KulaUh5Pyj8v8P/118Y/BDw4Xnido8DOOn54zjrX3HrOqW3hvw3NczMFWKMkk&#13;&#10;njgdfzoA/M/9v34jNDp1v4YtpdpkbzHAPUJ0GB19cV+DfjbVfPlkSXsSeQM8+n519o/tL/EO+8Z+&#13;&#10;NtTv7iXdCshSLngKp4I/Gvzq8XX4meT5sg59snNAHnN/dNJMTnIBPvn/ACKoBuPb/P8An/OaQ5bO&#13;&#10;RnNOgTzZQnUtj3/lQB7H8PtNDSCV8YGD75z1/Ac19l/Dnwnda9ew7F+UMvthc85x684/CvnHwHpJ&#13;&#10;njhhjBIbbnIGO2eO3pX6l/Bnw7pmiaJDdXUX72QKSCMYwMD/AB6UAbGmeHfsESWargoB6dh7Zz0/&#13;&#10;P3r67+Dfg6ZZop5VwgbsOvcc+leSeG9GbV9TV4FLIXGMDn8P6/WvunwNpQ0ixR3j2be/079KAOk8&#13;&#10;R6xaeE9BluZGEYjRjk9gBknP9a/mo/bH/aFvfiJ8QLuytJc2Fi7QxqvQ/wB5j+ffjGPx/T79vb4+&#13;&#10;r4Y8Iz+GdIulS91EPGVVvmVDkE8HPOMev05Nfzz6jcm7uZbyUlmdi5PfJ/z0/wDrUAYtzcNIGdhl&#13;&#10;j39eORUMUJkzuBIbnr0/z605yhwqDOM846e/HT6VetojJIFQA4PsPfj/AD2oA3tJs03EsMhu/QHt&#13;&#10;kj/OM17V4W0tInWbGAP8Przz9K4vQrCM43pjcccnB5xng/Tj9K9n0SEIQuMkYA6D369O1AHeaRbj&#13;&#10;5WfkgjA7YPrz0HGa7q3jMuIIxuyQMAdSegH9QK5PSVKyiNQQx5xwcAjnnv8Ah+Ve2+FtCSTy7iWP&#13;&#10;DkAoPQeoPX+vvQB0vgzRILYLLdMGllb5jg8+gx3/AM5r65+F/gO41i+j1G5jIhRh5aHGenU/0/IV&#13;&#10;518O/A91rd5AGhLxowbnk9fTp/8AWr9HPAXg+DSrVHdOW+bp8ue3HA47CgDofDulx2kItkiCBcA8&#13;&#10;fyNeG/tTftCeH/gp4Bu795VN9IPLt4s4aSVlOB/ujHJr2b4m/Evwx8L/AAnea7rV2lrDZRGVmZgM&#13;&#10;D255ZuwHc1/Ln+0l+0Bqfxn8bX2tXzyR2COVtIC2fKTnGefvNjLemcYoA4Dx78Qr/wAc+IrzxP4g&#13;&#10;aS9vrxmkJJ2qDngKM8AdB39PWvKJLg3M7O/IYHGOMfX6c9KqyzNcZaQ8kZGCSPwP6V0GhaVNezbm&#13;&#10;RgnTHB+gx/j+VAGzoGlPdyDCEE8Y6/U8f5zivrD4feEYkRHWIHH6n1P9K43wP4PZnjTyd4BG4gdc&#13;&#10;dMH/ACK+3/h54FeYRGSPCjnpjHP+f5UAb3gPwY9w8TvHuGcAden5de1fXPhzRIbKFAUwwHfjBrB8&#13;&#10;O6LBYW8aqoBUfl7fp14/M5rv4JViQMcgjr7Af596ANuExxL1ySBUd7q8FnA89w+yJByeM/Qe56AV&#13;&#10;h6jq1vZW7XNy+Ik4J7nOPlHck54H/wBevmrxh4u1rxrqC6T4fVhbRuEkljz8mSPlQgffPI4+g7mg&#13;&#10;C5458bax4wvbnRdEcRW1sP38xbiFTkYGPvO3TA6cgc81neH/AAl4ii1GDQdO1CaS5VlVlgZQkJfn&#13;&#10;DMBzJgdM/L3yat6Po08dx/wjegWDC5STCkN5hiGPmyc7fNOeW6r0GDX3V8IfhVF4e01JZ7Yl3VSS&#13;&#10;zAs/POOMDJ6mgDq/hZ8PjomlW6eZsMcbRkKRw3Un3J7t65PWvcYbY2qAOdiBcdeQB3z3z3JqG3DW&#13;&#10;8Y+TYgwFAwOnX8vXpXy5+0f+0l4W+D/h+V7m8Rr2RSIoIyPMlkxwi85HPVu3X0oAtftG/tC+FPhF&#13;&#10;4WvLy+uyLgKUjii/1kjkcJGD39T0AyT0xX8+nxO+Kmu/FPxK/ibxXPtTGyC3Dbkt4ydwGMck9SRy&#13;&#10;foBWR8W/ixr/AMTvE9z4j1yf7TK+4Rrk7I4iSQiLzgDIOepOSetea6Zpt1qtwiIhwx5Ppn1/CgDb&#13;&#10;g1GS+uY7TT4flPAx1PY7uxznOPz7V9R/DL4fhGTU9WTzJ3GV3dh69ufQY6dMVm/Df4drZmG8uogZ&#13;&#10;AAQrAce59/8A63pX1PoejuwWCBDn8DnPXNAF2wtPlEFum0EbceuP617H4T8HediSdMnPGe/fitbw&#13;&#10;f4IZSslwnofr+Fe9aXpUNogUKBjvQA3RNEhtI0GOR/UcgV2USCNcH19P5/41TQ7ByP8AI9P5VFPf&#13;&#10;xw53Ngjr+XpQBqSXIjAycYz/AJP+f5Vy2ra+lqjndgL9K5jXPFUVtC+JFX/Pt6eor5/8SeNJbpmS&#13;&#10;J+ufUd+c888//q7UAdf4o8Znc0cT568jn6V5XLcz6hI0jZVepLfdH+eorJNyr5ur59i4ycnDEewO&#13;&#10;BgHHPH06V2/g7wLq3xHw9s72GkFjGJQrK8n94JleB1y36gUAZmi2F94gv30TwzAZZkwJpirFI89N&#13;&#10;+O/cKDk55IFfS/gj4TaZ4GMd/qjjUNdnOZJG5YKekaj+EDoccdhnFdN4O8A23g+yt9D8Ip5i2g3P&#13;&#10;JjO5yeZGYjk+h5PpXsOm+GJoiGlUFywdmPJZj0yf6dfXFAGVY+H726ZJ72cKyfwKBsVT0VR0/qfW&#13;&#10;vR9I0bycLnIHOfQ+nTJx+la1hpMVvEWkXfkg9PbsDxUes+LNC8NWklzqcq20Ua7tzMF6d8kj06mg&#13;&#10;DoC9tYw+bKQgUZJr4y/aB/aq0PwBay6Tokn2rUXVlCJ0X3c9gPTvXzd+0T+2VLqBn8N/DiYxqco9&#13;&#10;5n7p5BES9Sf9ojHpnrX586fZap4p1NnmaW5lmYu8hyWYnrknI78nNAHT+KvGfib4g662r6xcNdXL&#13;&#10;Z2+Y3yxj/ZHQenSu+8F/DlJnS/1L5yApQFfkBPOW9/8AZ79xiu28GfC3TdOiilnSZ7k4YrnBOT34&#13;&#10;4HfJ59B3r6S0Hwt5Sh5VwAMgYO0Y6hc9vXv60AYOg+GGMQhEflQDB245Y+rc8/TgD0r2LTNIitoj&#13;&#10;8uOP1/l6VYs7RIVwqAEDGQP8/mK149qA9MD9M0AWokCr6Z/T1z7VYaUKN3f/ADx+fFZUl2iLwcHn&#13;&#10;/P6Vzmpa7FbRlyQRyPTjv/8AXoA6u41SOEEZ+9+n+f8APFcBrfiiGJWRXLHHrnOPQfQfpXn+reK2&#13;&#10;lkKQN3Ppn6Yz0FcgTNeS7mBJb88jr/8AXoA2b/Wbm+kZQ3yk+vr0qG0sJ7jCgM4P159T/M/StbRf&#13;&#10;Dc93KN6nHTGD+Wa9k0LwmsSqdgycdRnp/hQByGieEmmKs6kAc9Px6dq9g0fw5FbgYX9Pyre0/R44&#13;&#10;sbR0x+nt2rqILVVQZFAFK0sFjGcfhz+vStqOJEyfw6/zqKWeGzjMkzBEGSSTjj3Jr5f+L/7TXhLw&#13;&#10;DZz21lcLd36qwVEII3Ad8Hj05oA+kNe8U6L4bsZb7VblLeKJSxLEAADt2/z61+d3xk/bKRpZdA8C&#13;&#10;HzZCSvmgHjjqB3P6cV8ueI/GHxW+OmpHz3lg06UkhOVjA7Y55x78V6V4C+CsFlNFa+Ql3qExySfn&#13;&#10;I54B44xk+n49gDyGDw94i8dX41TxdcFxKwLBnyxb0P07Yr6l+HHwovdUMcOmWwtrYYG7ac89fpxz&#13;&#10;/jX0x4D/AGfLASwX2rwtK6fNt6IvsFx+pr678O+C7LT7dfIiWIAY6A5oA8e8C/CDTNAUPGiiWTDM&#13;&#10;+CSW9/p7V7na6HBHGIipYLjrj/AV0gtobAB2cALz6Yryf4g/GLwv4KspJLy7QyjooILMeOAAcmgD&#13;&#10;vpW03ToWuLh9ix9y3H8/WvmH4r/tG6P4WjlsNHb7Rd8qqrzz2JPNfLvjf41+L/iTdy2Hh1ZLayZg&#13;&#10;u7kcZGM49fQc+uKveCPhDNdXAvdQRppScsz8beRyc/d/HJ68DIoA5Vrjxv8AFDUGu9XlkgtJGzsA&#13;&#10;wPbGfr1P4Cvf/BPwrsLCGOSSPAPJYg7jxx15bvnkAdq9N0PwzpmkRLGkall744B9R9K6M3CpyecD&#13;&#10;PPb/AD1oAktLC1sIglugUcc4G44/z2q006xqSegx/wDX/wA4rEudVjhUnd0/T/PWuJ1jxbBaqfn6&#13;&#10;cjp0Hrz2oA9Au9Vht1yTkn3zx+PNcTq3i2OIMu/GMV4trvxBRQ+xxwfXr+P88V4trXjma7JWN9xJ&#13;&#10;9c9Dx9P/ANXXAoA9u8QfEDadsb5IPUn+X8v8K8g1jxnNcNw5U84x0Hp/P0rzie+vNTkCkE7unUAH&#13;&#10;1PtW3p+gys6NMPkJ7n/JFAEc17d6kQCSB/Tt35Jra07QJJsNIvX+XsPbNdRp2jxgoqpyv6devWu5&#13;&#10;sNKbamQOwHsexyfwoA53StChTBKgk4xxg/j0zXoen6YNuNmQefw/p7960tP05FA+Xkceg69Bn+X5&#13;&#10;101tbpEpGBj8unY0AVrSwAIYDArftYIoyF24x+P5dvrUCMqhRuzyP8PwpTeRRtjOT/L8OtAG2rBe&#13;&#10;w/xo+1RKQOvX+X4/pXLXGrxQ5Zn2g/kSa5LUvFkEDlVkAPsc9u31P49utAHok+ppDkZweuOvf3rl&#13;&#10;9Q8SxQA7X47A4z2zivHNV8aFshGwT6EHnpzXnt74immbEZJbHHqc9j/n+lAHsGr+OQp+RtwxwR2w&#13;&#10;frXnl74qnlc5cgkD5f6f56fpXKRQahqUnyqzIfb37101t4ahsoWutXkWBFwWLMBgd+p+mKAMZnu7&#13;&#10;6XEYwD0B4/Hj0rcttBOw3OpOII+CS2MADqSfb8ua888UfGjwd4TR7PQEF/dpxlfu57+v518y+Jfi&#13;&#10;F428bSus0jxQuQfLjOBjtx/n/EA+nPFPxb8H+Ew9tpwF9drwdoyu7oBn0+g/XmvmTxB8R/F3i65M&#13;&#10;byvBBJn92hwAPTp17dfT60zwr8MfEGtyoBA5LtySDk/U4/z7V9i/Dz9nBhJHLqUODwSMbs469Rj8&#13;&#10;vTNAHyX4b+H99qUiSNEzlyOTnqfr1/Gvrz4a/s/C+kWS9iLKeemMc+nvxX2V4V+EGkabCitbKMD+&#13;&#10;6B2r3TR/DdrZRqscYAHtj6UAeO+Efg7pGlQR7bcApj5uc57d69nsPD8FooVE4GMH/PpXUn7PBHhi&#13;&#10;FUc9unvXPXesRcrajccnn/Pp9KANdXW3QhsAAf571lT6sASkA3n/AD61zF1qccZL3s4P+yD/AJFc&#13;&#10;tqHi2GEFLchEI7deP1oA7q4us5a+lwP7o6/l2rEu9ftbdSIAEHPzDvz3J5ryDVPGgUndIOvUnPXj&#13;&#10;8M+n6157qnjdQrfPtI756Z/KgD3G/wDFiAsN/BH41wuqeMkjUkScnpj/AOtXg994rnmJG8jOe4/P&#13;&#10;n/P0zXPS6rPKxDOSTnv/AD/T/DNAHqmoeMHOVV9x7euPY1xt3rkk5Yhivb0zzXOJb3U/KKWyM8Ke&#13;&#10;/b8Pr0rodO8N3d0RujI/Ank80AYk11NIcqSTz6HpyP1//VU8dlc3OQp6n3/l+Hb8ua9N0/wSd4bY&#13;&#10;SOMjb+n0/Wu8sPCWzbuiORjGOnp/+ugDxmw8L3M2GmU8/h+PfP0H+Fd3p/g1PlbZj8APpn+fNex2&#13;&#10;HhraRhPf8v8AH/PauptNDRQMpx/n/POKAPL7DwjCgGxOe/GOnoPx6dfeuys/DUa4/d8f56139vpk&#13;&#10;aYBXjp/+qtaO1VQOPwoA5my0NVQZUDH48+tdHBpsakEjH9P8/hWkkQHf/GrIK9D/AI/59KAIorSN&#13;&#10;SBjFXY4VHoc1A08akZOMcf5NVJdQRCcHg/pQBtAAcEcf5/z/AJ5Rpoo+T/SuXm1dUz8/P+fzrFuN&#13;&#10;eiVzl+P8+9AHbyXypkqen9azpdUAJ+YD/CvL9T8ZWdoheaZUAB74/CvFPFnx10HRo3RJxNKM4CkH&#13;&#10;JHuDjp1oA+nrvXkiJMhwBk9R05rzjxD8T9C0SJ5r29VAO2QSfp3r8/PG/wC0Xq17uSGZbWA5wd2C&#13;&#10;R+ZOfTtXy/4n+KX2oSM1w1y5P94kf5PpQB+gfjT9pyKJZItBUtyQHOB14GPr15r418efHnV77zGv&#13;&#10;r12Bz8gb5c9f8/rXy9qfjHULrzI2l2p1+XHGevTk/Tr/AE5sQX+sMUgiZyW+bg8Z6eoxQBq+Jfip&#13;&#10;qdyZILUlFP8AFnOf07fX8a4ODXdU1C4MjFpASRk/NnP+f6V7Z4T+BfiLxDcIzWj4JByVJGD7Y/z+&#13;&#10;VfbHw4/ZAklWOa+hCMw5yvAz04OMUAfn3o+h+ItaAijjYFx6HPPfjt/9bPY19GeBf2cNX194nvIH&#13;&#10;KHDEkdyRnv3r9QfCH7NejaSkfmQB9qgHjGSOO+CP89a+jND8BaTo0KqqIip7YoA+FvAH7Lmn2KRt&#13;&#10;c265G3qOuMYBz6dRjpX134a+FWiaVGqpbKuAAOPSvRLzVdH0lCvy5X+6fzIH4fhXDX3jG9uyYtMi&#13;&#10;JPPOO1AHbrb6PpSneVGPeuX1fx7bWimKzUO5zjbnJx07Vyr6Nq+pvvvJGCnqoz+Wc/pXQWPhaCA5&#13;&#10;SLn1I5+uaAOHu9Y8T67Llf3ER9Rz74/OltfCfmuJLwtK5/vc/UDpXrltoIQAbMZ/yB+Pat620ZQM&#13;&#10;BMD/AD/nNAHmFl4djiUbEAA9uff3rorbQMfeXIHY4/WvQo9NCj5uD7Y46VoxWKgHgZOeaAOMt9FU&#13;&#10;AZXBH6D61tQ6QoxgYxz/AJ/xrplhRBjHSplVUGF5xQBjw6ai8gZ4AzxzWktkgHT9BUpmRDz3pjXU&#13;&#10;Y9v8/wCe1AE6wRDt0p+FHH+eazXvlPzZ4+o61TfUFHVsEf0oA3dw6f5FRmdB9fpXNNqkYJJas6XV&#13;&#10;0x94ZNAHZNdIMZIqrJfKOpxXC3GsAg7ZOR7djWPProAIZ8nnJ4oA9Gk1JFH3uD2/xrPl1dQDk8e9&#13;&#10;eaXHiGNFw75H1FYtz4mhCbi2Px/mPagD1aTVwc/Ng/T61ky6wPvbv/115Bc+K0GcyA/Tn+tc7d+L&#13;&#10;1XLLJgd+nXvxmgD22fXAO+O/bnFZFx4iwG2yc+39fSvA7rxkvUvg+xH4Y9PSuZufGgAcLJyePw79&#13;&#10;x19s0AfQFx4njUn5sjn/ADisK68XBMjfj/D/AD1r57uPFpkYsjYIOM5+mRj196xrvX55CQGI478/&#13;&#10;1/w5oA95uPGgDHa4JBPH165H+TxWBc+L2OcPnOcfTPHHqK8YbUrhpOpyOent04/Go/MllwuGJJ79&#13;&#10;Pc/yoA9Mn8XE4RXwTuPb17D0rn7vxLOeFLED6jOPbvXMpZ3MxCohwePr7f5/PtV+PQr192RzjHTP&#13;&#10;T+dADn1q4fjOcfpySR9cflVVr6V++DnP/wBbp3robfwzcvhdhJPOfXsT+Ga27XwbIfmcc9Onb2/+&#13;&#10;tyelAHn0hlkJAy2QD2HXOPrU8dnctiTG4cjoc9OcnP6/4V6/B4KXghC2Oue3/wBeunsvCGGDLCSO&#13;&#10;Ogzz/nrQB4VDol1ISNpA68jgen5+/H9NmDwvcS4XZj6DBr6Bh8NQQL5t0yxr3LEDPr+VYOseMvA3&#13;&#10;heMi5nSSVM4GR6fj/SgD/9lQSwMEFAAGAAgAAAAhAJH8DcDlAAAAEAEAAA8AAABkcnMvZG93bnJl&#13;&#10;di54bWxMj09vwjAMxe+T9h0iT9oNkpaNVaUpQuzPCSENJiFuoTFtRZNUTWjLt585bRfL9pOf3y9b&#13;&#10;jqZhPXa+dlZCNBXA0BZO17aU8LP/nCTAfFBWq8ZZlHBDD8v88SFTqXaD/cZ+F0pGJtanSkIVQpty&#13;&#10;7osKjfJT16Il7ew6owKNXcl1pwYyNw2PhZhzo2pLHyrV4rrC4rK7GglfgxpWs+ij31zO69tx/7o9&#13;&#10;bCKU8vlpfF9QWS2ABRzD3wXcGSg/5BTs5K5We9ZIIJogYRKLtxdgd10kgnYn6ubxLAGeZ/w/SP4L&#13;&#10;AAD//wMAUEsDBBQABgAIAAAAIQBYYLMbugAAACIBAAAZAAAAZHJzL19yZWxzL2Uyb0RvYy54bWwu&#13;&#10;cmVsc4SPywrCMBBF94L/EGZv07oQkaZuRHAr9QOGZJpGmwdJFPv3BtwoCC7nXu45TLt/2ok9KCbj&#13;&#10;nYCmqoGRk14ZpwVc+uNqCyxldAon70jATAn23XLRnmnCXEZpNCGxQnFJwJhz2HGe5EgWU+UDudIM&#13;&#10;PlrM5YyaB5Q31MTXdb3h8ZMB3ReTnZSAeFINsH4Oxfyf7YfBSDp4ebfk8g8FN7a4CxCjpizAkjL4&#13;&#10;DpvqGkgD71r+9Vn3AgAA//8DAFBLAQItABQABgAIAAAAIQCKFT+YDAEAABUCAAATAAAAAAAAAAAA&#13;&#10;AAAAAAAAAABbQ29udGVudF9UeXBlc10ueG1sUEsBAi0AFAAGAAgAAAAhADj9If/WAAAAlAEAAAsA&#13;&#10;AAAAAAAAAAAAAAAAPQEAAF9yZWxzLy5yZWxzUEsBAi0AFAAGAAgAAAAhALOd+6UxCgAArisAAA4A&#13;&#10;AAAAAAAAAAAAAAAAPAIAAGRycy9lMm9Eb2MueG1sUEsBAi0ACgAAAAAAAAAhANulvtFQERAAUBEQ&#13;&#10;ABUAAAAAAAAAAAAAAAAAmQwAAGRycy9tZWRpYS9pbWFnZTEuanBlZ1BLAQItABQABgAIAAAAIQCR&#13;&#10;/A3A5QAAABABAAAPAAAAAAAAAAAAAAAAABweEABkcnMvZG93bnJldi54bWxQSwECLQAUAAYACAAA&#13;&#10;ACEAWGCzG7oAAAAiAQAAGQAAAAAAAAAAAAAAAAAuHxAAZHJzL19yZWxzL2Uyb0RvYy54bWwucmVs&#13;&#10;c1BLBQYAAAAABgAGAH0BAAAfIBAAAAA=&#13;&#10;">
              <v:rect id="Rectangle 5" o:spid="_x0000_s1027" style="position:absolute;top:8128;width:68580;height:1476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KKjxgAAAN8AAAAPAAAAZHJzL2Rvd25yZXYueG1sRI9BawIx&#13;&#10;FITvBf9DeEJvNWvBVlajSEux0JOrB709Ns/N6uZlSeLu+u9NodDLwDDMN8xyPdhGdORD7VjBdJKB&#13;&#10;IC6drrlScNh/vcxBhIissXFMCu4UYL0aPS0x167nHXVFrESCcMhRgYmxzaUMpSGLYeJa4pSdnbcY&#13;&#10;k/WV1B77BLeNfM2yN2mx5rRgsKUPQ+W1uFkFx3pWVFvdn9rQlZcw3f2Y3r8r9TwePhdJNgsQkYb4&#13;&#10;3/hDfGsFM/j9k76AXD0AAAD//wMAUEsBAi0AFAAGAAgAAAAhANvh9svuAAAAhQEAABMAAAAAAAAA&#13;&#10;AAAAAAAAAAAAAFtDb250ZW50X1R5cGVzXS54bWxQSwECLQAUAAYACAAAACEAWvQsW78AAAAVAQAA&#13;&#10;CwAAAAAAAAAAAAAAAAAfAQAAX3JlbHMvLnJlbHNQSwECLQAUAAYACAAAACEAoMCio8YAAADfAAAA&#13;&#10;DwAAAAAAAAAAAAAAAAAHAgAAZHJzL2Rvd25yZXYueG1sUEsFBgAAAAADAAMAtwAAAPoCAAAAAA==&#13;&#10;" fillcolor="#1f497d [3215]" stroked="f" strokeweight="1pt">
                <v:fill color2="#548dd4 [1951]" rotate="t" angle="90" focus="100%" type="gradient"/>
              </v:rect>
              <v:group id="Group 2" o:spid="_x0000_s1028" style="position:absolute;top:22690;width:68548;height:70153" coordsize="68549,701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SmYSxgAAAN8AAAAPAAAAZHJzL2Rvd25yZXYueG1sRI9Bi8Iw&#13;&#10;FITvwv6H8Ba8aVoXRapRxHXFgwjqwrK3R/Nsi81LaWJb/70RBC8DwzDfMPNlZ0rRUO0KywriYQSC&#13;&#10;OLW64EzB7/lnMAXhPLLG0jIpuJOD5eKjN8dE25aP1Jx8JgKEXYIKcu+rREqX5mTQDW1FHLKLrQ36&#13;&#10;YOtM6hrbADelHEXRRBosOCzkWNE6p/R6uhkF2xbb1Ve8afbXy/r+fx4f/vYxKdX/7L5nQVYzEJ46&#13;&#10;/268EDutYATPP+ELyMUDAAD//wMAUEsBAi0AFAAGAAgAAAAhANvh9svuAAAAhQEAABMAAAAAAAAA&#13;&#10;AAAAAAAAAAAAAFtDb250ZW50X1R5cGVzXS54bWxQSwECLQAUAAYACAAAACEAWvQsW78AAAAVAQAA&#13;&#10;CwAAAAAAAAAAAAAAAAAfAQAAX3JlbHMvLnJlbHNQSwECLQAUAAYACAAAACEAbkpmEsYAAADfAAAA&#13;&#10;DwAAAAAAAAAAAAAAAAAHAgAAZHJzL2Rvd25yZXYueG1sUEsFBgAAAAADAAMAtwAAAPoCAAAAAA==&#13;&#10;">
                <v:group id="Group 1" o:spid="_x0000_s1029" style="position:absolute;top:146;width:68549;height:69987" coordsize="68549,6998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olH4yAAAAN8AAAAPAAAAZHJzL2Rvd25yZXYueG1sRI/BasJA&#13;&#10;EIbvBd9hGaG3uklLS4muIlrFgxSqgngbsmMSzM6G7JrEt+8cCr0M/Az/N/PNFoOrVUdtqDwbSCcJ&#13;&#10;KOLc24oLA6fj5uUTVIjIFmvPZOBBARbz0dMMM+t7/qHuEAslEA4ZGihjbDKtQ16SwzDxDbHsrr51&#13;&#10;GCW2hbYt9gJ3tX5Nkg/tsGK5UGJDq5Ly2+HuDGx77Jdv6Ve3v11Xj8vx/fu8T8mY5/GwnspYTkFF&#13;&#10;GuJ/4w+xswbkYfERF9DzXwAAAP//AwBQSwECLQAUAAYACAAAACEA2+H2y+4AAACFAQAAEwAAAAAA&#13;&#10;AAAAAAAAAAAAAAAAW0NvbnRlbnRfVHlwZXNdLnhtbFBLAQItABQABgAIAAAAIQBa9CxbvwAAABUB&#13;&#10;AAALAAAAAAAAAAAAAAAAAB8BAABfcmVscy8ucmVsc1BLAQItABQABgAIAAAAIQAPolH4yAAAAN8A&#13;&#10;AAAPAAAAAAAAAAAAAAAAAAcCAABkcnMvZG93bnJldi54bWxQSwUGAAAAAAMAAwC3AAAA/AIAAAAA&#13;&#10;">
                  <v:rect id="Rectangle" o:spid="_x0000_s1030" style="position:absolute;left:731;top:658;width:67818;height:693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MoqpxwAAAOAAAAAPAAAAZHJzL2Rvd25yZXYueG1sRI9BS8NA&#13;&#10;EIXvgv9hGcGb3RhEa9ptEUXwVEzrpbfp7jRZzM6G7DaJ/945CF4GHsP7Ht96O4dOjTQkH9nA/aIA&#13;&#10;RWyj89wY+Dq83y1BpYzssItMBn4owXZzfbXGysWJaxr3uVEC4VShgTbnvtI62ZYCpkXsieV3jkPA&#13;&#10;LHFotBtwEnjodFkUjzqgZ1losafXluz3/hIMPO/S5zj542k6lof6ydYX++B3xtzezG8rOS8rUJnm&#13;&#10;/N/4Q3w4A6UoiJDIgN78AgAA//8DAFBLAQItABQABgAIAAAAIQDb4fbL7gAAAIUBAAATAAAAAAAA&#13;&#10;AAAAAAAAAAAAAABbQ29udGVudF9UeXBlc10ueG1sUEsBAi0AFAAGAAgAAAAhAFr0LFu/AAAAFQEA&#13;&#10;AAsAAAAAAAAAAAAAAAAAHwEAAF9yZWxzLy5yZWxzUEsBAi0AFAAGAAgAAAAhAMcyiqnHAAAA4AAA&#13;&#10;AA8AAAAAAAAAAAAAAAAABwIAAGRycy9kb3ducmV2LnhtbFBLBQYAAAAAAwADALcAAAD7AgAAAAA=&#13;&#10;" fillcolor="#1f497d [3215]" stroked="f" strokeweight="1pt">
                    <v:fill opacity="13107f"/>
                    <v:stroke miterlimit="4"/>
                    <v:textbox inset="3pt,3pt,3pt,3pt"/>
                  </v:rect>
                  <v:rect id="Rectangle" o:spid="_x0000_s1031" style="position:absolute;width:67856;height:693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5TSkxgAAAOAAAAAPAAAAZHJzL2Rvd25yZXYueG1sRI9Bi8Iw&#13;&#10;FITvgv8hPMGbprq6LLWpiKLrwYO6+wMezbMtNi+lyWr89xtB8DIwDPMNky2DacSNOldbVjAZJyCI&#13;&#10;C6trLhX8/mxHXyCcR9bYWCYFD3KwzPu9DFNt73yi29mXIkLYpaig8r5NpXRFRQbd2LbEMbvYzqCP&#13;&#10;tiul7vAe4aaR0yT5lAZrjgsVtrSuqLie/4yCdZg1x49DiXui77DdXXbzemWUGg7CZhFltQDhKfh3&#13;&#10;44XYawXTCTwPxTMg838AAAD//wMAUEsBAi0AFAAGAAgAAAAhANvh9svuAAAAhQEAABMAAAAAAAAA&#13;&#10;AAAAAAAAAAAAAFtDb250ZW50X1R5cGVzXS54bWxQSwECLQAUAAYACAAAACEAWvQsW78AAAAVAQAA&#13;&#10;CwAAAAAAAAAAAAAAAAAfAQAAX3JlbHMvLnJlbHNQSwECLQAUAAYACAAAACEA0uU0pMYAAADgAAAA&#13;&#10;DwAAAAAAAAAAAAAAAAAHAgAAZHJzL2Rvd25yZXYueG1sUEsFBgAAAAADAAMAtwAAAPoCAAAAAA==&#13;&#10;" fillcolor="window" strokecolor="#1f497d" strokeweight="1pt">
                    <v:stroke opacity="19789f" miterlimit="4"/>
                    <v:path arrowok="t"/>
                    <v:textbox inset="3pt,3pt,3pt,3pt"/>
                  </v:rect>
                </v:group>
                <v:rect id="Rectangle" o:spid="_x0000_s1032" style="position:absolute;width:67856;height:38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BJnSxgAAAOAAAAAPAAAAZHJzL2Rvd25yZXYueG1sRI/BasMw&#13;&#10;EETvhfyD2EBvtVxD22BHCcWhNNc6ISS3xdrYJtbKSIrt/n1VKPQyMAzzhllvZ9OLkZzvLCt4TlIQ&#13;&#10;xLXVHTcKjoePpxUIH5A19pZJwTd52G4WD2vMtZ34i8YqNCJC2OeooA1hyKX0dUsGfWIH4phdrTMY&#13;&#10;onWN1A6nCDe9zNL0VRrsOC60OFDZUn2r7kbBJeU9Vid//nzDgy5fyqkfq0apx+W8K6K8FyACzeG/&#13;&#10;8YfYawVZBr+H4hmQmx8AAAD//wMAUEsBAi0AFAAGAAgAAAAhANvh9svuAAAAhQEAABMAAAAAAAAA&#13;&#10;AAAAAAAAAAAAAFtDb250ZW50X1R5cGVzXS54bWxQSwECLQAUAAYACAAAACEAWvQsW78AAAAVAQAA&#13;&#10;CwAAAAAAAAAAAAAAAAAfAQAAX3JlbHMvLnJlbHNQSwECLQAUAAYACAAAACEAugSZ0sYAAADgAAAA&#13;&#10;DwAAAAAAAAAAAAAAAAAHAgAAZHJzL2Rvd25yZXYueG1sUEsFBgAAAAADAAMAtwAAAPoCAAAAAA==&#13;&#10;" fillcolor="#1f497d" stroked="f" strokeweight="1pt">
                  <v:stroke miterlimit="4"/>
                  <v:textbox inset="3pt,3pt,3pt,3pt"/>
                </v:rec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3" type="#_x0000_t75" alt="Background image" style="position:absolute;width:68580;height:230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q+S6yQAAAN8AAAAPAAAAZHJzL2Rvd25yZXYueG1sRI9Ba8JA&#13;&#10;FITvhf6H5RW8FN0oUiS6Sm2pBKuFquD1kX3NBrNv0+zGpP++Wyh4GRiG+YZZrHpbiSs1vnSsYDxK&#13;&#10;QBDnTpdcKDgd34YzED4ga6wck4If8rBa3t8tMNWu40+6HkIhIoR9igpMCHUqpc8NWfQjVxPH7Ms1&#13;&#10;FkO0TSF1g12E20pOkuRJWiw5Lhis6cVQfjm0VkFm8vP7bLPLptu2k99m/9iO1x9KDR7613mU5zmI&#13;&#10;QH24Nf4RmVYwhb8/8QvI5S8AAAD//wMAUEsBAi0AFAAGAAgAAAAhANvh9svuAAAAhQEAABMAAAAA&#13;&#10;AAAAAAAAAAAAAAAAAFtDb250ZW50X1R5cGVzXS54bWxQSwECLQAUAAYACAAAACEAWvQsW78AAAAV&#13;&#10;AQAACwAAAAAAAAAAAAAAAAAfAQAAX3JlbHMvLnJlbHNQSwECLQAUAAYACAAAACEAAqvkuskAAADf&#13;&#10;AAAADwAAAAAAAAAAAAAAAAAHAgAAZHJzL2Rvd25yZXYueG1sUEsFBgAAAAADAAMAtwAAAP0CAAAA&#13;&#10;AA==&#13;&#10;">
                <v:imagedata r:id="rId2" o:title="Background image" cropbottom="32544f"/>
              </v:shape>
              <v:shape id="Round Same Side Corner Rectangle 14" o:spid="_x0000_s1034" style="position:absolute;left:2794;top:8128;width:8858;height:8574;rotation:180;visibility:visible;mso-wrap-style:square;v-text-anchor:middle" coordsize="885825,85745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loKxgAAAOAAAAAPAAAAZHJzL2Rvd25yZXYueG1sRI/BagIx&#13;&#10;EIbvBd8hjOBNsxaRshqldSt6sq2t93Ez7i4mkyWJun37RhB6GWb4+b/hmy87a8SVfGgcKxiPMhDE&#13;&#10;pdMNVwp+vtfDFxAhIms0jknBLwVYLnpPc8y1u/EXXfexEgnCIUcFdYxtLmUoa7IYRq4lTtnJeYsx&#13;&#10;nb6S2uMtwa2Rz1k2lRYbTh9qbGlVU3neX6wCXxQHv3lfv51t+2kOu6M008mHUoN+V8zSeJ2BiNTF&#13;&#10;/8YDsdXJYQJ3obSAXPwBAAD//wMAUEsBAi0AFAAGAAgAAAAhANvh9svuAAAAhQEAABMAAAAAAAAA&#13;&#10;AAAAAAAAAAAAAFtDb250ZW50X1R5cGVzXS54bWxQSwECLQAUAAYACAAAACEAWvQsW78AAAAVAQAA&#13;&#10;CwAAAAAAAAAAAAAAAAAfAQAAX3JlbHMvLnJlbHNQSwECLQAUAAYACAAAACEAMOZaCsYAAADgAAAA&#13;&#10;DwAAAAAAAAAAAAAAAAAHAgAAZHJzL2Rvd25yZXYueG1sUEsFBgAAAAADAAMAtwAAAPoCAAAAAA==&#13;&#10;" path="m142912,l742913,v78928,,142912,63984,142912,142912l885825,857453r,l,857453r,l,142912c,63984,63984,,142912,xe" fillcolor="white [3212]" stroked="f" strokeweight="1pt">
                <v:path arrowok="t" o:connecttype="custom" o:connectlocs="142912,0;742913,0;885825,142912;885825,857453;885825,857453;0,857453;0,857453;0,142912;142912,0" o:connectangles="0,0,0,0,0,0,0,0,0"/>
              </v:shape>
              <v:rect id="Rectangle 17" o:spid="_x0000_s1035" style="position:absolute;top:99229;width:67843;height:94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6EVyQAAAOAAAAAPAAAAZHJzL2Rvd25yZXYueG1sRI/BasJA&#13;&#10;EIbvQt9hmYI33TRg2sZspChiLx7UUOhtmp0modnZNLua9O1doeBlmOHn/4YvW42mFRfqXWNZwdM8&#13;&#10;AkFcWt1wpaA4bWcvIJxH1thaJgV/5GCVP0wyTLUd+ECXo69EgLBLUUHtfZdK6cqaDLq57YhD9m17&#13;&#10;gz6cfSV1j0OAm1bGUZRIgw2HDzV2tK6p/DmejYK4GBfxsN++fnwWX7soOf+uY0qUmj6Om2UYb0sQ&#13;&#10;nkZ/b/wj3nVweIabUFhA5lcAAAD//wMAUEsBAi0AFAAGAAgAAAAhANvh9svuAAAAhQEAABMAAAAA&#13;&#10;AAAAAAAAAAAAAAAAAFtDb250ZW50X1R5cGVzXS54bWxQSwECLQAUAAYACAAAACEAWvQsW78AAAAV&#13;&#10;AQAACwAAAAAAAAAAAAAAAAAfAQAAX3JlbHMvLnJlbHNQSwECLQAUAAYACAAAACEAdYehFckAAADg&#13;&#10;AAAADwAAAAAAAAAAAAAAAAAHAgAAZHJzL2Rvd25yZXYueG1sUEsFBgAAAAADAAMAtwAAAP0CAAAA&#13;&#10;AA==&#13;&#10;" fillcolor="#f2f2f2 [3052]" stroked="f" strokeweight="1pt"/>
              <v:rect id="Rectangle" o:spid="_x0000_s1036" style="position:absolute;top:99229;width:67856;height:38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tqQPyAAAAN8AAAAPAAAAZHJzL2Rvd25yZXYueG1sRI9fa8JA&#13;&#10;EMTfC36HYwXf6qUKRaKnlBbFlyL+aenjktvm0ub20tzWpN/eE4S+DAzD/IZZrHpfqzO1sQps4GGc&#13;&#10;gSIugq24NHA6ru9noKIgW6wDk4E/irBaDu4WmNvQ8Z7OBylVgnDM0YATaXKtY+HIYxyHhjhln6H1&#13;&#10;KMm2pbYtdgnuaz3JskftseK04LChZ0fF9+HXG/j6mBWT97ddLT+b3VHWe3fqXp0xo2H/Mk/yNAcl&#13;&#10;1Mt/44bYWgNTuP5JX0AvLwAAAP//AwBQSwECLQAUAAYACAAAACEA2+H2y+4AAACFAQAAEwAAAAAA&#13;&#10;AAAAAAAAAAAAAAAAW0NvbnRlbnRfVHlwZXNdLnhtbFBLAQItABQABgAIAAAAIQBa9CxbvwAAABUB&#13;&#10;AAALAAAAAAAAAAAAAAAAAB8BAABfcmVscy8ucmVsc1BLAQItABQABgAIAAAAIQDQtqQPyAAAAN8A&#13;&#10;AAAPAAAAAAAAAAAAAAAAAAcCAABkcnMvZG93bnJldi54bWxQSwUGAAAAAAMAAwC3AAAA/AIAAAAA&#13;&#10;" fillcolor="#1f497d [3215]" stroked="f" strokeweight="1pt">
                <v:stroke miterlimit="4"/>
                <v:textbox inset="3pt,3pt,3pt,3pt"/>
              </v:rect>
              <v:shape id="Shape" o:spid="_x0000_s1037" style="position:absolute;left:4910;top:10668;width:4572;height:4572;visibility:visible;mso-wrap-style:square;v-text-anchor:middle" coordsize="20147,2014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B+SExQAAAOAAAAAPAAAAZHJzL2Rvd25yZXYueG1sRI9NawIx&#13;&#10;EIbvBf9DGKG3mtVCKatR/KY91o/7uBl3V5NJ2ER3/fdNoeBlmOHlfYZnMuusEXdqQu1YwXCQgSAu&#13;&#10;nK65VHDYb94+QYSIrNE4JgUPCjCb9l4mmGvX8g/dd7EUCcIhRwVVjD6XMhQVWQwD54lTdnaNxZjO&#13;&#10;ppS6wTbBrZGjLPuQFmtOHyr0tKyouO5uVsElLrbfrT9pb5ZHs1n59Xkk10q99rvVOI35GESkLj4b&#13;&#10;/4gvnRze4U8oLSCnvwAAAP//AwBQSwECLQAUAAYACAAAACEA2+H2y+4AAACFAQAAEwAAAAAAAAAA&#13;&#10;AAAAAAAAAAAAW0NvbnRlbnRfVHlwZXNdLnhtbFBLAQItABQABgAIAAAAIQBa9CxbvwAAABUBAAAL&#13;&#10;AAAAAAAAAAAAAAAAAB8BAABfcmVscy8ucmVsc1BLAQItABQABgAIAAAAIQCuB+SExQAAAOAAAAAP&#13;&#10;AAAAAAAAAAAAAAAAAAcCAABkcnMvZG93bnJldi54bWxQSwUGAAAAAAMAAwC3AAAA+QIAAAAA&#13;&#10;" path="m8561,8616r-3480,l5081,9897r4760,l9841,3328r-1280,l8561,8616xm14295,17885r1280,l15575,16661r-1280,l14295,17885xm14295,16188r1280,l15575,12207r-1280,l14295,16188xm19110,11817v-306,-417,-668,-779,-1058,-1057c18971,5805,15687,1073,10760,155,5805,-764,1073,2521,155,7447v-919,4955,2366,9687,7292,10605c8533,18247,9646,18247,10732,18052v1726,2311,4982,2784,7293,1058c20363,17412,20836,14128,19110,11817xm10064,12959v-501,1252,-501,2672,,3924c9730,16911,9424,16939,9090,16939v-4315,,-7822,-3507,-7822,-7822c1268,4803,4775,1296,9090,1296v4314,,7821,3507,7821,7821c16911,9451,16883,9758,16856,10092v-2645,-1086,-5707,195,-6792,2867xm18888,14935v,2171,-1754,3953,-3953,3953l14935,18888v-2171,,-3953,-1754,-3953,-3953c10982,12736,12736,10982,14935,10982v2171,,3953,1782,3953,3953l18888,14935xe" fillcolor="#1f497d [3215]" stroked="f" strokeweight="1pt">
                <v:stroke miterlimit="4" joinstyle="miter"/>
                <v:path arrowok="t" o:extrusionok="f" o:connecttype="custom" o:connectlocs="228600,228600;228600,228600;228600,228600;228600,228600" o:connectangles="0,90,180,270"/>
              </v:shape>
              <w10:wrap anchorx="margin"/>
            </v:group>
          </w:pict>
        </mc:Fallback>
      </mc:AlternateContent>
    </w:r>
    <w:r w:rsidR="003D72CF">
      <w:rPr>
        <w:noProof/>
        <w:lang w:bidi="en-GB"/>
      </w:rPr>
      <w:drawing>
        <wp:inline distT="0" distB="0" distL="0" distR="0" wp14:anchorId="31A348F2" wp14:editId="6032339E">
          <wp:extent cx="2057400" cy="420624"/>
          <wp:effectExtent l="0" t="0" r="0" b="0"/>
          <wp:docPr id="12" name="Picture 1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F11665239_Image1_Your_Logotype.png"/>
                  <pic:cNvPicPr/>
                </pic:nvPicPr>
                <pic:blipFill>
                  <a:blip r:embed="rId3">
                    <a:extLst>
                      <a:ext uri="{28A0092B-C50C-407E-A947-70E740481C1C}">
                        <a14:useLocalDpi xmlns:a14="http://schemas.microsoft.com/office/drawing/2010/main" val="0"/>
                      </a:ext>
                    </a:extLst>
                  </a:blip>
                  <a:stretch>
                    <a:fillRect/>
                  </a:stretch>
                </pic:blipFill>
                <pic:spPr>
                  <a:xfrm>
                    <a:off x="0" y="0"/>
                    <a:ext cx="2057400" cy="42062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E7AE5"/>
    <w:multiLevelType w:val="hybridMultilevel"/>
    <w:tmpl w:val="034A676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13B259AE"/>
    <w:multiLevelType w:val="hybridMultilevel"/>
    <w:tmpl w:val="3D9272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14AA6482"/>
    <w:multiLevelType w:val="hybridMultilevel"/>
    <w:tmpl w:val="596ACEE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98E0514"/>
    <w:multiLevelType w:val="hybridMultilevel"/>
    <w:tmpl w:val="02FA9DCC"/>
    <w:lvl w:ilvl="0" w:tplc="08090001">
      <w:start w:val="1"/>
      <w:numFmt w:val="bullet"/>
      <w:lvlText w:val=""/>
      <w:lvlJc w:val="left"/>
      <w:pPr>
        <w:ind w:left="1798" w:hanging="360"/>
      </w:pPr>
      <w:rPr>
        <w:rFonts w:ascii="Symbol" w:hAnsi="Symbol" w:hint="default"/>
      </w:rPr>
    </w:lvl>
    <w:lvl w:ilvl="1" w:tplc="08090003" w:tentative="1">
      <w:start w:val="1"/>
      <w:numFmt w:val="bullet"/>
      <w:lvlText w:val="o"/>
      <w:lvlJc w:val="left"/>
      <w:pPr>
        <w:ind w:left="2518" w:hanging="360"/>
      </w:pPr>
      <w:rPr>
        <w:rFonts w:ascii="Courier New" w:hAnsi="Courier New" w:cs="Courier New" w:hint="default"/>
      </w:rPr>
    </w:lvl>
    <w:lvl w:ilvl="2" w:tplc="08090005" w:tentative="1">
      <w:start w:val="1"/>
      <w:numFmt w:val="bullet"/>
      <w:lvlText w:val=""/>
      <w:lvlJc w:val="left"/>
      <w:pPr>
        <w:ind w:left="3238" w:hanging="360"/>
      </w:pPr>
      <w:rPr>
        <w:rFonts w:ascii="Wingdings" w:hAnsi="Wingdings" w:hint="default"/>
      </w:rPr>
    </w:lvl>
    <w:lvl w:ilvl="3" w:tplc="08090001" w:tentative="1">
      <w:start w:val="1"/>
      <w:numFmt w:val="bullet"/>
      <w:lvlText w:val=""/>
      <w:lvlJc w:val="left"/>
      <w:pPr>
        <w:ind w:left="3958" w:hanging="360"/>
      </w:pPr>
      <w:rPr>
        <w:rFonts w:ascii="Symbol" w:hAnsi="Symbol" w:hint="default"/>
      </w:rPr>
    </w:lvl>
    <w:lvl w:ilvl="4" w:tplc="08090003" w:tentative="1">
      <w:start w:val="1"/>
      <w:numFmt w:val="bullet"/>
      <w:lvlText w:val="o"/>
      <w:lvlJc w:val="left"/>
      <w:pPr>
        <w:ind w:left="4678" w:hanging="360"/>
      </w:pPr>
      <w:rPr>
        <w:rFonts w:ascii="Courier New" w:hAnsi="Courier New" w:cs="Courier New" w:hint="default"/>
      </w:rPr>
    </w:lvl>
    <w:lvl w:ilvl="5" w:tplc="08090005" w:tentative="1">
      <w:start w:val="1"/>
      <w:numFmt w:val="bullet"/>
      <w:lvlText w:val=""/>
      <w:lvlJc w:val="left"/>
      <w:pPr>
        <w:ind w:left="5398" w:hanging="360"/>
      </w:pPr>
      <w:rPr>
        <w:rFonts w:ascii="Wingdings" w:hAnsi="Wingdings" w:hint="default"/>
      </w:rPr>
    </w:lvl>
    <w:lvl w:ilvl="6" w:tplc="08090001" w:tentative="1">
      <w:start w:val="1"/>
      <w:numFmt w:val="bullet"/>
      <w:lvlText w:val=""/>
      <w:lvlJc w:val="left"/>
      <w:pPr>
        <w:ind w:left="6118" w:hanging="360"/>
      </w:pPr>
      <w:rPr>
        <w:rFonts w:ascii="Symbol" w:hAnsi="Symbol" w:hint="default"/>
      </w:rPr>
    </w:lvl>
    <w:lvl w:ilvl="7" w:tplc="08090003" w:tentative="1">
      <w:start w:val="1"/>
      <w:numFmt w:val="bullet"/>
      <w:lvlText w:val="o"/>
      <w:lvlJc w:val="left"/>
      <w:pPr>
        <w:ind w:left="6838" w:hanging="360"/>
      </w:pPr>
      <w:rPr>
        <w:rFonts w:ascii="Courier New" w:hAnsi="Courier New" w:cs="Courier New" w:hint="default"/>
      </w:rPr>
    </w:lvl>
    <w:lvl w:ilvl="8" w:tplc="08090005" w:tentative="1">
      <w:start w:val="1"/>
      <w:numFmt w:val="bullet"/>
      <w:lvlText w:val=""/>
      <w:lvlJc w:val="left"/>
      <w:pPr>
        <w:ind w:left="7558" w:hanging="360"/>
      </w:pPr>
      <w:rPr>
        <w:rFonts w:ascii="Wingdings" w:hAnsi="Wingdings" w:hint="default"/>
      </w:rPr>
    </w:lvl>
  </w:abstractNum>
  <w:abstractNum w:abstractNumId="4" w15:restartNumberingAfterBreak="0">
    <w:nsid w:val="3C6111EF"/>
    <w:multiLevelType w:val="hybridMultilevel"/>
    <w:tmpl w:val="45D2DF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422136DA"/>
    <w:multiLevelType w:val="hybridMultilevel"/>
    <w:tmpl w:val="0414B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3C94B0A"/>
    <w:multiLevelType w:val="hybridMultilevel"/>
    <w:tmpl w:val="F154B58E"/>
    <w:lvl w:ilvl="0" w:tplc="08090001">
      <w:start w:val="1"/>
      <w:numFmt w:val="bullet"/>
      <w:lvlText w:val=""/>
      <w:lvlJc w:val="left"/>
      <w:pPr>
        <w:ind w:left="1439" w:hanging="360"/>
      </w:pPr>
      <w:rPr>
        <w:rFonts w:ascii="Symbol" w:hAnsi="Symbol" w:hint="default"/>
      </w:rPr>
    </w:lvl>
    <w:lvl w:ilvl="1" w:tplc="08090003" w:tentative="1">
      <w:start w:val="1"/>
      <w:numFmt w:val="bullet"/>
      <w:lvlText w:val="o"/>
      <w:lvlJc w:val="left"/>
      <w:pPr>
        <w:ind w:left="2159" w:hanging="360"/>
      </w:pPr>
      <w:rPr>
        <w:rFonts w:ascii="Courier New" w:hAnsi="Courier New" w:cs="Courier New" w:hint="default"/>
      </w:rPr>
    </w:lvl>
    <w:lvl w:ilvl="2" w:tplc="08090005" w:tentative="1">
      <w:start w:val="1"/>
      <w:numFmt w:val="bullet"/>
      <w:lvlText w:val=""/>
      <w:lvlJc w:val="left"/>
      <w:pPr>
        <w:ind w:left="2879" w:hanging="360"/>
      </w:pPr>
      <w:rPr>
        <w:rFonts w:ascii="Wingdings" w:hAnsi="Wingdings" w:hint="default"/>
      </w:rPr>
    </w:lvl>
    <w:lvl w:ilvl="3" w:tplc="08090001" w:tentative="1">
      <w:start w:val="1"/>
      <w:numFmt w:val="bullet"/>
      <w:lvlText w:val=""/>
      <w:lvlJc w:val="left"/>
      <w:pPr>
        <w:ind w:left="3599" w:hanging="360"/>
      </w:pPr>
      <w:rPr>
        <w:rFonts w:ascii="Symbol" w:hAnsi="Symbol" w:hint="default"/>
      </w:rPr>
    </w:lvl>
    <w:lvl w:ilvl="4" w:tplc="08090003" w:tentative="1">
      <w:start w:val="1"/>
      <w:numFmt w:val="bullet"/>
      <w:lvlText w:val="o"/>
      <w:lvlJc w:val="left"/>
      <w:pPr>
        <w:ind w:left="4319" w:hanging="360"/>
      </w:pPr>
      <w:rPr>
        <w:rFonts w:ascii="Courier New" w:hAnsi="Courier New" w:cs="Courier New" w:hint="default"/>
      </w:rPr>
    </w:lvl>
    <w:lvl w:ilvl="5" w:tplc="08090005" w:tentative="1">
      <w:start w:val="1"/>
      <w:numFmt w:val="bullet"/>
      <w:lvlText w:val=""/>
      <w:lvlJc w:val="left"/>
      <w:pPr>
        <w:ind w:left="5039" w:hanging="360"/>
      </w:pPr>
      <w:rPr>
        <w:rFonts w:ascii="Wingdings" w:hAnsi="Wingdings" w:hint="default"/>
      </w:rPr>
    </w:lvl>
    <w:lvl w:ilvl="6" w:tplc="08090001" w:tentative="1">
      <w:start w:val="1"/>
      <w:numFmt w:val="bullet"/>
      <w:lvlText w:val=""/>
      <w:lvlJc w:val="left"/>
      <w:pPr>
        <w:ind w:left="5759" w:hanging="360"/>
      </w:pPr>
      <w:rPr>
        <w:rFonts w:ascii="Symbol" w:hAnsi="Symbol" w:hint="default"/>
      </w:rPr>
    </w:lvl>
    <w:lvl w:ilvl="7" w:tplc="08090003" w:tentative="1">
      <w:start w:val="1"/>
      <w:numFmt w:val="bullet"/>
      <w:lvlText w:val="o"/>
      <w:lvlJc w:val="left"/>
      <w:pPr>
        <w:ind w:left="6479" w:hanging="360"/>
      </w:pPr>
      <w:rPr>
        <w:rFonts w:ascii="Courier New" w:hAnsi="Courier New" w:cs="Courier New" w:hint="default"/>
      </w:rPr>
    </w:lvl>
    <w:lvl w:ilvl="8" w:tplc="08090005" w:tentative="1">
      <w:start w:val="1"/>
      <w:numFmt w:val="bullet"/>
      <w:lvlText w:val=""/>
      <w:lvlJc w:val="left"/>
      <w:pPr>
        <w:ind w:left="7199" w:hanging="360"/>
      </w:pPr>
      <w:rPr>
        <w:rFonts w:ascii="Wingdings" w:hAnsi="Wingdings" w:hint="default"/>
      </w:rPr>
    </w:lvl>
  </w:abstractNum>
  <w:abstractNum w:abstractNumId="7" w15:restartNumberingAfterBreak="0">
    <w:nsid w:val="46200519"/>
    <w:multiLevelType w:val="hybridMultilevel"/>
    <w:tmpl w:val="98DCB6B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67271903"/>
    <w:multiLevelType w:val="hybridMultilevel"/>
    <w:tmpl w:val="576E7E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6C6B24C3"/>
    <w:multiLevelType w:val="hybridMultilevel"/>
    <w:tmpl w:val="E702D75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
  </w:num>
  <w:num w:numId="2">
    <w:abstractNumId w:val="0"/>
  </w:num>
  <w:num w:numId="3">
    <w:abstractNumId w:val="9"/>
  </w:num>
  <w:num w:numId="4">
    <w:abstractNumId w:val="7"/>
  </w:num>
  <w:num w:numId="5">
    <w:abstractNumId w:val="8"/>
  </w:num>
  <w:num w:numId="6">
    <w:abstractNumId w:val="4"/>
  </w:num>
  <w:num w:numId="7">
    <w:abstractNumId w:val="6"/>
  </w:num>
  <w:num w:numId="8">
    <w:abstractNumId w:val="3"/>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removePersonalInformation/>
  <w:removeDateAndTime/>
  <w:proofState w:spelling="clean" w:grammar="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23E"/>
    <w:rsid w:val="00016429"/>
    <w:rsid w:val="00037281"/>
    <w:rsid w:val="00041A7A"/>
    <w:rsid w:val="00045CC5"/>
    <w:rsid w:val="00092F40"/>
    <w:rsid w:val="000B0E4B"/>
    <w:rsid w:val="000F7CE7"/>
    <w:rsid w:val="00110721"/>
    <w:rsid w:val="001257F0"/>
    <w:rsid w:val="00150904"/>
    <w:rsid w:val="001547C9"/>
    <w:rsid w:val="001A199E"/>
    <w:rsid w:val="001F262B"/>
    <w:rsid w:val="00200962"/>
    <w:rsid w:val="00222120"/>
    <w:rsid w:val="002511A4"/>
    <w:rsid w:val="0025130C"/>
    <w:rsid w:val="00256391"/>
    <w:rsid w:val="002633EB"/>
    <w:rsid w:val="00265218"/>
    <w:rsid w:val="00274CB4"/>
    <w:rsid w:val="002D2659"/>
    <w:rsid w:val="002D3842"/>
    <w:rsid w:val="002D62BD"/>
    <w:rsid w:val="002E67FD"/>
    <w:rsid w:val="002F35E6"/>
    <w:rsid w:val="002F4AE3"/>
    <w:rsid w:val="0032637A"/>
    <w:rsid w:val="00337C0F"/>
    <w:rsid w:val="00387F78"/>
    <w:rsid w:val="0039186F"/>
    <w:rsid w:val="003A550E"/>
    <w:rsid w:val="003D72CF"/>
    <w:rsid w:val="003E0129"/>
    <w:rsid w:val="00435E8C"/>
    <w:rsid w:val="00446555"/>
    <w:rsid w:val="00463B35"/>
    <w:rsid w:val="00482917"/>
    <w:rsid w:val="00495CD1"/>
    <w:rsid w:val="004C2F50"/>
    <w:rsid w:val="004D5F40"/>
    <w:rsid w:val="004E3B3F"/>
    <w:rsid w:val="004F1411"/>
    <w:rsid w:val="005310BC"/>
    <w:rsid w:val="00532AE9"/>
    <w:rsid w:val="005A12D3"/>
    <w:rsid w:val="005D124E"/>
    <w:rsid w:val="006231A7"/>
    <w:rsid w:val="006C2D31"/>
    <w:rsid w:val="006D0390"/>
    <w:rsid w:val="006D33F4"/>
    <w:rsid w:val="006F1161"/>
    <w:rsid w:val="0071089C"/>
    <w:rsid w:val="00714C9A"/>
    <w:rsid w:val="00746912"/>
    <w:rsid w:val="00763E3A"/>
    <w:rsid w:val="0076533F"/>
    <w:rsid w:val="00785661"/>
    <w:rsid w:val="00793474"/>
    <w:rsid w:val="007B3EB8"/>
    <w:rsid w:val="007B52D2"/>
    <w:rsid w:val="007C0509"/>
    <w:rsid w:val="007C1F7D"/>
    <w:rsid w:val="007D38AB"/>
    <w:rsid w:val="0080023E"/>
    <w:rsid w:val="0081455A"/>
    <w:rsid w:val="00844247"/>
    <w:rsid w:val="00857086"/>
    <w:rsid w:val="00857F47"/>
    <w:rsid w:val="008B364B"/>
    <w:rsid w:val="008B7DB2"/>
    <w:rsid w:val="008D3EE1"/>
    <w:rsid w:val="008F1391"/>
    <w:rsid w:val="008F37DF"/>
    <w:rsid w:val="009175B6"/>
    <w:rsid w:val="00920193"/>
    <w:rsid w:val="009408B5"/>
    <w:rsid w:val="00951F0A"/>
    <w:rsid w:val="00965BFB"/>
    <w:rsid w:val="00970897"/>
    <w:rsid w:val="009963B2"/>
    <w:rsid w:val="009C5D61"/>
    <w:rsid w:val="009E2F6D"/>
    <w:rsid w:val="00A64923"/>
    <w:rsid w:val="00AC7198"/>
    <w:rsid w:val="00AD4E6C"/>
    <w:rsid w:val="00AE3FB7"/>
    <w:rsid w:val="00AF074E"/>
    <w:rsid w:val="00AF39FB"/>
    <w:rsid w:val="00B122BA"/>
    <w:rsid w:val="00B22504"/>
    <w:rsid w:val="00B70740"/>
    <w:rsid w:val="00BC1B68"/>
    <w:rsid w:val="00BC7E93"/>
    <w:rsid w:val="00BE5723"/>
    <w:rsid w:val="00BF2912"/>
    <w:rsid w:val="00BF5A49"/>
    <w:rsid w:val="00C4783C"/>
    <w:rsid w:val="00C84F13"/>
    <w:rsid w:val="00C94D12"/>
    <w:rsid w:val="00CE678E"/>
    <w:rsid w:val="00CE73E2"/>
    <w:rsid w:val="00CF0238"/>
    <w:rsid w:val="00D026F0"/>
    <w:rsid w:val="00D03251"/>
    <w:rsid w:val="00D04598"/>
    <w:rsid w:val="00D4436A"/>
    <w:rsid w:val="00D648ED"/>
    <w:rsid w:val="00D7502B"/>
    <w:rsid w:val="00D7641A"/>
    <w:rsid w:val="00DE5CCE"/>
    <w:rsid w:val="00E23FE0"/>
    <w:rsid w:val="00E53AFF"/>
    <w:rsid w:val="00E637F1"/>
    <w:rsid w:val="00E752D4"/>
    <w:rsid w:val="00EA33AA"/>
    <w:rsid w:val="00EA4E74"/>
    <w:rsid w:val="00EE2FF7"/>
    <w:rsid w:val="00EF1881"/>
    <w:rsid w:val="00F03620"/>
    <w:rsid w:val="00F058AB"/>
    <w:rsid w:val="00F064D8"/>
    <w:rsid w:val="00F27B67"/>
    <w:rsid w:val="00F34A89"/>
    <w:rsid w:val="00F37EA1"/>
    <w:rsid w:val="00F8285E"/>
    <w:rsid w:val="00FC28DE"/>
    <w:rsid w:val="00FE73B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E28AF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Franklin Gothic Book" w:eastAsia="Franklin Gothic Book" w:hAnsi="Franklin Gothic Boo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783C"/>
    <w:pPr>
      <w:ind w:left="360" w:right="360"/>
    </w:pPr>
    <w:rPr>
      <w:rFonts w:asciiTheme="minorHAnsi" w:hAnsiTheme="minorHAnsi"/>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BC1B68"/>
    <w:pPr>
      <w:tabs>
        <w:tab w:val="center" w:pos="4680"/>
        <w:tab w:val="right" w:pos="9360"/>
      </w:tabs>
    </w:pPr>
  </w:style>
  <w:style w:type="character" w:customStyle="1" w:styleId="HeaderChar">
    <w:name w:val="Header Char"/>
    <w:basedOn w:val="DefaultParagraphFont"/>
    <w:link w:val="Header"/>
    <w:uiPriority w:val="99"/>
    <w:semiHidden/>
    <w:rsid w:val="00E53AFF"/>
  </w:style>
  <w:style w:type="paragraph" w:styleId="Footer">
    <w:name w:val="footer"/>
    <w:basedOn w:val="Normal"/>
    <w:link w:val="FooterChar"/>
    <w:uiPriority w:val="99"/>
    <w:semiHidden/>
    <w:rsid w:val="00BC1B68"/>
    <w:pPr>
      <w:tabs>
        <w:tab w:val="center" w:pos="4680"/>
        <w:tab w:val="right" w:pos="9360"/>
      </w:tabs>
    </w:pPr>
  </w:style>
  <w:style w:type="character" w:customStyle="1" w:styleId="FooterChar">
    <w:name w:val="Footer Char"/>
    <w:basedOn w:val="DefaultParagraphFont"/>
    <w:link w:val="Footer"/>
    <w:uiPriority w:val="99"/>
    <w:semiHidden/>
    <w:rsid w:val="00E53AFF"/>
  </w:style>
  <w:style w:type="table" w:styleId="TableGrid">
    <w:name w:val="Table Grid"/>
    <w:basedOn w:val="TableNormal"/>
    <w:uiPriority w:val="39"/>
    <w:rsid w:val="00BC1B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57086"/>
    <w:pPr>
      <w:ind w:left="0" w:right="0"/>
      <w:contextualSpacing/>
      <w:jc w:val="center"/>
    </w:pPr>
    <w:rPr>
      <w:rFonts w:asciiTheme="majorHAnsi" w:eastAsia="Times New Roman" w:hAnsiTheme="majorHAnsi"/>
      <w:b/>
      <w:color w:val="FFFFFF"/>
      <w:spacing w:val="-10"/>
      <w:kern w:val="28"/>
      <w:sz w:val="32"/>
      <w:szCs w:val="56"/>
    </w:rPr>
  </w:style>
  <w:style w:type="character" w:customStyle="1" w:styleId="TitleChar">
    <w:name w:val="Title Char"/>
    <w:link w:val="Title"/>
    <w:rsid w:val="00857086"/>
    <w:rPr>
      <w:rFonts w:asciiTheme="majorHAnsi" w:eastAsia="Times New Roman" w:hAnsiTheme="majorHAnsi"/>
      <w:b/>
      <w:color w:val="FFFFFF"/>
      <w:spacing w:val="-10"/>
      <w:kern w:val="28"/>
      <w:sz w:val="32"/>
      <w:szCs w:val="56"/>
    </w:rPr>
  </w:style>
  <w:style w:type="paragraph" w:styleId="NormalWeb">
    <w:name w:val="Normal (Web)"/>
    <w:basedOn w:val="Normal"/>
    <w:uiPriority w:val="99"/>
    <w:semiHidden/>
    <w:rsid w:val="00265218"/>
    <w:pPr>
      <w:spacing w:before="100" w:beforeAutospacing="1" w:after="100" w:afterAutospacing="1"/>
    </w:pPr>
    <w:rPr>
      <w:rFonts w:ascii="Times New Roman" w:eastAsia="Times New Roman" w:hAnsi="Times New Roman"/>
    </w:rPr>
  </w:style>
  <w:style w:type="paragraph" w:customStyle="1" w:styleId="Text">
    <w:name w:val="Text"/>
    <w:basedOn w:val="Normal"/>
    <w:next w:val="Normal"/>
    <w:uiPriority w:val="1"/>
    <w:semiHidden/>
    <w:qFormat/>
    <w:rsid w:val="00265218"/>
    <w:pPr>
      <w:spacing w:after="240"/>
    </w:pPr>
    <w:rPr>
      <w:color w:val="000000"/>
      <w:sz w:val="22"/>
    </w:rPr>
  </w:style>
  <w:style w:type="paragraph" w:customStyle="1" w:styleId="BlueText">
    <w:name w:val="Blue Text"/>
    <w:basedOn w:val="Normal"/>
    <w:uiPriority w:val="2"/>
    <w:qFormat/>
    <w:rsid w:val="00F058AB"/>
    <w:pPr>
      <w:spacing w:after="120"/>
    </w:pPr>
    <w:rPr>
      <w:i/>
      <w:color w:val="1F497D"/>
      <w:sz w:val="22"/>
    </w:rPr>
  </w:style>
  <w:style w:type="paragraph" w:customStyle="1" w:styleId="Contacts">
    <w:name w:val="Contacts"/>
    <w:basedOn w:val="Normal"/>
    <w:uiPriority w:val="5"/>
    <w:qFormat/>
    <w:rsid w:val="005310BC"/>
    <w:pPr>
      <w:jc w:val="center"/>
    </w:pPr>
    <w:rPr>
      <w:color w:val="1F497D"/>
      <w:sz w:val="20"/>
      <w:szCs w:val="20"/>
    </w:rPr>
  </w:style>
  <w:style w:type="character" w:styleId="PlaceholderText">
    <w:name w:val="Placeholder Text"/>
    <w:uiPriority w:val="99"/>
    <w:semiHidden/>
    <w:rsid w:val="00E53AFF"/>
    <w:rPr>
      <w:color w:val="808080"/>
    </w:rPr>
  </w:style>
  <w:style w:type="paragraph" w:customStyle="1" w:styleId="BoldText">
    <w:name w:val="Bold Text"/>
    <w:basedOn w:val="Text"/>
    <w:uiPriority w:val="2"/>
    <w:qFormat/>
    <w:rsid w:val="001A199E"/>
    <w:rPr>
      <w:b/>
      <w:bCs/>
      <w:color w:val="000000" w:themeColor="text1"/>
      <w:sz w:val="24"/>
    </w:rPr>
  </w:style>
  <w:style w:type="paragraph" w:customStyle="1" w:styleId="BlueBoldText">
    <w:name w:val="Blue Bold Text"/>
    <w:basedOn w:val="BlueText"/>
    <w:uiPriority w:val="4"/>
    <w:qFormat/>
    <w:rsid w:val="00F058AB"/>
    <w:pPr>
      <w:spacing w:after="200"/>
    </w:pPr>
    <w:rPr>
      <w:b/>
      <w:bCs/>
      <w:i w:val="0"/>
      <w:color w:val="1F497D" w:themeColor="text2"/>
      <w:sz w:val="24"/>
    </w:rPr>
  </w:style>
  <w:style w:type="paragraph" w:customStyle="1" w:styleId="Notes">
    <w:name w:val="Notes"/>
    <w:basedOn w:val="BlueText"/>
    <w:uiPriority w:val="6"/>
    <w:qFormat/>
    <w:rsid w:val="001A199E"/>
    <w:rPr>
      <w:i w:val="0"/>
      <w:iCs/>
      <w:sz w:val="20"/>
    </w:rPr>
  </w:style>
  <w:style w:type="table" w:styleId="GridTable4-Accent3">
    <w:name w:val="Grid Table 4 Accent 3"/>
    <w:basedOn w:val="TableNormal"/>
    <w:uiPriority w:val="49"/>
    <w:rsid w:val="00F37EA1"/>
    <w:rPr>
      <w:rFonts w:asciiTheme="minorHAnsi" w:eastAsiaTheme="minorHAnsi" w:hAnsiTheme="minorHAnsi" w:cstheme="minorBidi"/>
      <w:sz w:val="24"/>
      <w:szCs w:val="24"/>
    </w:rPr>
    <w:tblPr>
      <w:tblStyleRowBandSize w:val="1"/>
      <w:tblStyleColBandSize w:val="1"/>
      <w:jc w:val="center"/>
      <w:tblBorders>
        <w:top w:val="single" w:sz="4" w:space="0" w:color="92A0C0" w:themeColor="accent3" w:themeTint="99"/>
        <w:bottom w:val="single" w:sz="4" w:space="0" w:color="92A0C0" w:themeColor="accent3" w:themeTint="99"/>
        <w:insideH w:val="single" w:sz="4" w:space="0" w:color="92A0C0" w:themeColor="accent3" w:themeTint="99"/>
        <w:insideV w:val="single" w:sz="4" w:space="0" w:color="92A0C0" w:themeColor="accent3" w:themeTint="99"/>
      </w:tblBorders>
    </w:tblPr>
    <w:trPr>
      <w:jc w:val="center"/>
    </w:trPr>
    <w:tblStylePr w:type="firstRow">
      <w:rPr>
        <w:b/>
        <w:bCs/>
        <w:color w:val="FFFFFF" w:themeColor="background1"/>
      </w:rPr>
      <w:tblPr/>
      <w:tcPr>
        <w:shd w:val="clear" w:color="auto" w:fill="1F497D" w:themeFill="text2"/>
      </w:tcPr>
    </w:tblStylePr>
    <w:tblStylePr w:type="lastRow">
      <w:rPr>
        <w:b/>
        <w:bCs/>
      </w:rPr>
      <w:tblPr/>
      <w:tcPr>
        <w:tcBorders>
          <w:top w:val="double" w:sz="4" w:space="0" w:color="52658F" w:themeColor="accent3"/>
        </w:tcBorders>
      </w:tcPr>
    </w:tblStylePr>
    <w:tblStylePr w:type="firstCol">
      <w:rPr>
        <w:b/>
        <w:bCs/>
      </w:rPr>
    </w:tblStylePr>
    <w:tblStylePr w:type="lastCol">
      <w:rPr>
        <w:b/>
        <w:bCs/>
      </w:rPr>
    </w:tblStylePr>
    <w:tblStylePr w:type="band1Vert">
      <w:tblPr/>
      <w:tcPr>
        <w:shd w:val="clear" w:color="auto" w:fill="DADFEA" w:themeFill="accent3" w:themeFillTint="33"/>
      </w:tcPr>
    </w:tblStylePr>
    <w:tblStylePr w:type="band1Horz">
      <w:tblPr/>
      <w:tcPr>
        <w:shd w:val="clear" w:color="auto" w:fill="DADFEA" w:themeFill="accent3" w:themeFillTint="33"/>
      </w:tcPr>
    </w:tblStylePr>
  </w:style>
  <w:style w:type="paragraph" w:styleId="ListParagraph">
    <w:name w:val="List Paragraph"/>
    <w:basedOn w:val="Normal"/>
    <w:uiPriority w:val="34"/>
    <w:semiHidden/>
    <w:qFormat/>
    <w:rsid w:val="00F064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373005">
      <w:bodyDiv w:val="1"/>
      <w:marLeft w:val="0"/>
      <w:marRight w:val="0"/>
      <w:marTop w:val="0"/>
      <w:marBottom w:val="0"/>
      <w:divBdr>
        <w:top w:val="none" w:sz="0" w:space="0" w:color="auto"/>
        <w:left w:val="none" w:sz="0" w:space="0" w:color="auto"/>
        <w:bottom w:val="none" w:sz="0" w:space="0" w:color="auto"/>
        <w:right w:val="none" w:sz="0" w:space="0" w:color="auto"/>
      </w:divBdr>
      <w:divsChild>
        <w:div w:id="1096438510">
          <w:marLeft w:val="0"/>
          <w:marRight w:val="0"/>
          <w:marTop w:val="0"/>
          <w:marBottom w:val="0"/>
          <w:divBdr>
            <w:top w:val="none" w:sz="0" w:space="0" w:color="auto"/>
            <w:left w:val="none" w:sz="0" w:space="0" w:color="auto"/>
            <w:bottom w:val="none" w:sz="0" w:space="0" w:color="auto"/>
            <w:right w:val="none" w:sz="0" w:space="0" w:color="auto"/>
          </w:divBdr>
          <w:divsChild>
            <w:div w:id="2030793751">
              <w:marLeft w:val="0"/>
              <w:marRight w:val="0"/>
              <w:marTop w:val="0"/>
              <w:marBottom w:val="0"/>
              <w:divBdr>
                <w:top w:val="none" w:sz="0" w:space="0" w:color="auto"/>
                <w:left w:val="none" w:sz="0" w:space="0" w:color="auto"/>
                <w:bottom w:val="none" w:sz="0" w:space="0" w:color="auto"/>
                <w:right w:val="none" w:sz="0" w:space="0" w:color="auto"/>
              </w:divBdr>
              <w:divsChild>
                <w:div w:id="1551650274">
                  <w:marLeft w:val="0"/>
                  <w:marRight w:val="0"/>
                  <w:marTop w:val="0"/>
                  <w:marBottom w:val="0"/>
                  <w:divBdr>
                    <w:top w:val="none" w:sz="0" w:space="0" w:color="auto"/>
                    <w:left w:val="none" w:sz="0" w:space="0" w:color="auto"/>
                    <w:bottom w:val="none" w:sz="0" w:space="0" w:color="auto"/>
                    <w:right w:val="none" w:sz="0" w:space="0" w:color="auto"/>
                  </w:divBdr>
                  <w:divsChild>
                    <w:div w:id="182061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0212842">
      <w:bodyDiv w:val="1"/>
      <w:marLeft w:val="0"/>
      <w:marRight w:val="0"/>
      <w:marTop w:val="0"/>
      <w:marBottom w:val="0"/>
      <w:divBdr>
        <w:top w:val="none" w:sz="0" w:space="0" w:color="auto"/>
        <w:left w:val="none" w:sz="0" w:space="0" w:color="auto"/>
        <w:bottom w:val="none" w:sz="0" w:space="0" w:color="auto"/>
        <w:right w:val="none" w:sz="0" w:space="0" w:color="auto"/>
      </w:divBdr>
      <w:divsChild>
        <w:div w:id="1650015196">
          <w:marLeft w:val="0"/>
          <w:marRight w:val="0"/>
          <w:marTop w:val="0"/>
          <w:marBottom w:val="0"/>
          <w:divBdr>
            <w:top w:val="none" w:sz="0" w:space="0" w:color="auto"/>
            <w:left w:val="none" w:sz="0" w:space="0" w:color="auto"/>
            <w:bottom w:val="none" w:sz="0" w:space="0" w:color="auto"/>
            <w:right w:val="none" w:sz="0" w:space="0" w:color="auto"/>
          </w:divBdr>
          <w:divsChild>
            <w:div w:id="1268080636">
              <w:marLeft w:val="0"/>
              <w:marRight w:val="0"/>
              <w:marTop w:val="0"/>
              <w:marBottom w:val="0"/>
              <w:divBdr>
                <w:top w:val="none" w:sz="0" w:space="0" w:color="auto"/>
                <w:left w:val="none" w:sz="0" w:space="0" w:color="auto"/>
                <w:bottom w:val="none" w:sz="0" w:space="0" w:color="auto"/>
                <w:right w:val="none" w:sz="0" w:space="0" w:color="auto"/>
              </w:divBdr>
              <w:divsChild>
                <w:div w:id="1506746332">
                  <w:marLeft w:val="0"/>
                  <w:marRight w:val="0"/>
                  <w:marTop w:val="0"/>
                  <w:marBottom w:val="0"/>
                  <w:divBdr>
                    <w:top w:val="none" w:sz="0" w:space="0" w:color="auto"/>
                    <w:left w:val="none" w:sz="0" w:space="0" w:color="auto"/>
                    <w:bottom w:val="none" w:sz="0" w:space="0" w:color="auto"/>
                    <w:right w:val="none" w:sz="0" w:space="0" w:color="auto"/>
                  </w:divBdr>
                  <w:divsChild>
                    <w:div w:id="163906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8444183">
      <w:bodyDiv w:val="1"/>
      <w:marLeft w:val="0"/>
      <w:marRight w:val="0"/>
      <w:marTop w:val="0"/>
      <w:marBottom w:val="0"/>
      <w:divBdr>
        <w:top w:val="none" w:sz="0" w:space="0" w:color="auto"/>
        <w:left w:val="none" w:sz="0" w:space="0" w:color="auto"/>
        <w:bottom w:val="none" w:sz="0" w:space="0" w:color="auto"/>
        <w:right w:val="none" w:sz="0" w:space="0" w:color="auto"/>
      </w:divBdr>
      <w:divsChild>
        <w:div w:id="217404452">
          <w:marLeft w:val="0"/>
          <w:marRight w:val="0"/>
          <w:marTop w:val="0"/>
          <w:marBottom w:val="0"/>
          <w:divBdr>
            <w:top w:val="none" w:sz="0" w:space="0" w:color="auto"/>
            <w:left w:val="none" w:sz="0" w:space="0" w:color="auto"/>
            <w:bottom w:val="none" w:sz="0" w:space="0" w:color="auto"/>
            <w:right w:val="none" w:sz="0" w:space="0" w:color="auto"/>
          </w:divBdr>
          <w:divsChild>
            <w:div w:id="76901811">
              <w:marLeft w:val="0"/>
              <w:marRight w:val="0"/>
              <w:marTop w:val="0"/>
              <w:marBottom w:val="0"/>
              <w:divBdr>
                <w:top w:val="none" w:sz="0" w:space="0" w:color="auto"/>
                <w:left w:val="none" w:sz="0" w:space="0" w:color="auto"/>
                <w:bottom w:val="none" w:sz="0" w:space="0" w:color="auto"/>
                <w:right w:val="none" w:sz="0" w:space="0" w:color="auto"/>
              </w:divBdr>
              <w:divsChild>
                <w:div w:id="1095517592">
                  <w:marLeft w:val="0"/>
                  <w:marRight w:val="0"/>
                  <w:marTop w:val="0"/>
                  <w:marBottom w:val="0"/>
                  <w:divBdr>
                    <w:top w:val="none" w:sz="0" w:space="0" w:color="auto"/>
                    <w:left w:val="none" w:sz="0" w:space="0" w:color="auto"/>
                    <w:bottom w:val="none" w:sz="0" w:space="0" w:color="auto"/>
                    <w:right w:val="none" w:sz="0" w:space="0" w:color="auto"/>
                  </w:divBdr>
                  <w:divsChild>
                    <w:div w:id="40727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699083">
      <w:bodyDiv w:val="1"/>
      <w:marLeft w:val="0"/>
      <w:marRight w:val="0"/>
      <w:marTop w:val="0"/>
      <w:marBottom w:val="0"/>
      <w:divBdr>
        <w:top w:val="none" w:sz="0" w:space="0" w:color="auto"/>
        <w:left w:val="none" w:sz="0" w:space="0" w:color="auto"/>
        <w:bottom w:val="none" w:sz="0" w:space="0" w:color="auto"/>
        <w:right w:val="none" w:sz="0" w:space="0" w:color="auto"/>
      </w:divBdr>
      <w:divsChild>
        <w:div w:id="863901842">
          <w:marLeft w:val="0"/>
          <w:marRight w:val="0"/>
          <w:marTop w:val="0"/>
          <w:marBottom w:val="0"/>
          <w:divBdr>
            <w:top w:val="none" w:sz="0" w:space="0" w:color="auto"/>
            <w:left w:val="none" w:sz="0" w:space="0" w:color="auto"/>
            <w:bottom w:val="none" w:sz="0" w:space="0" w:color="auto"/>
            <w:right w:val="none" w:sz="0" w:space="0" w:color="auto"/>
          </w:divBdr>
          <w:divsChild>
            <w:div w:id="300964655">
              <w:marLeft w:val="0"/>
              <w:marRight w:val="0"/>
              <w:marTop w:val="0"/>
              <w:marBottom w:val="0"/>
              <w:divBdr>
                <w:top w:val="none" w:sz="0" w:space="0" w:color="auto"/>
                <w:left w:val="none" w:sz="0" w:space="0" w:color="auto"/>
                <w:bottom w:val="none" w:sz="0" w:space="0" w:color="auto"/>
                <w:right w:val="none" w:sz="0" w:space="0" w:color="auto"/>
              </w:divBdr>
              <w:divsChild>
                <w:div w:id="196734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101935">
      <w:bodyDiv w:val="1"/>
      <w:marLeft w:val="0"/>
      <w:marRight w:val="0"/>
      <w:marTop w:val="0"/>
      <w:marBottom w:val="0"/>
      <w:divBdr>
        <w:top w:val="none" w:sz="0" w:space="0" w:color="auto"/>
        <w:left w:val="none" w:sz="0" w:space="0" w:color="auto"/>
        <w:bottom w:val="none" w:sz="0" w:space="0" w:color="auto"/>
        <w:right w:val="none" w:sz="0" w:space="0" w:color="auto"/>
      </w:divBdr>
      <w:divsChild>
        <w:div w:id="876508543">
          <w:marLeft w:val="0"/>
          <w:marRight w:val="0"/>
          <w:marTop w:val="0"/>
          <w:marBottom w:val="0"/>
          <w:divBdr>
            <w:top w:val="none" w:sz="0" w:space="0" w:color="auto"/>
            <w:left w:val="none" w:sz="0" w:space="0" w:color="auto"/>
            <w:bottom w:val="none" w:sz="0" w:space="0" w:color="auto"/>
            <w:right w:val="none" w:sz="0" w:space="0" w:color="auto"/>
          </w:divBdr>
          <w:divsChild>
            <w:div w:id="2070692887">
              <w:marLeft w:val="0"/>
              <w:marRight w:val="0"/>
              <w:marTop w:val="0"/>
              <w:marBottom w:val="0"/>
              <w:divBdr>
                <w:top w:val="none" w:sz="0" w:space="0" w:color="auto"/>
                <w:left w:val="none" w:sz="0" w:space="0" w:color="auto"/>
                <w:bottom w:val="none" w:sz="0" w:space="0" w:color="auto"/>
                <w:right w:val="none" w:sz="0" w:space="0" w:color="auto"/>
              </w:divBdr>
              <w:divsChild>
                <w:div w:id="116551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106879">
      <w:bodyDiv w:val="1"/>
      <w:marLeft w:val="0"/>
      <w:marRight w:val="0"/>
      <w:marTop w:val="0"/>
      <w:marBottom w:val="0"/>
      <w:divBdr>
        <w:top w:val="none" w:sz="0" w:space="0" w:color="auto"/>
        <w:left w:val="none" w:sz="0" w:space="0" w:color="auto"/>
        <w:bottom w:val="none" w:sz="0" w:space="0" w:color="auto"/>
        <w:right w:val="none" w:sz="0" w:space="0" w:color="auto"/>
      </w:divBdr>
      <w:divsChild>
        <w:div w:id="1786192991">
          <w:marLeft w:val="0"/>
          <w:marRight w:val="0"/>
          <w:marTop w:val="0"/>
          <w:marBottom w:val="0"/>
          <w:divBdr>
            <w:top w:val="none" w:sz="0" w:space="0" w:color="auto"/>
            <w:left w:val="none" w:sz="0" w:space="0" w:color="auto"/>
            <w:bottom w:val="none" w:sz="0" w:space="0" w:color="auto"/>
            <w:right w:val="none" w:sz="0" w:space="0" w:color="auto"/>
          </w:divBdr>
          <w:divsChild>
            <w:div w:id="1827939847">
              <w:marLeft w:val="0"/>
              <w:marRight w:val="0"/>
              <w:marTop w:val="0"/>
              <w:marBottom w:val="0"/>
              <w:divBdr>
                <w:top w:val="none" w:sz="0" w:space="0" w:color="auto"/>
                <w:left w:val="none" w:sz="0" w:space="0" w:color="auto"/>
                <w:bottom w:val="none" w:sz="0" w:space="0" w:color="auto"/>
                <w:right w:val="none" w:sz="0" w:space="0" w:color="auto"/>
              </w:divBdr>
              <w:divsChild>
                <w:div w:id="201144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218535">
      <w:bodyDiv w:val="1"/>
      <w:marLeft w:val="0"/>
      <w:marRight w:val="0"/>
      <w:marTop w:val="0"/>
      <w:marBottom w:val="0"/>
      <w:divBdr>
        <w:top w:val="none" w:sz="0" w:space="0" w:color="auto"/>
        <w:left w:val="none" w:sz="0" w:space="0" w:color="auto"/>
        <w:bottom w:val="none" w:sz="0" w:space="0" w:color="auto"/>
        <w:right w:val="none" w:sz="0" w:space="0" w:color="auto"/>
      </w:divBdr>
      <w:divsChild>
        <w:div w:id="2980132">
          <w:marLeft w:val="0"/>
          <w:marRight w:val="0"/>
          <w:marTop w:val="0"/>
          <w:marBottom w:val="0"/>
          <w:divBdr>
            <w:top w:val="none" w:sz="0" w:space="0" w:color="auto"/>
            <w:left w:val="none" w:sz="0" w:space="0" w:color="auto"/>
            <w:bottom w:val="none" w:sz="0" w:space="0" w:color="auto"/>
            <w:right w:val="none" w:sz="0" w:space="0" w:color="auto"/>
          </w:divBdr>
          <w:divsChild>
            <w:div w:id="942420178">
              <w:marLeft w:val="0"/>
              <w:marRight w:val="0"/>
              <w:marTop w:val="0"/>
              <w:marBottom w:val="0"/>
              <w:divBdr>
                <w:top w:val="none" w:sz="0" w:space="0" w:color="auto"/>
                <w:left w:val="none" w:sz="0" w:space="0" w:color="auto"/>
                <w:bottom w:val="none" w:sz="0" w:space="0" w:color="auto"/>
                <w:right w:val="none" w:sz="0" w:space="0" w:color="auto"/>
              </w:divBdr>
              <w:divsChild>
                <w:div w:id="2054117851">
                  <w:marLeft w:val="0"/>
                  <w:marRight w:val="0"/>
                  <w:marTop w:val="0"/>
                  <w:marBottom w:val="0"/>
                  <w:divBdr>
                    <w:top w:val="none" w:sz="0" w:space="0" w:color="auto"/>
                    <w:left w:val="none" w:sz="0" w:space="0" w:color="auto"/>
                    <w:bottom w:val="none" w:sz="0" w:space="0" w:color="auto"/>
                    <w:right w:val="none" w:sz="0" w:space="0" w:color="auto"/>
                  </w:divBdr>
                  <w:divsChild>
                    <w:div w:id="129482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paul/Library/Containers/com.microsoft.Word/Data/Library/Application%20Support/Microsoft/Office/16.0/DTS/Search/%7b04A33545-5FF4-FB4F-B779-96CFE79E3DF6%7dtf78518146_win3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7B06D6EAD38324EA68C4C499BBA88C4"/>
        <w:category>
          <w:name w:val="General"/>
          <w:gallery w:val="placeholder"/>
        </w:category>
        <w:types>
          <w:type w:val="bbPlcHdr"/>
        </w:types>
        <w:behaviors>
          <w:behavior w:val="content"/>
        </w:behaviors>
        <w:guid w:val="{22D41DCC-55B3-5D40-8BBD-D17AFD1197F2}"/>
      </w:docPartPr>
      <w:docPartBody>
        <w:p w:rsidR="003C1182" w:rsidRPr="003D72CF" w:rsidRDefault="003C1182" w:rsidP="00F058AB">
          <w:pPr>
            <w:rPr>
              <w:lang w:val="en-GB"/>
            </w:rPr>
          </w:pPr>
          <w:r w:rsidRPr="003D72CF">
            <w:rPr>
              <w:lang w:val="en-GB" w:bidi="en-GB"/>
            </w:rPr>
            <w:t>20XX will soon be coming to a close, and so will your healthcare benefits. We are writing to remind you to schedule your preventive healthcare services as soon as possible in order to fully utilise your 20XX insurance benefits. These benefits, as well as healthcare flexible spending accounts, may expire at the end of December.</w:t>
          </w:r>
        </w:p>
        <w:p w:rsidR="003C1182" w:rsidRPr="003D72CF" w:rsidRDefault="003C1182" w:rsidP="00F058AB">
          <w:pPr>
            <w:rPr>
              <w:lang w:val="en-GB"/>
            </w:rPr>
          </w:pPr>
        </w:p>
        <w:p w:rsidR="003C1182" w:rsidRPr="003D72CF" w:rsidRDefault="003C1182" w:rsidP="00F058AB">
          <w:pPr>
            <w:rPr>
              <w:lang w:val="en-GB"/>
            </w:rPr>
          </w:pPr>
          <w:r w:rsidRPr="003D72CF">
            <w:rPr>
              <w:lang w:val="en-GB" w:bidi="en-GB"/>
            </w:rPr>
            <w:t>Unlike medical insurance, healthcare flexible spending accounts and most dental insurance plans do not roll over to the following year. As such, any unused benefit pounds for 20XX will be lost.</w:t>
          </w:r>
        </w:p>
        <w:p w:rsidR="003C1182" w:rsidRPr="003D72CF" w:rsidRDefault="003C1182" w:rsidP="00F058AB">
          <w:pPr>
            <w:rPr>
              <w:lang w:val="en-GB"/>
            </w:rPr>
          </w:pPr>
        </w:p>
        <w:p w:rsidR="003C1182" w:rsidRPr="003D72CF" w:rsidRDefault="003C1182" w:rsidP="00F058AB">
          <w:pPr>
            <w:rPr>
              <w:lang w:val="en-GB"/>
            </w:rPr>
          </w:pPr>
          <w:r w:rsidRPr="003D72CF">
            <w:rPr>
              <w:lang w:val="en-GB" w:bidi="en-GB"/>
            </w:rPr>
            <w:t>We know how busy families are today, but by coming in for regular preventive care, you may avoid further complications that may cause you to exceed future healthcare benefits. We are committed to the prevention of chronic disease, and regular preventive care is essential in that effort.</w:t>
          </w:r>
        </w:p>
        <w:p w:rsidR="003C1182" w:rsidRPr="003D72CF" w:rsidRDefault="003C1182" w:rsidP="00F058AB">
          <w:pPr>
            <w:rPr>
              <w:lang w:val="en-GB"/>
            </w:rPr>
          </w:pPr>
        </w:p>
        <w:p w:rsidR="003C1182" w:rsidRPr="003D72CF" w:rsidRDefault="003C1182" w:rsidP="00F058AB">
          <w:pPr>
            <w:rPr>
              <w:lang w:val="en-GB"/>
            </w:rPr>
          </w:pPr>
          <w:r w:rsidRPr="003D72CF">
            <w:rPr>
              <w:lang w:val="en-GB" w:bidi="en-GB"/>
            </w:rPr>
            <w:t>As the end of the year approaches, things get put off. We urge you to call [Office Phone Number] today so that we may schedule your appointment as soon as possible. We want you to maximise your benefits AND have the best treatment available. Remember, it is always best to catch health problems early.</w:t>
          </w:r>
        </w:p>
        <w:p w:rsidR="003C1182" w:rsidRPr="003D72CF" w:rsidRDefault="003C1182" w:rsidP="00F058AB">
          <w:pPr>
            <w:rPr>
              <w:lang w:val="en-GB"/>
            </w:rPr>
          </w:pPr>
        </w:p>
        <w:p w:rsidR="003C1182" w:rsidRPr="003D72CF" w:rsidRDefault="003C1182" w:rsidP="00F058AB">
          <w:pPr>
            <w:rPr>
              <w:lang w:val="en-GB"/>
            </w:rPr>
          </w:pPr>
          <w:r w:rsidRPr="003D72CF">
            <w:rPr>
              <w:lang w:val="en-GB" w:bidi="en-GB"/>
            </w:rPr>
            <w:t>We are looking forward to seeing you soon.</w:t>
          </w:r>
        </w:p>
        <w:p w:rsidR="003C1182" w:rsidRPr="003D72CF" w:rsidRDefault="003C1182" w:rsidP="00F058AB">
          <w:pPr>
            <w:rPr>
              <w:lang w:val="en-GB"/>
            </w:rPr>
          </w:pPr>
        </w:p>
        <w:p w:rsidR="00AE7A76" w:rsidRDefault="003C1182" w:rsidP="003C1182">
          <w:pPr>
            <w:pStyle w:val="A7B06D6EAD38324EA68C4C499BBA88C4"/>
          </w:pPr>
          <w:r w:rsidRPr="003D72CF">
            <w:rPr>
              <w:lang w:bidi="en-GB"/>
            </w:rPr>
            <w:t>With best wishes for continued good health,</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anklin Gothic Book">
    <w:panose1 w:val="020B05030201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82"/>
    <w:rsid w:val="00303E8C"/>
    <w:rsid w:val="003C1182"/>
    <w:rsid w:val="004922F8"/>
    <w:rsid w:val="004C6821"/>
    <w:rsid w:val="00532DB4"/>
    <w:rsid w:val="005C0FE5"/>
    <w:rsid w:val="00613852"/>
    <w:rsid w:val="00682087"/>
    <w:rsid w:val="007B0916"/>
    <w:rsid w:val="007B3A57"/>
    <w:rsid w:val="00804F88"/>
    <w:rsid w:val="008134F0"/>
    <w:rsid w:val="0087326F"/>
    <w:rsid w:val="00A77121"/>
    <w:rsid w:val="00AE7A76"/>
    <w:rsid w:val="00DE3080"/>
    <w:rsid w:val="00E97E9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AU"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contextualSpacing/>
      <w:jc w:val="center"/>
    </w:pPr>
    <w:rPr>
      <w:rFonts w:asciiTheme="majorHAnsi" w:eastAsia="Times New Roman" w:hAnsiTheme="majorHAnsi" w:cs="Times New Roman"/>
      <w:b/>
      <w:color w:val="FFFFFF"/>
      <w:spacing w:val="-10"/>
      <w:kern w:val="28"/>
      <w:sz w:val="32"/>
      <w:szCs w:val="56"/>
      <w:lang w:val="en-GB" w:eastAsia="en-US"/>
    </w:rPr>
  </w:style>
  <w:style w:type="character" w:customStyle="1" w:styleId="TitleChar">
    <w:name w:val="Title Char"/>
    <w:basedOn w:val="DefaultParagraphFont"/>
    <w:link w:val="Title"/>
    <w:rPr>
      <w:rFonts w:asciiTheme="majorHAnsi" w:eastAsia="Times New Roman" w:hAnsiTheme="majorHAnsi" w:cs="Times New Roman"/>
      <w:b/>
      <w:color w:val="FFFFFF"/>
      <w:spacing w:val="-10"/>
      <w:kern w:val="28"/>
      <w:sz w:val="32"/>
      <w:szCs w:val="56"/>
      <w:lang w:val="en-GB" w:eastAsia="en-US"/>
    </w:rPr>
  </w:style>
  <w:style w:type="paragraph" w:customStyle="1" w:styleId="1550407811D39F4D9E8DE46890BF206B">
    <w:name w:val="1550407811D39F4D9E8DE46890BF206B"/>
  </w:style>
  <w:style w:type="paragraph" w:customStyle="1" w:styleId="FBCA015F62A04E4D9835DA7F396DE410">
    <w:name w:val="FBCA015F62A04E4D9835DA7F396DE410"/>
  </w:style>
  <w:style w:type="paragraph" w:customStyle="1" w:styleId="ABA223ED8323654FAB7DE3B523A52630">
    <w:name w:val="ABA223ED8323654FAB7DE3B523A52630"/>
  </w:style>
  <w:style w:type="paragraph" w:customStyle="1" w:styleId="5207A950E5F6D0429181DA2920F83275">
    <w:name w:val="5207A950E5F6D0429181DA2920F83275"/>
  </w:style>
  <w:style w:type="paragraph" w:customStyle="1" w:styleId="086B1B70674D514C93A936E2BD4E8349">
    <w:name w:val="086B1B70674D514C93A936E2BD4E8349"/>
  </w:style>
  <w:style w:type="paragraph" w:customStyle="1" w:styleId="A7B06D6EAD38324EA68C4C499BBA88C4">
    <w:name w:val="A7B06D6EAD38324EA68C4C499BBA88C4"/>
    <w:rsid w:val="003C118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eme1">
  <a:themeElements>
    <a:clrScheme name="BUS_Activity Based Cost Tracker">
      <a:dk1>
        <a:sysClr val="windowText" lastClr="000000"/>
      </a:dk1>
      <a:lt1>
        <a:sysClr val="window" lastClr="FFFFFF"/>
      </a:lt1>
      <a:dk2>
        <a:srgbClr val="1F497D"/>
      </a:dk2>
      <a:lt2>
        <a:srgbClr val="EEECE1"/>
      </a:lt2>
      <a:accent1>
        <a:srgbClr val="F7F5E6"/>
      </a:accent1>
      <a:accent2>
        <a:srgbClr val="333A56"/>
      </a:accent2>
      <a:accent3>
        <a:srgbClr val="52658F"/>
      </a:accent3>
      <a:accent4>
        <a:srgbClr val="E8E8E8"/>
      </a:accent4>
      <a:accent5>
        <a:srgbClr val="000000"/>
      </a:accent5>
      <a:accent6>
        <a:srgbClr val="8A8A8A"/>
      </a:accent6>
      <a:hlink>
        <a:srgbClr val="0096D2"/>
      </a:hlink>
      <a:folHlink>
        <a:srgbClr val="00578B"/>
      </a:folHlink>
    </a:clrScheme>
    <a:fontScheme name="BUS_Activity Based Cost Tracker">
      <a:majorFont>
        <a:latin typeface="Constantia"/>
        <a:ea typeface=""/>
        <a:cs typeface=""/>
      </a:majorFont>
      <a:minorFont>
        <a:latin typeface="Franklin Gothic Book"/>
        <a:ea typeface=""/>
        <a:cs typeface=""/>
      </a:minorFont>
    </a:fontScheme>
    <a:fmtScheme name="Office">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Dark" id="{D39323B7-B2D6-4C10-818B-A5CD4ACE85BD}" vid="{15FD9199-0511-4D87-8BFB-2FF3F0C5B5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A5C827-BF97-45C7-B97A-3EB07BE7A4AF}">
  <ds:schemaRefs>
    <ds:schemaRef ds:uri="http://schemas.microsoft.com/sharepoint/v3/contenttype/forms"/>
  </ds:schemaRefs>
</ds:datastoreItem>
</file>

<file path=customXml/itemProps2.xml><?xml version="1.0" encoding="utf-8"?>
<ds:datastoreItem xmlns:ds="http://schemas.openxmlformats.org/officeDocument/2006/customXml" ds:itemID="{DFCD1513-0B40-400E-8A6E-C9EDD9107570}">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D0D08293-91FC-4BCE-B1EC-8B95778EC3F8}">
  <ds:schemaRefs>
    <ds:schemaRef ds:uri="http://schemas.openxmlformats.org/officeDocument/2006/bibliography"/>
  </ds:schemaRefs>
</ds:datastoreItem>
</file>

<file path=customXml/itemProps4.xml><?xml version="1.0" encoding="utf-8"?>
<ds:datastoreItem xmlns:ds="http://schemas.openxmlformats.org/officeDocument/2006/customXml" ds:itemID="{E8637399-9E2F-44B9-B21A-DC5DCBF2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{04A33545-5FF4-FB4F-B779-96CFE79E3DF6}tf78518146_win32.dotx</Template>
  <TotalTime>0</TotalTime>
  <Pages>1</Pages>
  <Words>184</Words>
  <Characters>1049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2022-01-05T06:24:00Z</dcterms:created>
  <dcterms:modified xsi:type="dcterms:W3CDTF">2022-01-14T04:55:00Z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